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23D" w:rsidRDefault="00DA623D" w:rsidP="00477773">
      <w:r w:rsidRPr="005C0E79">
        <w:rPr>
          <w:b/>
          <w:color w:val="FF0000"/>
        </w:rPr>
        <w:t>FEN BİLİMLERİ DEĞERLENDİRME ETKİNLİĞİ</w:t>
      </w:r>
      <w:r>
        <w:rPr>
          <w:b/>
          <w:color w:val="FF0000"/>
        </w:rPr>
        <w:t xml:space="preserve"> </w:t>
      </w:r>
      <w:hyperlink r:id="rId4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DA623D" w:rsidRPr="005C0E79" w:rsidRDefault="00DA623D" w:rsidP="005C0E79">
      <w:pPr>
        <w:jc w:val="center"/>
        <w:rPr>
          <w:b/>
          <w:color w:val="FF0000"/>
        </w:rPr>
      </w:pPr>
    </w:p>
    <w:p w:rsidR="00DA623D" w:rsidRDefault="00DA623D"/>
    <w:p w:rsidR="00DA623D" w:rsidRPr="005C0E79" w:rsidRDefault="00DA623D">
      <w:pPr>
        <w:rPr>
          <w:b/>
        </w:rPr>
      </w:pPr>
      <w:r w:rsidRPr="005C0E79">
        <w:rPr>
          <w:b/>
        </w:rPr>
        <w:t>1-İnsanların hareketini sağlayan yapıları sırasıyla yazınız.</w:t>
      </w:r>
    </w:p>
    <w:p w:rsidR="00DA623D" w:rsidRDefault="00DA623D">
      <w:r>
        <w:t xml:space="preserve">   a)…………….</w:t>
      </w:r>
    </w:p>
    <w:p w:rsidR="00DA623D" w:rsidRDefault="00DA623D">
      <w:r>
        <w:t xml:space="preserve">   b)…………….</w:t>
      </w:r>
    </w:p>
    <w:p w:rsidR="00DA623D" w:rsidRDefault="00DA623D">
      <w:r>
        <w:t xml:space="preserve">   c)……………</w:t>
      </w:r>
    </w:p>
    <w:p w:rsidR="00DA623D" w:rsidRDefault="00DA623D"/>
    <w:p w:rsidR="00DA623D" w:rsidRPr="005C0E79" w:rsidRDefault="00DA623D">
      <w:pPr>
        <w:rPr>
          <w:b/>
        </w:rPr>
      </w:pPr>
      <w:r w:rsidRPr="005C0E79">
        <w:rPr>
          <w:b/>
        </w:rPr>
        <w:t>2-Kemik,kas ve eklemlerimiz birlikte çalışarak ne yaparlar? Sırasıyla yazınız.</w:t>
      </w:r>
    </w:p>
    <w:p w:rsidR="00DA623D" w:rsidRDefault="00DA623D" w:rsidP="005C0E79">
      <w:r>
        <w:t xml:space="preserve">   a)…………….</w:t>
      </w:r>
    </w:p>
    <w:p w:rsidR="00DA623D" w:rsidRDefault="00DA623D" w:rsidP="005C0E79">
      <w:r>
        <w:t xml:space="preserve">   b)…………….</w:t>
      </w:r>
    </w:p>
    <w:p w:rsidR="00DA623D" w:rsidRDefault="00DA623D" w:rsidP="005C0E79">
      <w:r>
        <w:t xml:space="preserve">   c)…………….</w:t>
      </w:r>
    </w:p>
    <w:p w:rsidR="00DA623D" w:rsidRDefault="00DA623D" w:rsidP="005C0E79"/>
    <w:p w:rsidR="00DA623D" w:rsidRPr="005C0E79" w:rsidRDefault="00DA623D" w:rsidP="005C0E79">
      <w:pPr>
        <w:rPr>
          <w:b/>
        </w:rPr>
      </w:pPr>
      <w:r w:rsidRPr="005C0E79">
        <w:rPr>
          <w:b/>
        </w:rPr>
        <w:t>3-Vücudumuza şeklini veren sert yapılara ne denir?</w:t>
      </w:r>
    </w:p>
    <w:p w:rsidR="00DA623D" w:rsidRDefault="00DA623D" w:rsidP="005C0E79">
      <w:r>
        <w:t xml:space="preserve">    a)Kas</w:t>
      </w:r>
      <w:r w:rsidRPr="004324D2">
        <w:t xml:space="preserve">        </w:t>
      </w:r>
      <w:r>
        <w:t>b)Eklem</w:t>
      </w:r>
      <w:r w:rsidRPr="004324D2">
        <w:t xml:space="preserve">       </w:t>
      </w:r>
      <w:r>
        <w:t>c) Kemik</w:t>
      </w:r>
      <w:r w:rsidRPr="004324D2">
        <w:t xml:space="preserve">        </w:t>
      </w:r>
      <w:r>
        <w:t>d)Omurga</w:t>
      </w:r>
    </w:p>
    <w:p w:rsidR="00DA623D" w:rsidRDefault="00DA623D" w:rsidP="005C0E79"/>
    <w:p w:rsidR="00DA623D" w:rsidRDefault="00DA623D" w:rsidP="005C0E79">
      <w:r w:rsidRPr="005C0E79">
        <w:rPr>
          <w:b/>
        </w:rPr>
        <w:t>4-İskeletin görevi nedir? Sırasıyla yazınız</w:t>
      </w:r>
      <w:r>
        <w:t>.</w:t>
      </w:r>
    </w:p>
    <w:p w:rsidR="00DA623D" w:rsidRDefault="00DA623D" w:rsidP="005C0E79">
      <w:r>
        <w:t xml:space="preserve">    a)…………….</w:t>
      </w:r>
    </w:p>
    <w:p w:rsidR="00DA623D" w:rsidRDefault="00DA623D" w:rsidP="005C0E79">
      <w:r>
        <w:t xml:space="preserve">    b)…………….</w:t>
      </w:r>
    </w:p>
    <w:p w:rsidR="00DA623D" w:rsidRDefault="00DA623D" w:rsidP="005C0E79">
      <w:r>
        <w:t xml:space="preserve">    c)…………….</w:t>
      </w:r>
    </w:p>
    <w:p w:rsidR="00DA623D" w:rsidRDefault="00DA623D" w:rsidP="005C0E79"/>
    <w:p w:rsidR="00DA623D" w:rsidRPr="005C0E79" w:rsidRDefault="00DA623D" w:rsidP="005C0E79">
      <w:pPr>
        <w:rPr>
          <w:b/>
          <w:bCs/>
        </w:rPr>
      </w:pPr>
      <w:r w:rsidRPr="005C0E79">
        <w:rPr>
          <w:b/>
        </w:rPr>
        <w:t>5-</w:t>
      </w:r>
      <w:r w:rsidRPr="005C0E79">
        <w:rPr>
          <w:b/>
          <w:bCs/>
        </w:rPr>
        <w:t xml:space="preserve"> Aşağıdakilerden hangisi iskeletin görevlerinden biri değildir? </w:t>
      </w:r>
    </w:p>
    <w:p w:rsidR="00DA623D" w:rsidRPr="004324D2" w:rsidRDefault="00DA623D" w:rsidP="005C0E79">
      <w:pPr>
        <w:tabs>
          <w:tab w:val="center" w:pos="5652"/>
        </w:tabs>
      </w:pPr>
      <w:r>
        <w:rPr>
          <w:bCs/>
        </w:rPr>
        <w:t xml:space="preserve">    a</w:t>
      </w:r>
      <w:r w:rsidRPr="004324D2">
        <w:rPr>
          <w:bCs/>
        </w:rPr>
        <w:t>)</w:t>
      </w:r>
      <w:r w:rsidRPr="004324D2">
        <w:t xml:space="preserve"> </w:t>
      </w:r>
      <w:r>
        <w:t>Vücudumuzu dik tutmak</w:t>
      </w:r>
    </w:p>
    <w:p w:rsidR="00DA623D" w:rsidRPr="004324D2" w:rsidRDefault="00DA623D" w:rsidP="005C0E79">
      <w:pPr>
        <w:tabs>
          <w:tab w:val="center" w:pos="5652"/>
        </w:tabs>
      </w:pPr>
      <w:r>
        <w:t xml:space="preserve">    b</w:t>
      </w:r>
      <w:r w:rsidRPr="004324D2">
        <w:t xml:space="preserve">) </w:t>
      </w:r>
      <w:r w:rsidRPr="004324D2">
        <w:rPr>
          <w:bCs/>
        </w:rPr>
        <w:t>Vücudumuzu dış etkilerden korumak</w:t>
      </w:r>
    </w:p>
    <w:p w:rsidR="00DA623D" w:rsidRPr="004324D2" w:rsidRDefault="00DA623D" w:rsidP="005C0E79">
      <w:pPr>
        <w:tabs>
          <w:tab w:val="center" w:pos="5652"/>
        </w:tabs>
      </w:pPr>
      <w:r>
        <w:t xml:space="preserve">    c</w:t>
      </w:r>
      <w:r w:rsidRPr="004324D2">
        <w:t xml:space="preserve">) Hareketi sağlamak            </w:t>
      </w:r>
    </w:p>
    <w:p w:rsidR="00DA623D" w:rsidRDefault="00DA623D" w:rsidP="005C0E79">
      <w:pPr>
        <w:tabs>
          <w:tab w:val="center" w:pos="5652"/>
        </w:tabs>
      </w:pPr>
      <w:r>
        <w:t xml:space="preserve">    d</w:t>
      </w:r>
      <w:r w:rsidRPr="004324D2">
        <w:t>)</w:t>
      </w:r>
      <w:r w:rsidRPr="004324D2">
        <w:rPr>
          <w:bCs/>
        </w:rPr>
        <w:t xml:space="preserve"> </w:t>
      </w:r>
      <w:r w:rsidRPr="004324D2">
        <w:t>Vücudumuza besin sağlamak</w:t>
      </w:r>
    </w:p>
    <w:p w:rsidR="00DA623D" w:rsidRDefault="00DA623D" w:rsidP="005C0E79">
      <w:pPr>
        <w:tabs>
          <w:tab w:val="center" w:pos="5652"/>
        </w:tabs>
      </w:pPr>
    </w:p>
    <w:p w:rsidR="00DA623D" w:rsidRPr="00DD546D" w:rsidRDefault="00DA623D" w:rsidP="005C0E79">
      <w:pPr>
        <w:rPr>
          <w:b/>
        </w:rPr>
      </w:pPr>
      <w:r w:rsidRPr="005C0E79">
        <w:rPr>
          <w:b/>
        </w:rPr>
        <w:t xml:space="preserve">6- </w:t>
      </w:r>
      <w:r w:rsidRPr="00DD546D">
        <w:rPr>
          <w:b/>
        </w:rPr>
        <w:t>Aşağıdakilerden hangisinde vücudumuzun temel kısımları doğru olarak verilmiştir?</w:t>
      </w:r>
    </w:p>
    <w:p w:rsidR="00DA623D" w:rsidRPr="004324D2" w:rsidRDefault="00DA623D" w:rsidP="005C0E79">
      <w:r>
        <w:t xml:space="preserve">   a) </w:t>
      </w:r>
      <w:r w:rsidRPr="004324D2">
        <w:t>Kafatası,</w:t>
      </w:r>
      <w:r>
        <w:t xml:space="preserve"> </w:t>
      </w:r>
      <w:r w:rsidRPr="004324D2">
        <w:t>göz,</w:t>
      </w:r>
      <w:r>
        <w:t xml:space="preserve"> </w:t>
      </w:r>
      <w:r w:rsidRPr="004324D2">
        <w:t>kulak,</w:t>
      </w:r>
      <w:r>
        <w:t xml:space="preserve"> </w:t>
      </w:r>
      <w:r w:rsidRPr="004324D2">
        <w:t>kollar</w:t>
      </w:r>
    </w:p>
    <w:p w:rsidR="00DA623D" w:rsidRPr="004324D2" w:rsidRDefault="00DA623D" w:rsidP="005C0E79">
      <w:r>
        <w:t xml:space="preserve">   b) </w:t>
      </w:r>
      <w:r w:rsidRPr="004324D2">
        <w:t>Kafatası,</w:t>
      </w:r>
      <w:r>
        <w:t xml:space="preserve"> </w:t>
      </w:r>
      <w:r w:rsidRPr="004324D2">
        <w:t>kollar,</w:t>
      </w:r>
      <w:r>
        <w:t xml:space="preserve"> </w:t>
      </w:r>
      <w:r w:rsidRPr="004324D2">
        <w:t>ayak</w:t>
      </w:r>
    </w:p>
    <w:p w:rsidR="00DA623D" w:rsidRPr="004324D2" w:rsidRDefault="00DA623D" w:rsidP="005C0E79">
      <w:r>
        <w:t xml:space="preserve">   c) </w:t>
      </w:r>
      <w:r w:rsidRPr="004324D2">
        <w:t>Kafatası,</w:t>
      </w:r>
      <w:r>
        <w:t xml:space="preserve"> </w:t>
      </w:r>
      <w:r w:rsidRPr="004324D2">
        <w:t>göğüs kafesi,</w:t>
      </w:r>
      <w:r>
        <w:t xml:space="preserve"> </w:t>
      </w:r>
      <w:r w:rsidRPr="004324D2">
        <w:t>omurga,</w:t>
      </w:r>
      <w:r>
        <w:t xml:space="preserve"> </w:t>
      </w:r>
      <w:r w:rsidRPr="004324D2">
        <w:t>kollar ve bacaklar</w:t>
      </w:r>
    </w:p>
    <w:p w:rsidR="00DA623D" w:rsidRDefault="00DA623D" w:rsidP="005C0E79">
      <w:r>
        <w:t xml:space="preserve">   d) </w:t>
      </w:r>
      <w:r w:rsidRPr="004324D2">
        <w:t>Kafatası,</w:t>
      </w:r>
      <w:r>
        <w:t xml:space="preserve"> </w:t>
      </w:r>
      <w:r w:rsidRPr="004324D2">
        <w:t>omurga,</w:t>
      </w:r>
      <w:r>
        <w:t xml:space="preserve"> </w:t>
      </w:r>
      <w:r w:rsidRPr="004324D2">
        <w:t>göğüs kafesi,</w:t>
      </w:r>
      <w:r>
        <w:t xml:space="preserve"> </w:t>
      </w:r>
      <w:r w:rsidRPr="004324D2">
        <w:t>ayaklarımız</w:t>
      </w:r>
    </w:p>
    <w:p w:rsidR="00DA623D" w:rsidRDefault="00DA623D" w:rsidP="005C0E79"/>
    <w:p w:rsidR="00DA623D" w:rsidRPr="00DD546D" w:rsidRDefault="00DA623D" w:rsidP="005C0E79">
      <w:pPr>
        <w:rPr>
          <w:b/>
        </w:rPr>
      </w:pPr>
      <w:r w:rsidRPr="005C0E79">
        <w:rPr>
          <w:b/>
        </w:rPr>
        <w:t xml:space="preserve">7- </w:t>
      </w:r>
      <w:r w:rsidRPr="00DD546D">
        <w:rPr>
          <w:b/>
        </w:rPr>
        <w:t>Yetişkin bir insan vücudunda yaklaşık kaç kemik bulunur?</w:t>
      </w:r>
    </w:p>
    <w:p w:rsidR="00DA623D" w:rsidRDefault="00DA623D" w:rsidP="005C0E79">
      <w:r>
        <w:t xml:space="preserve">    a)266        b) 216          c) 206</w:t>
      </w:r>
      <w:r w:rsidRPr="004324D2">
        <w:t xml:space="preserve">         </w:t>
      </w:r>
      <w:r>
        <w:t>d) 226</w:t>
      </w:r>
      <w:bookmarkStart w:id="0" w:name="_GoBack"/>
      <w:bookmarkEnd w:id="0"/>
    </w:p>
    <w:p w:rsidR="00DA623D" w:rsidRDefault="00DA623D" w:rsidP="005C0E79"/>
    <w:p w:rsidR="00DA623D" w:rsidRDefault="00DA623D" w:rsidP="005C0E79">
      <w:pPr>
        <w:rPr>
          <w:b/>
        </w:rPr>
      </w:pPr>
      <w:r w:rsidRPr="005C0E79">
        <w:rPr>
          <w:b/>
        </w:rPr>
        <w:t>8-</w:t>
      </w:r>
      <w:r>
        <w:rPr>
          <w:b/>
        </w:rPr>
        <w:t xml:space="preserve"> A</w:t>
      </w:r>
      <w:r w:rsidRPr="005C0E79">
        <w:rPr>
          <w:b/>
        </w:rPr>
        <w:t xml:space="preserve">şağıdaki şekilde </w:t>
      </w:r>
      <w:r>
        <w:rPr>
          <w:b/>
        </w:rPr>
        <w:t xml:space="preserve"> i</w:t>
      </w:r>
      <w:r w:rsidRPr="005C0E79">
        <w:rPr>
          <w:b/>
        </w:rPr>
        <w:t>skeletin bölümlerini gösterip yazınız.</w:t>
      </w:r>
    </w:p>
    <w:p w:rsidR="00DA623D" w:rsidRDefault="00DA623D" w:rsidP="004A157E">
      <w:pPr>
        <w:jc w:val="right"/>
        <w:rPr>
          <w:b/>
        </w:rPr>
      </w:pPr>
    </w:p>
    <w:p w:rsidR="00DA623D" w:rsidRPr="005C0E79" w:rsidRDefault="00DA623D" w:rsidP="004A157E">
      <w:pPr>
        <w:tabs>
          <w:tab w:val="left" w:pos="804"/>
          <w:tab w:val="center" w:pos="4535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" o:spid="_x0000_s1026" type="#_x0000_t32" style="position:absolute;margin-left:102.4pt;margin-top:7.9pt;width:122.1pt;height:0;flip:x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" strokecolor="#4579b8">
            <v:stroke endarrow="open"/>
          </v:shape>
        </w:pict>
      </w:r>
      <w:r>
        <w:rPr>
          <w:noProof/>
        </w:rPr>
        <w:pict>
          <v:shape id="Düz Ok Bağlayıcısı 10" o:spid="_x0000_s1027" type="#_x0000_t32" style="position:absolute;margin-left:238.85pt;margin-top:150.25pt;width:144.85pt;height:24.3pt;flip:y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" strokecolor="#4a7ebb">
            <v:stroke endarrow="open"/>
          </v:shape>
        </w:pict>
      </w:r>
      <w:r>
        <w:rPr>
          <w:noProof/>
        </w:rPr>
        <w:pict>
          <v:shape id="Düz Ok Bağlayıcısı 11" o:spid="_x0000_s1028" type="#_x0000_t32" style="position:absolute;margin-left:256.45pt;margin-top:109.2pt;width:127.25pt;height:36.85pt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" strokecolor="#4a7ebb">
            <v:stroke endarrow="open"/>
          </v:shape>
        </w:pict>
      </w:r>
      <w:r>
        <w:rPr>
          <w:noProof/>
        </w:rPr>
        <w:pict>
          <v:shape id="Düz Ok Bağlayıcısı 9" o:spid="_x0000_s1029" type="#_x0000_t32" style="position:absolute;margin-left:102.4pt;margin-top:82.4pt;width:125.45pt;height:0;flip:x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" strokecolor="#4a7ebb">
            <v:stroke endarrow="open"/>
          </v:shape>
        </w:pict>
      </w:r>
      <w:r>
        <w:rPr>
          <w:noProof/>
        </w:rPr>
        <w:pict>
          <v:shape id="Düz Ok Bağlayıcısı 8" o:spid="_x0000_s1030" type="#_x0000_t32" style="position:absolute;margin-left:230.5pt;margin-top:54.75pt;width:140.65pt;height:0;flip:y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" strokecolor="#4a7ebb">
            <v:stroke endarrow="open"/>
          </v:shape>
        </w:pict>
      </w:r>
      <w:r w:rsidRPr="0087616C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alt="BONE015" style="width:68.25pt;height:213.75pt;flip:x;visibility:visible">
            <v:imagedata r:id="rId5" o:title=""/>
          </v:shape>
        </w:pict>
      </w:r>
    </w:p>
    <w:p w:rsidR="00DA623D" w:rsidRDefault="00DA623D"/>
    <w:sectPr w:rsidR="00DA623D" w:rsidSect="00C11394">
      <w:pgSz w:w="11906" w:h="16838"/>
      <w:pgMar w:top="1134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0E79"/>
    <w:rsid w:val="001816E0"/>
    <w:rsid w:val="001D793E"/>
    <w:rsid w:val="004324D2"/>
    <w:rsid w:val="00477773"/>
    <w:rsid w:val="004A157E"/>
    <w:rsid w:val="0053034F"/>
    <w:rsid w:val="005377C6"/>
    <w:rsid w:val="005C0E79"/>
    <w:rsid w:val="008211D1"/>
    <w:rsid w:val="0087616C"/>
    <w:rsid w:val="00A873DE"/>
    <w:rsid w:val="00B524CA"/>
    <w:rsid w:val="00C11394"/>
    <w:rsid w:val="00DA623D"/>
    <w:rsid w:val="00DD5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6E0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99"/>
    <w:qFormat/>
    <w:rsid w:val="001816E0"/>
    <w:rPr>
      <w:b/>
      <w:bCs/>
      <w:sz w:val="20"/>
      <w:szCs w:val="20"/>
    </w:rPr>
  </w:style>
  <w:style w:type="paragraph" w:styleId="NoSpacing">
    <w:name w:val="No Spacing"/>
    <w:uiPriority w:val="99"/>
    <w:qFormat/>
    <w:rsid w:val="001816E0"/>
    <w:rPr>
      <w:rFonts w:ascii="Calibri" w:hAnsi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113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11394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47777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545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32</TotalTime>
  <Pages>1</Pages>
  <Words>172</Words>
  <Characters>984</Characters>
  <Application>Microsoft Office Outlook</Application>
  <DocSecurity>0</DocSecurity>
  <Lines>0</Lines>
  <Paragraphs>0</Paragraphs>
  <ScaleCrop>false</ScaleCrop>
  <Company>Progressive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c_70</dc:creator>
  <cp:keywords/>
  <dc:description/>
  <cp:lastModifiedBy>BİRSEN</cp:lastModifiedBy>
  <cp:revision>5</cp:revision>
  <dcterms:created xsi:type="dcterms:W3CDTF">2015-10-04T18:58:00Z</dcterms:created>
  <dcterms:modified xsi:type="dcterms:W3CDTF">2015-10-05T18:39:00Z</dcterms:modified>
</cp:coreProperties>
</file>