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10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/>
      </w:tblPr>
      <w:tblGrid>
        <w:gridCol w:w="5385"/>
        <w:gridCol w:w="5386"/>
        <w:gridCol w:w="110"/>
      </w:tblGrid>
      <w:tr w:rsidR="00E34DE2" w:rsidRPr="008425CD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18"/>
                <w:szCs w:val="18"/>
              </w:rPr>
              <w:t>YENİCEARMUTÇUK İLKOKULU  2014-2015 EĞİTİM-ÖĞRETİM YILI FEN VE TEKNOLOJİ DERSİ 2.DÖNEM 1. SINAVI</w:t>
            </w:r>
          </w:p>
        </w:tc>
      </w:tr>
      <w:tr w:rsidR="00E34DE2" w:rsidRPr="008425CD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18"/>
                <w:szCs w:val="18"/>
              </w:rPr>
              <w:t>ADIM-SOYADIM:</w:t>
            </w:r>
          </w:p>
        </w:tc>
      </w:tr>
      <w:tr w:rsidR="00E34DE2" w:rsidRPr="008425CD">
        <w:trPr>
          <w:trHeight w:val="14617"/>
        </w:trPr>
        <w:tc>
          <w:tcPr>
            <w:tcW w:w="5385" w:type="dxa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1.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          1. Ampul </w:t>
            </w:r>
            <w:r w:rsidRPr="008425CD">
              <w:rPr>
                <w:rFonts w:ascii="Comic Sans MS" w:hAnsi="Comic Sans MS" w:cs="Comic Sans MS"/>
                <w:b/>
                <w:bCs/>
              </w:rPr>
              <w:tab/>
              <w:t xml:space="preserve">    2. Mum                                              </w:t>
            </w:r>
            <w:r w:rsidRPr="008425CD">
              <w:rPr>
                <w:rFonts w:ascii="Comic Sans MS" w:hAnsi="Comic Sans MS" w:cs="Comic Sans MS"/>
                <w:b/>
                <w:bCs/>
              </w:rPr>
              <w:tab/>
              <w:t xml:space="preserve">  3. Güneş       4. Ateş böceği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Yukarıda verilenlerden hangileri yapay ışık kaynağıdır?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</w:rPr>
              <w:t xml:space="preserve">  A) 1 ve 2      B) 2 ve 3       C) 3 ve 4       D) 1 ve 4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2. İskeletin 4 temel kısmı vardır. Aşağıdakilerden hangisi bunlardan birisi değildir?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Kafatası                     B) Omurga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Göğüs kafesi              D) Kalça kemiği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3. Aşağıdakilerden hangisi çözeltidir?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Odun talaşı+su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Demirtozu+su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Demirtozu+odun talaşı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Tuzlu su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4. Aşağıdakilerden hangisi sallanma hareketidir?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Salıncağın hareketi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Tenis topunun karşıya gitmesi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Dünya'nın Güneş etrafındaki hareketi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Uçağın piste inmesi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5. Sesin uzaklığa doğru gitmesi neyi gösterir?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Sesin inceliği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Sesin kalınlığı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Sesin şiddeti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Sesin yayılması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6. Dünyamız .......... benzer. Cümlesi aşağıdakilerden hangisi ile doldurulmalıdır?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küpe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küreye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silindire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koniye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s1026" type="#_x0000_t75" style="position:absolute;margin-left:13.3pt;margin-top:.95pt;width:236.25pt;height:191.25pt;z-index:-251658240;visibility:visible">
                  <v:imagedata r:id="rId4" o:title=""/>
                </v:shape>
              </w:pict>
            </w: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 xml:space="preserve">7.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96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8. </w:t>
            </w:r>
            <w:r w:rsidRPr="008425CD">
              <w:rPr>
                <w:rFonts w:ascii="Arial" w:hAnsi="Arial" w:cs="Arial"/>
                <w:b/>
                <w:bCs/>
              </w:rPr>
              <w:t>Aşağıdakilerden hangisi ışık kaynağı değildir?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 A)  Güneş                      B)  Ay                         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C)  Yıldızlar                    D)  Ateşböceği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9. </w:t>
            </w:r>
            <w:r w:rsidRPr="008425CD">
              <w:rPr>
                <w:rFonts w:ascii="Comic Sans MS" w:hAnsi="Comic Sans MS" w:cs="Comic Sans MS"/>
                <w:b/>
                <w:bCs/>
              </w:rPr>
              <w:t>Maddelerin sıcaklıklarını ne ile ölçeriz.</w:t>
            </w:r>
            <w:r w:rsidRPr="008425CD">
              <w:rPr>
                <w:rFonts w:ascii="Comic Sans MS" w:hAnsi="Comic Sans MS" w:cs="Comic Sans MS"/>
              </w:rPr>
              <w:t xml:space="preserve"> </w:t>
            </w:r>
            <w:r w:rsidRPr="008425CD">
              <w:rPr>
                <w:rFonts w:ascii="Comic Sans MS" w:hAnsi="Comic Sans MS" w:cs="Comic Sans MS"/>
              </w:rPr>
              <w:br/>
              <w:t>A) Pusula  B) Litre  C) Termometre    D) Terazi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10.</w:t>
            </w:r>
            <w:r w:rsidRPr="00842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Aşağıdaki ışık kaynaklarından hangisi eskiden - yeniye </w:t>
            </w:r>
            <w:r w:rsidRPr="008425CD">
              <w:rPr>
                <w:rFonts w:ascii="Comic Sans MS" w:hAnsi="Comic Sans MS" w:cs="Comic Sans MS"/>
                <w:b/>
                <w:bCs/>
                <w:u w:val="single"/>
              </w:rPr>
              <w:t>doğru sıralanmıştır?</w:t>
            </w:r>
          </w:p>
          <w:p w:rsidR="00E34DE2" w:rsidRPr="008425CD" w:rsidRDefault="00E34DE2" w:rsidP="008425CD">
            <w:pPr>
              <w:spacing w:after="0" w:line="240" w:lineRule="auto"/>
              <w:ind w:left="-180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</w:rPr>
              <w:t xml:space="preserve">     </w:t>
            </w:r>
            <w:r w:rsidRPr="008425CD">
              <w:rPr>
                <w:rFonts w:ascii="Comic Sans MS" w:hAnsi="Comic Sans MS" w:cs="Comic Sans MS"/>
                <w:b/>
                <w:bCs/>
              </w:rPr>
              <w:t>A)</w:t>
            </w:r>
            <w:r w:rsidRPr="008425CD">
              <w:rPr>
                <w:rFonts w:ascii="Comic Sans MS" w:hAnsi="Comic Sans MS" w:cs="Comic Sans MS"/>
              </w:rPr>
              <w:t xml:space="preserve"> floresan-el feneri-mum </w:t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  <w:t xml:space="preserve">                         </w:t>
            </w:r>
            <w:r w:rsidRPr="008425CD">
              <w:rPr>
                <w:rFonts w:ascii="Comic Sans MS" w:hAnsi="Comic Sans MS" w:cs="Comic Sans MS"/>
              </w:rPr>
              <w:tab/>
              <w:t xml:space="preserve">   </w:t>
            </w:r>
            <w:r w:rsidRPr="008425CD">
              <w:rPr>
                <w:rFonts w:ascii="Comic Sans MS" w:hAnsi="Comic Sans MS" w:cs="Comic Sans MS"/>
                <w:b/>
                <w:bCs/>
              </w:rPr>
              <w:t>C)</w:t>
            </w:r>
            <w:r w:rsidRPr="008425CD">
              <w:rPr>
                <w:rFonts w:ascii="Comic Sans MS" w:hAnsi="Comic Sans MS" w:cs="Comic Sans MS"/>
              </w:rPr>
              <w:t xml:space="preserve"> ateş- floresan- mum </w:t>
            </w:r>
          </w:p>
          <w:p w:rsidR="00E34DE2" w:rsidRPr="008425CD" w:rsidRDefault="00E34DE2" w:rsidP="008425CD">
            <w:pPr>
              <w:spacing w:after="0" w:line="240" w:lineRule="auto"/>
              <w:ind w:left="-180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    B)</w:t>
            </w:r>
            <w:r w:rsidRPr="008425CD">
              <w:rPr>
                <w:rFonts w:ascii="Comic Sans MS" w:hAnsi="Comic Sans MS" w:cs="Comic Sans MS"/>
              </w:rPr>
              <w:t xml:space="preserve"> ampul-gaz lambası-meşale        </w:t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  <w:t xml:space="preserve">   </w:t>
            </w:r>
            <w:r w:rsidRPr="008425CD">
              <w:rPr>
                <w:rFonts w:ascii="Comic Sans MS" w:hAnsi="Comic Sans MS" w:cs="Comic Sans MS"/>
                <w:b/>
                <w:bCs/>
              </w:rPr>
              <w:t>D)</w:t>
            </w:r>
            <w:r w:rsidRPr="008425CD">
              <w:rPr>
                <w:rFonts w:ascii="Comic Sans MS" w:hAnsi="Comic Sans MS" w:cs="Comic Sans MS"/>
              </w:rPr>
              <w:t xml:space="preserve"> ateş-kandil-ampul</w:t>
            </w:r>
          </w:p>
          <w:p w:rsidR="00E34DE2" w:rsidRPr="008425CD" w:rsidRDefault="00E34DE2" w:rsidP="008425CD">
            <w:pPr>
              <w:spacing w:after="0" w:line="240" w:lineRule="auto"/>
              <w:ind w:right="-117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11.</w:t>
            </w:r>
            <w:r w:rsidRPr="00842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>Aşağıdakilerden hangisi Ampulü icat eden  bilim adamıdır ?</w:t>
            </w:r>
            <w:r w:rsidRPr="008425CD">
              <w:rPr>
                <w:rFonts w:ascii="Comic Sans MS" w:hAnsi="Comic Sans MS" w:cs="Comic Sans MS"/>
              </w:rPr>
              <w:t xml:space="preserve"> </w:t>
            </w:r>
            <w:r w:rsidRPr="008425CD">
              <w:rPr>
                <w:rFonts w:ascii="Comic Sans MS" w:hAnsi="Comic Sans MS" w:cs="Comic Sans MS"/>
              </w:rPr>
              <w:br/>
              <w:t xml:space="preserve">A) Edison </w:t>
            </w:r>
            <w:r w:rsidRPr="008425CD">
              <w:rPr>
                <w:rFonts w:ascii="Comic Sans MS" w:hAnsi="Comic Sans MS" w:cs="Comic Sans MS"/>
              </w:rPr>
              <w:tab/>
              <w:t>B) Newton     C) Galileo    D) Einstein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12.</w:t>
            </w:r>
            <w:r w:rsidRPr="00842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Gözle görülmeyecek kadar küçük canlıları incelememizi ve görmemizi sağlayan alet aşağıdakilerden hangisidir?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</w:t>
            </w:r>
            <w:hyperlink r:id="rId5" w:history="1">
              <w:r w:rsidRPr="00417E5F">
                <w:rPr>
                  <w:rFonts w:ascii="Comic Sans MS" w:hAnsi="Comic Sans MS" w:cs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cBCcIB8kWQyrGM:" o:spid="_x0000_i1025" type="#_x0000_t75" alt="zoomlu_durbun%2520(2)" href="http://www.google.com.tr/imgres?imgurl=http://www.plaketkupa.com/zoomlu_durbun/zoomlu_durbun 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" style="width:45pt;height:36pt;visibility:visible" o:button="t">
                    <v:fill o:detectmouseclick="t"/>
                    <v:imagedata r:id="rId6" o:title=""/>
                  </v:shape>
                </w:pict>
              </w:r>
            </w:hyperlink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     </w:t>
            </w:r>
            <w:hyperlink r:id="rId7" w:history="1">
              <w:r w:rsidRPr="00417E5F">
                <w:rPr>
                  <w:rFonts w:ascii="Comic Sans MS" w:hAnsi="Comic Sans MS" w:cs="Comic Sans MS"/>
                  <w:noProof/>
                  <w:sz w:val="18"/>
                  <w:szCs w:val="18"/>
                  <w:lang w:eastAsia="tr-TR"/>
                </w:rPr>
                <w:pict>
                  <v:shape id="Resim 84" o:spid="_x0000_i1026" type="#_x0000_t75" alt="mikroskop1" href="http://www.fenokulu.net/portal/Sayfa.php?Git=KonuKategorileri&amp;Sayfa=KonuDeneyListesi&amp;baslikid=4&amp;Dene" style="width:42pt;height:34.5pt;visibility:visible" o:button="t">
                    <v:fill o:detectmouseclick="t"/>
                    <v:imagedata r:id="rId8" o:title=""/>
                  </v:shape>
                </w:pict>
              </w:r>
            </w:hyperlink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         </w:t>
            </w:r>
            <w:hyperlink r:id="rId9" w:history="1">
              <w:r w:rsidRPr="00417E5F">
                <w:rPr>
                  <w:rFonts w:ascii="Comic Sans MS" w:hAnsi="Comic Sans MS" w:cs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8GHx6UkAW2wS5M:" o:spid="_x0000_i1027" type="#_x0000_t75" alt="Teleskop" href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" style="width:21.75pt;height:36.75pt;visibility:visible" o:button="t">
                    <v:fill o:detectmouseclick="t"/>
                    <v:imagedata r:id="rId10" o:title=""/>
                  </v:shape>
                </w:pict>
              </w:r>
            </w:hyperlink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              </w:t>
            </w:r>
            <w:r w:rsidRPr="00417E5F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pict>
                <v:shape id="Resim 86" o:spid="_x0000_i1028" type="#_x0000_t75" alt="MCj03404200000[1]" style="width:26.25pt;height:34.5pt;visibility:visible">
                  <v:imagedata r:id="rId11" o:title=""/>
                </v:shape>
              </w:pic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A)Dürbün     B)Mikroskop     C)Teleskop   D)Stetoskop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13.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Aşağıdakilerden hangisi basit bir elektrik devresinde bulunmaz?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B) Elektrik kablosu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C) Duy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D) Plastik boru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14.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Basit bir elektrik devresinin çalışmamasının nedeni aşağıdakilerden hangisi olabilir?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A) Kablolardan birinin pilin “+”, diğerinin “–“ kutbuna 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 bağlanması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 İki kablonun da pilin + kutbuna bağlanması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 Ampulün duya yerleştirilmiş olması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 Elektrik anahtarının kapalı olması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15.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Aşağıdaki elektrikli araçlardan hangisi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ısıtma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için kullanılır?</w:t>
            </w:r>
          </w:p>
          <w:p w:rsidR="00E34DE2" w:rsidRPr="008425CD" w:rsidRDefault="00E34DE2" w:rsidP="008425CD">
            <w:pPr>
              <w:spacing w:after="0" w:line="240" w:lineRule="auto"/>
              <w:rPr>
                <w:b/>
                <w:bCs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Ampul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   B) Elektrikli soba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C) Telefon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D) Çamaşır makinesi</w:t>
            </w:r>
          </w:p>
        </w:tc>
      </w:tr>
      <w:tr w:rsidR="00E34DE2" w:rsidRPr="008425CD">
        <w:trPr>
          <w:trHeight w:val="13208"/>
        </w:trPr>
        <w:tc>
          <w:tcPr>
            <w:tcW w:w="5385" w:type="dxa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16.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Aşağıdakilerden hangisi elektrikli araçları çalıştırmada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kullanılmaz?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B) Akü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 Şehir cereyanı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D) Mikrofon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17.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Yere saçılan toplu iğneleri aşağıdaki yöntemlerin hangisiyle daha </w:t>
            </w:r>
            <w:r w:rsidRPr="008425CD">
              <w:rPr>
                <w:rFonts w:ascii="Comic Sans MS" w:hAnsi="Comic Sans MS" w:cs="Comic Sans MS"/>
                <w:b/>
                <w:bCs/>
                <w:u w:val="single"/>
              </w:rPr>
              <w:t xml:space="preserve">kolay </w:t>
            </w:r>
            <w:r w:rsidRPr="008425CD">
              <w:rPr>
                <w:rFonts w:ascii="Comic Sans MS" w:hAnsi="Comic Sans MS" w:cs="Comic Sans MS"/>
                <w:b/>
                <w:bCs/>
              </w:rPr>
              <w:t>ayırabiliriz?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A-</w:t>
            </w:r>
            <w:r w:rsidRPr="008425CD">
              <w:rPr>
                <w:rFonts w:ascii="Comic Sans MS" w:hAnsi="Comic Sans MS" w:cs="Comic Sans MS"/>
              </w:rPr>
              <w:t xml:space="preserve"> süpürerek                  </w:t>
            </w:r>
            <w:r w:rsidRPr="008425CD">
              <w:rPr>
                <w:rFonts w:ascii="Comic Sans MS" w:hAnsi="Comic Sans MS" w:cs="Comic Sans MS"/>
                <w:b/>
                <w:bCs/>
              </w:rPr>
              <w:t>B-</w:t>
            </w:r>
            <w:r w:rsidRPr="008425CD">
              <w:rPr>
                <w:rFonts w:ascii="Comic Sans MS" w:hAnsi="Comic Sans MS" w:cs="Comic Sans MS"/>
              </w:rPr>
              <w:t>mıknatıs yaklaştırarak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C-</w:t>
            </w:r>
            <w:r w:rsidRPr="008425CD">
              <w:rPr>
                <w:rFonts w:ascii="Comic Sans MS" w:hAnsi="Comic Sans MS" w:cs="Comic Sans MS"/>
              </w:rPr>
              <w:t xml:space="preserve"> elimizle toplayarak     </w:t>
            </w:r>
            <w:r w:rsidRPr="008425CD">
              <w:rPr>
                <w:rFonts w:ascii="Comic Sans MS" w:hAnsi="Comic Sans MS" w:cs="Comic Sans MS"/>
                <w:b/>
                <w:bCs/>
              </w:rPr>
              <w:t>D-</w:t>
            </w:r>
            <w:r w:rsidRPr="008425CD">
              <w:rPr>
                <w:rFonts w:ascii="Comic Sans MS" w:hAnsi="Comic Sans MS" w:cs="Comic Sans MS"/>
              </w:rPr>
              <w:t xml:space="preserve"> cımbız ile toplayarak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" o:spid="_x0000_s1027" type="#_x0000_t75" alt="Açıklama: http://www.fenokulu.net/kavramresim1/image031.png" style="position:absolute;margin-left:137.8pt;margin-top:13.2pt;width:119.8pt;height:105.75pt;z-index:251657216;visibility:visible">
                  <v:imagedata r:id="rId12" o:title=""/>
                </v:shape>
              </w:pic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18. Aşağıdaki devrede ampulün yanmamasının sebebi nedir?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Lamba patlak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 Pil yok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 Kablo kopuk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 Anahtar açık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19.</w:t>
            </w:r>
            <w:r w:rsidRPr="008425CD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Aşağıdakilerden hangisi basit elektrik devreleri elemanlarından biri değildir?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A) pil           B) kablo           C) 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>motor</w:t>
            </w:r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        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D) </w:t>
            </w:r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>anahtar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E34DE2" w:rsidRPr="008425CD" w:rsidRDefault="00E34DE2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20.</w:t>
            </w:r>
            <w:r w:rsidRPr="008425CD">
              <w:rPr>
                <w:rFonts w:ascii="Cambria" w:hAnsi="Cambria" w:cs="Cambria"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>Aşağıdakilerden hangisi Dünya’nın yuvarlak olduğunu ispatlayan bilim adamıdır ?</w:t>
            </w:r>
            <w:r w:rsidRPr="008425CD">
              <w:rPr>
                <w:rFonts w:ascii="Comic Sans MS" w:hAnsi="Comic Sans MS" w:cs="Comic Sans MS"/>
              </w:rPr>
              <w:t xml:space="preserve"> </w:t>
            </w:r>
            <w:r w:rsidRPr="008425CD">
              <w:rPr>
                <w:rFonts w:ascii="Comic Sans MS" w:hAnsi="Comic Sans MS" w:cs="Comic Sans MS"/>
              </w:rPr>
              <w:br/>
              <w:t>A) Pisagor    B) Newton    C) Galileo    D) Einstein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  <w:p w:rsidR="00E34DE2" w:rsidRPr="008425CD" w:rsidRDefault="00E34DE2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21.</w:t>
            </w:r>
            <w:r w:rsidRPr="008425CD">
              <w:rPr>
                <w:rFonts w:ascii="HelveticaT" w:eastAsia="HelveticaT" w:cs="HelveticaT"/>
                <w:noProof/>
                <w:color w:val="000000"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Elektrik enerjisi üreten tesislere verilen isim aşağıdakilerden hangisidir?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A)Şehir elektriği   B)Santral   C)Jeneratör   D) Sigorta</w:t>
            </w:r>
          </w:p>
          <w:p w:rsidR="00E34DE2" w:rsidRPr="008425CD" w:rsidRDefault="00E34DE2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21"/>
                <w:szCs w:val="21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22.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Pil ile ilgili verilen bilgilerden hangisi yanlıştır?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A)Pilin uçlarına kutup adı verilir.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B)Bütün piller bitince tekrar doldurulabilir.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C)Pilin çıkıntılı kısmına artı kutup denir.</w:t>
            </w:r>
          </w:p>
          <w:p w:rsidR="00E34DE2" w:rsidRPr="008425CD" w:rsidRDefault="00E34DE2" w:rsidP="008425CD">
            <w:pPr>
              <w:spacing w:after="0" w:line="240" w:lineRule="auto"/>
              <w:rPr>
                <w:b/>
                <w:bCs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D)Pil,elektrik enerjisi üretir.</w:t>
            </w:r>
          </w:p>
        </w:tc>
        <w:tc>
          <w:tcPr>
            <w:tcW w:w="5496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23.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Arabada elektrik enerjisini üreten kaynak aşağıdakilerden hangisidir?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A)Benzin 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B) Motor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C) Akü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 Pil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24.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Islak elle elektrikli cihazlara dokunmak tehlikelidir.Bu duruma yol açan temel sebep nedir?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A)Suyun elektriği iletmesi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B)Elektrikli cihazın hasar görmesi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C)Islak elle cihazın elimizden düşmesi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D)Su bulunan ortamda devrenin kesilmesi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25. </w:t>
            </w:r>
            <w:r w:rsidRPr="008425CD">
              <w:rPr>
                <w:rFonts w:ascii="Comic Sans MS" w:hAnsi="Comic Sans MS" w:cs="Comic Sans MS"/>
                <w:b/>
                <w:bCs/>
              </w:rPr>
              <w:t>Aşağıdakilerden hangisi yavaşlayan harekete örnektir?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A)</w:t>
            </w:r>
            <w:r w:rsidRPr="008425CD">
              <w:rPr>
                <w:rFonts w:ascii="Comic Sans MS" w:hAnsi="Comic Sans MS" w:cs="Comic Sans MS"/>
              </w:rPr>
              <w:t xml:space="preserve"> Kediyi kovalayan köpek</w:t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C)</w:t>
            </w:r>
            <w:r w:rsidRPr="008425CD">
              <w:rPr>
                <w:rFonts w:ascii="Comic Sans MS" w:hAnsi="Comic Sans MS" w:cs="Comic Sans MS"/>
              </w:rPr>
              <w:t xml:space="preserve"> Arkadaşını yakalamaya çalışan çocuk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B)</w:t>
            </w:r>
            <w:r w:rsidRPr="008425CD">
              <w:rPr>
                <w:rFonts w:ascii="Comic Sans MS" w:hAnsi="Comic Sans MS" w:cs="Comic Sans MS"/>
              </w:rPr>
              <w:t xml:space="preserve"> Havaalanından havalanan uçak</w:t>
            </w:r>
            <w:r w:rsidRPr="008425CD">
              <w:rPr>
                <w:rFonts w:ascii="Comic Sans MS" w:hAnsi="Comic Sans MS" w:cs="Comic Sans MS"/>
              </w:rPr>
              <w:tab/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D)</w:t>
            </w:r>
            <w:r w:rsidRPr="008425CD">
              <w:rPr>
                <w:rFonts w:ascii="Comic Sans MS" w:hAnsi="Comic Sans MS" w:cs="Comic Sans MS"/>
              </w:rPr>
              <w:t xml:space="preserve"> Yukarı atılan top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26.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 Verilen eşleştirmelerden hangisi </w:t>
            </w:r>
            <w:r w:rsidRPr="008425CD">
              <w:rPr>
                <w:rFonts w:ascii="Comic Sans MS" w:hAnsi="Comic Sans MS" w:cs="Comic Sans MS"/>
                <w:b/>
                <w:bCs/>
                <w:u w:val="single"/>
              </w:rPr>
              <w:t>yanlıştır?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A)</w:t>
            </w:r>
            <w:r w:rsidRPr="008425CD">
              <w:rPr>
                <w:rFonts w:ascii="Comic Sans MS" w:hAnsi="Comic Sans MS" w:cs="Comic Sans MS"/>
              </w:rPr>
              <w:t xml:space="preserve"> El arabasını ileri doğru hareket ettirmek – itme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B) </w:t>
            </w:r>
            <w:r w:rsidRPr="008425CD">
              <w:rPr>
                <w:rFonts w:ascii="Comic Sans MS" w:hAnsi="Comic Sans MS" w:cs="Comic Sans MS"/>
              </w:rPr>
              <w:t>Çekmeceyi açmak – çekme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C)</w:t>
            </w:r>
            <w:r w:rsidRPr="008425CD">
              <w:rPr>
                <w:rFonts w:ascii="Comic Sans MS" w:hAnsi="Comic Sans MS" w:cs="Comic Sans MS"/>
              </w:rPr>
              <w:t xml:space="preserve"> Yayı germek – çekme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D) </w:t>
            </w:r>
            <w:r w:rsidRPr="008425CD">
              <w:rPr>
                <w:rFonts w:ascii="Comic Sans MS" w:hAnsi="Comic Sans MS" w:cs="Comic Sans MS"/>
              </w:rPr>
              <w:t>Topu fırlatmak- çekme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27.Dünya’nın şekli hangi geometrik cisim gibidir 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34DE2" w:rsidRDefault="00E34DE2" w:rsidP="00921CAF">
            <w:pPr>
              <w:spacing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……………………………….</w:t>
            </w:r>
            <w:hyperlink r:id="rId13" w:history="1">
              <w:r>
                <w:rPr>
                  <w:rStyle w:val="Hyperlink"/>
                </w:rPr>
                <w:t>www.sorubak.com</w:t>
              </w:r>
            </w:hyperlink>
            <w:r>
              <w:rPr>
                <w:rFonts w:ascii="Comic Sans MS" w:hAnsi="Comic Sans MS" w:cs="Comic Sans MS"/>
              </w:rPr>
              <w:t xml:space="preserve"> </w:t>
            </w:r>
          </w:p>
          <w:p w:rsidR="00E34DE2" w:rsidRPr="008425CD" w:rsidRDefault="00E34DE2" w:rsidP="008425C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E34DE2" w:rsidRDefault="00E34DE2" w:rsidP="0056153C"/>
    <w:sectPr w:rsidR="00E34DE2" w:rsidSect="000D05B0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53C"/>
    <w:rsid w:val="00000440"/>
    <w:rsid w:val="00000D0D"/>
    <w:rsid w:val="000013DC"/>
    <w:rsid w:val="0000165C"/>
    <w:rsid w:val="00001A69"/>
    <w:rsid w:val="000024C7"/>
    <w:rsid w:val="000028C3"/>
    <w:rsid w:val="00002A75"/>
    <w:rsid w:val="00002AF2"/>
    <w:rsid w:val="00002B57"/>
    <w:rsid w:val="00002FFC"/>
    <w:rsid w:val="00004224"/>
    <w:rsid w:val="000047B4"/>
    <w:rsid w:val="000054D6"/>
    <w:rsid w:val="0000566D"/>
    <w:rsid w:val="00005C72"/>
    <w:rsid w:val="000064D7"/>
    <w:rsid w:val="000070C8"/>
    <w:rsid w:val="000073A2"/>
    <w:rsid w:val="00007568"/>
    <w:rsid w:val="00007A97"/>
    <w:rsid w:val="00007B77"/>
    <w:rsid w:val="00010FA4"/>
    <w:rsid w:val="00011043"/>
    <w:rsid w:val="00011666"/>
    <w:rsid w:val="00011B9D"/>
    <w:rsid w:val="00011EC1"/>
    <w:rsid w:val="000121A0"/>
    <w:rsid w:val="0001232C"/>
    <w:rsid w:val="000124CF"/>
    <w:rsid w:val="0001303C"/>
    <w:rsid w:val="0001327A"/>
    <w:rsid w:val="00013531"/>
    <w:rsid w:val="00013954"/>
    <w:rsid w:val="000139D9"/>
    <w:rsid w:val="0001459B"/>
    <w:rsid w:val="00014CEB"/>
    <w:rsid w:val="00014D4B"/>
    <w:rsid w:val="00014FE2"/>
    <w:rsid w:val="00015550"/>
    <w:rsid w:val="00015C51"/>
    <w:rsid w:val="00016218"/>
    <w:rsid w:val="00016758"/>
    <w:rsid w:val="00017297"/>
    <w:rsid w:val="00017360"/>
    <w:rsid w:val="00017D3C"/>
    <w:rsid w:val="00017D68"/>
    <w:rsid w:val="00020358"/>
    <w:rsid w:val="0002064B"/>
    <w:rsid w:val="000209FD"/>
    <w:rsid w:val="00020AFF"/>
    <w:rsid w:val="00020FAE"/>
    <w:rsid w:val="00021C91"/>
    <w:rsid w:val="00024591"/>
    <w:rsid w:val="00024CA9"/>
    <w:rsid w:val="0002513B"/>
    <w:rsid w:val="00025806"/>
    <w:rsid w:val="00026285"/>
    <w:rsid w:val="000269C2"/>
    <w:rsid w:val="00026AC2"/>
    <w:rsid w:val="0002702E"/>
    <w:rsid w:val="0002747D"/>
    <w:rsid w:val="0002759C"/>
    <w:rsid w:val="00027B92"/>
    <w:rsid w:val="0003039D"/>
    <w:rsid w:val="000305BF"/>
    <w:rsid w:val="000308CD"/>
    <w:rsid w:val="0003136F"/>
    <w:rsid w:val="00031EAA"/>
    <w:rsid w:val="00033BED"/>
    <w:rsid w:val="00034993"/>
    <w:rsid w:val="000352C7"/>
    <w:rsid w:val="00035AA3"/>
    <w:rsid w:val="00035AA7"/>
    <w:rsid w:val="00036200"/>
    <w:rsid w:val="00036291"/>
    <w:rsid w:val="0003661C"/>
    <w:rsid w:val="00036713"/>
    <w:rsid w:val="00036A8D"/>
    <w:rsid w:val="00037311"/>
    <w:rsid w:val="00037405"/>
    <w:rsid w:val="00037D12"/>
    <w:rsid w:val="00040971"/>
    <w:rsid w:val="00040E3E"/>
    <w:rsid w:val="000412C4"/>
    <w:rsid w:val="00041380"/>
    <w:rsid w:val="0004184B"/>
    <w:rsid w:val="00041A91"/>
    <w:rsid w:val="000422B4"/>
    <w:rsid w:val="00042B20"/>
    <w:rsid w:val="000430DE"/>
    <w:rsid w:val="00043437"/>
    <w:rsid w:val="00043781"/>
    <w:rsid w:val="000441FD"/>
    <w:rsid w:val="0004598C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D0D"/>
    <w:rsid w:val="00053CFB"/>
    <w:rsid w:val="00053F0A"/>
    <w:rsid w:val="00054239"/>
    <w:rsid w:val="00054724"/>
    <w:rsid w:val="00054B75"/>
    <w:rsid w:val="00054B76"/>
    <w:rsid w:val="00054D31"/>
    <w:rsid w:val="00055924"/>
    <w:rsid w:val="00055CC0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391"/>
    <w:rsid w:val="00060E1A"/>
    <w:rsid w:val="000618FA"/>
    <w:rsid w:val="000623AA"/>
    <w:rsid w:val="000629BA"/>
    <w:rsid w:val="00062E6D"/>
    <w:rsid w:val="0006301D"/>
    <w:rsid w:val="000634FC"/>
    <w:rsid w:val="000637A8"/>
    <w:rsid w:val="00064822"/>
    <w:rsid w:val="00064995"/>
    <w:rsid w:val="000654D3"/>
    <w:rsid w:val="000657D3"/>
    <w:rsid w:val="000659FE"/>
    <w:rsid w:val="00065A3D"/>
    <w:rsid w:val="00065FF4"/>
    <w:rsid w:val="0006613B"/>
    <w:rsid w:val="0006618C"/>
    <w:rsid w:val="000661BA"/>
    <w:rsid w:val="00066C18"/>
    <w:rsid w:val="00066D7F"/>
    <w:rsid w:val="00067243"/>
    <w:rsid w:val="00067C78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4393"/>
    <w:rsid w:val="000748E5"/>
    <w:rsid w:val="00074BFF"/>
    <w:rsid w:val="00074CDE"/>
    <w:rsid w:val="00075037"/>
    <w:rsid w:val="0007535B"/>
    <w:rsid w:val="0007567C"/>
    <w:rsid w:val="00077BE3"/>
    <w:rsid w:val="00077C8B"/>
    <w:rsid w:val="00080242"/>
    <w:rsid w:val="000823A0"/>
    <w:rsid w:val="0008256C"/>
    <w:rsid w:val="00082A3D"/>
    <w:rsid w:val="000835D3"/>
    <w:rsid w:val="000838AA"/>
    <w:rsid w:val="00083CE9"/>
    <w:rsid w:val="00083D35"/>
    <w:rsid w:val="0008474F"/>
    <w:rsid w:val="0008488E"/>
    <w:rsid w:val="00084C09"/>
    <w:rsid w:val="00085151"/>
    <w:rsid w:val="00085508"/>
    <w:rsid w:val="00085BE1"/>
    <w:rsid w:val="00085F97"/>
    <w:rsid w:val="0008694B"/>
    <w:rsid w:val="000871E4"/>
    <w:rsid w:val="000873B8"/>
    <w:rsid w:val="0008773B"/>
    <w:rsid w:val="0008799A"/>
    <w:rsid w:val="00087EAE"/>
    <w:rsid w:val="00087FB4"/>
    <w:rsid w:val="00090363"/>
    <w:rsid w:val="00090475"/>
    <w:rsid w:val="000905FA"/>
    <w:rsid w:val="0009099B"/>
    <w:rsid w:val="00091022"/>
    <w:rsid w:val="00091460"/>
    <w:rsid w:val="00091DD2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741B"/>
    <w:rsid w:val="00097B80"/>
    <w:rsid w:val="000A0390"/>
    <w:rsid w:val="000A045D"/>
    <w:rsid w:val="000A0B7A"/>
    <w:rsid w:val="000A0EFC"/>
    <w:rsid w:val="000A131D"/>
    <w:rsid w:val="000A15CF"/>
    <w:rsid w:val="000A16F5"/>
    <w:rsid w:val="000A1DC7"/>
    <w:rsid w:val="000A2656"/>
    <w:rsid w:val="000A273A"/>
    <w:rsid w:val="000A2786"/>
    <w:rsid w:val="000A2B50"/>
    <w:rsid w:val="000A3B9F"/>
    <w:rsid w:val="000A4749"/>
    <w:rsid w:val="000A4865"/>
    <w:rsid w:val="000A4882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B20"/>
    <w:rsid w:val="000B04D4"/>
    <w:rsid w:val="000B09D8"/>
    <w:rsid w:val="000B0DE0"/>
    <w:rsid w:val="000B1698"/>
    <w:rsid w:val="000B3340"/>
    <w:rsid w:val="000B3427"/>
    <w:rsid w:val="000B3F78"/>
    <w:rsid w:val="000B4EB4"/>
    <w:rsid w:val="000B505D"/>
    <w:rsid w:val="000B55C8"/>
    <w:rsid w:val="000B65BE"/>
    <w:rsid w:val="000B66F0"/>
    <w:rsid w:val="000B6BC0"/>
    <w:rsid w:val="000B76DC"/>
    <w:rsid w:val="000B7A60"/>
    <w:rsid w:val="000C0423"/>
    <w:rsid w:val="000C0663"/>
    <w:rsid w:val="000C18D2"/>
    <w:rsid w:val="000C19EA"/>
    <w:rsid w:val="000C1ACB"/>
    <w:rsid w:val="000C1AF4"/>
    <w:rsid w:val="000C28A7"/>
    <w:rsid w:val="000C2A35"/>
    <w:rsid w:val="000C2D06"/>
    <w:rsid w:val="000C2FED"/>
    <w:rsid w:val="000C314C"/>
    <w:rsid w:val="000C34D3"/>
    <w:rsid w:val="000C3DAF"/>
    <w:rsid w:val="000C42D4"/>
    <w:rsid w:val="000C4355"/>
    <w:rsid w:val="000C44AE"/>
    <w:rsid w:val="000C44D5"/>
    <w:rsid w:val="000C4B2B"/>
    <w:rsid w:val="000C4DFF"/>
    <w:rsid w:val="000C5063"/>
    <w:rsid w:val="000C53F6"/>
    <w:rsid w:val="000C57DB"/>
    <w:rsid w:val="000C5975"/>
    <w:rsid w:val="000C5A92"/>
    <w:rsid w:val="000C5D7C"/>
    <w:rsid w:val="000C6D05"/>
    <w:rsid w:val="000C7256"/>
    <w:rsid w:val="000C73E9"/>
    <w:rsid w:val="000C7D89"/>
    <w:rsid w:val="000D01EE"/>
    <w:rsid w:val="000D05B0"/>
    <w:rsid w:val="000D087F"/>
    <w:rsid w:val="000D0EDE"/>
    <w:rsid w:val="000D0FAA"/>
    <w:rsid w:val="000D1605"/>
    <w:rsid w:val="000D1E9B"/>
    <w:rsid w:val="000D2093"/>
    <w:rsid w:val="000D25DD"/>
    <w:rsid w:val="000D332D"/>
    <w:rsid w:val="000D3604"/>
    <w:rsid w:val="000D385F"/>
    <w:rsid w:val="000D4946"/>
    <w:rsid w:val="000D49EF"/>
    <w:rsid w:val="000D4E29"/>
    <w:rsid w:val="000D5618"/>
    <w:rsid w:val="000D5CF9"/>
    <w:rsid w:val="000D6018"/>
    <w:rsid w:val="000D66AA"/>
    <w:rsid w:val="000D68CE"/>
    <w:rsid w:val="000D6F1D"/>
    <w:rsid w:val="000D71C0"/>
    <w:rsid w:val="000D78E0"/>
    <w:rsid w:val="000D7A87"/>
    <w:rsid w:val="000D7AEE"/>
    <w:rsid w:val="000D7FEC"/>
    <w:rsid w:val="000E0595"/>
    <w:rsid w:val="000E1093"/>
    <w:rsid w:val="000E1201"/>
    <w:rsid w:val="000E172B"/>
    <w:rsid w:val="000E3387"/>
    <w:rsid w:val="000E355F"/>
    <w:rsid w:val="000E357A"/>
    <w:rsid w:val="000E3725"/>
    <w:rsid w:val="000E3D7A"/>
    <w:rsid w:val="000E4234"/>
    <w:rsid w:val="000E474A"/>
    <w:rsid w:val="000E5298"/>
    <w:rsid w:val="000E541F"/>
    <w:rsid w:val="000E5A3A"/>
    <w:rsid w:val="000E5FAB"/>
    <w:rsid w:val="000E6146"/>
    <w:rsid w:val="000E6B91"/>
    <w:rsid w:val="000E6CE2"/>
    <w:rsid w:val="000E7CA3"/>
    <w:rsid w:val="000E7E33"/>
    <w:rsid w:val="000F0040"/>
    <w:rsid w:val="000F0141"/>
    <w:rsid w:val="000F03EE"/>
    <w:rsid w:val="000F0472"/>
    <w:rsid w:val="000F0529"/>
    <w:rsid w:val="000F056E"/>
    <w:rsid w:val="000F09B8"/>
    <w:rsid w:val="000F1023"/>
    <w:rsid w:val="000F116C"/>
    <w:rsid w:val="000F1512"/>
    <w:rsid w:val="000F1CFF"/>
    <w:rsid w:val="000F1EC0"/>
    <w:rsid w:val="000F2706"/>
    <w:rsid w:val="000F305B"/>
    <w:rsid w:val="000F39F0"/>
    <w:rsid w:val="000F3A7F"/>
    <w:rsid w:val="000F3B90"/>
    <w:rsid w:val="000F4C99"/>
    <w:rsid w:val="000F4E1F"/>
    <w:rsid w:val="000F576E"/>
    <w:rsid w:val="000F6357"/>
    <w:rsid w:val="00101367"/>
    <w:rsid w:val="001013F9"/>
    <w:rsid w:val="00102AD2"/>
    <w:rsid w:val="0010318E"/>
    <w:rsid w:val="00103937"/>
    <w:rsid w:val="00103E18"/>
    <w:rsid w:val="00103E77"/>
    <w:rsid w:val="00104A43"/>
    <w:rsid w:val="001052C5"/>
    <w:rsid w:val="00105656"/>
    <w:rsid w:val="00105657"/>
    <w:rsid w:val="00105C88"/>
    <w:rsid w:val="00105CC2"/>
    <w:rsid w:val="00105E4D"/>
    <w:rsid w:val="0010640A"/>
    <w:rsid w:val="00106696"/>
    <w:rsid w:val="00107F5C"/>
    <w:rsid w:val="001106A9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36"/>
    <w:rsid w:val="00114826"/>
    <w:rsid w:val="001157F7"/>
    <w:rsid w:val="001158A8"/>
    <w:rsid w:val="0011716C"/>
    <w:rsid w:val="00117464"/>
    <w:rsid w:val="00117E3B"/>
    <w:rsid w:val="00120086"/>
    <w:rsid w:val="00120883"/>
    <w:rsid w:val="00120A01"/>
    <w:rsid w:val="00120B2F"/>
    <w:rsid w:val="00120B4B"/>
    <w:rsid w:val="00120F84"/>
    <w:rsid w:val="00121304"/>
    <w:rsid w:val="001222BB"/>
    <w:rsid w:val="00122A76"/>
    <w:rsid w:val="001230C6"/>
    <w:rsid w:val="0012378A"/>
    <w:rsid w:val="00123C55"/>
    <w:rsid w:val="00124135"/>
    <w:rsid w:val="001251E2"/>
    <w:rsid w:val="00126C41"/>
    <w:rsid w:val="001271C8"/>
    <w:rsid w:val="00127279"/>
    <w:rsid w:val="00127A5F"/>
    <w:rsid w:val="001300E8"/>
    <w:rsid w:val="001309A4"/>
    <w:rsid w:val="001313CA"/>
    <w:rsid w:val="00131847"/>
    <w:rsid w:val="00131ABD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B1"/>
    <w:rsid w:val="001377F9"/>
    <w:rsid w:val="001378A6"/>
    <w:rsid w:val="00137D02"/>
    <w:rsid w:val="00140C20"/>
    <w:rsid w:val="00140E4F"/>
    <w:rsid w:val="00141326"/>
    <w:rsid w:val="00142292"/>
    <w:rsid w:val="00142A79"/>
    <w:rsid w:val="001431FA"/>
    <w:rsid w:val="001437FC"/>
    <w:rsid w:val="001439FC"/>
    <w:rsid w:val="00144E29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51229"/>
    <w:rsid w:val="001512AC"/>
    <w:rsid w:val="00151428"/>
    <w:rsid w:val="0015175F"/>
    <w:rsid w:val="0015239C"/>
    <w:rsid w:val="001527CB"/>
    <w:rsid w:val="001528C1"/>
    <w:rsid w:val="00152A41"/>
    <w:rsid w:val="001535AA"/>
    <w:rsid w:val="0015398B"/>
    <w:rsid w:val="00153B44"/>
    <w:rsid w:val="00154321"/>
    <w:rsid w:val="00154636"/>
    <w:rsid w:val="001549ED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87E"/>
    <w:rsid w:val="00160A49"/>
    <w:rsid w:val="00160A91"/>
    <w:rsid w:val="001622D7"/>
    <w:rsid w:val="00163229"/>
    <w:rsid w:val="001632FD"/>
    <w:rsid w:val="00163958"/>
    <w:rsid w:val="00163B21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51C"/>
    <w:rsid w:val="0017211C"/>
    <w:rsid w:val="00172882"/>
    <w:rsid w:val="00173A56"/>
    <w:rsid w:val="00173EE6"/>
    <w:rsid w:val="00174016"/>
    <w:rsid w:val="00174968"/>
    <w:rsid w:val="00174F08"/>
    <w:rsid w:val="0017533E"/>
    <w:rsid w:val="0017545A"/>
    <w:rsid w:val="00175B22"/>
    <w:rsid w:val="0017730F"/>
    <w:rsid w:val="0017758F"/>
    <w:rsid w:val="001776D3"/>
    <w:rsid w:val="001779B7"/>
    <w:rsid w:val="00177FB1"/>
    <w:rsid w:val="0018029F"/>
    <w:rsid w:val="001804D8"/>
    <w:rsid w:val="00181090"/>
    <w:rsid w:val="00181460"/>
    <w:rsid w:val="00181991"/>
    <w:rsid w:val="00181A6D"/>
    <w:rsid w:val="00181F35"/>
    <w:rsid w:val="00182164"/>
    <w:rsid w:val="00182D83"/>
    <w:rsid w:val="00183C8E"/>
    <w:rsid w:val="00184202"/>
    <w:rsid w:val="001849EA"/>
    <w:rsid w:val="00184DF8"/>
    <w:rsid w:val="00185B69"/>
    <w:rsid w:val="00185CA1"/>
    <w:rsid w:val="00185FA5"/>
    <w:rsid w:val="00186907"/>
    <w:rsid w:val="00186B67"/>
    <w:rsid w:val="0018711D"/>
    <w:rsid w:val="00187874"/>
    <w:rsid w:val="00187C41"/>
    <w:rsid w:val="00187C91"/>
    <w:rsid w:val="00187CBE"/>
    <w:rsid w:val="00187FA5"/>
    <w:rsid w:val="00190529"/>
    <w:rsid w:val="001928FB"/>
    <w:rsid w:val="00192AEC"/>
    <w:rsid w:val="00192F98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69A"/>
    <w:rsid w:val="00195A23"/>
    <w:rsid w:val="001960E6"/>
    <w:rsid w:val="00196391"/>
    <w:rsid w:val="00196617"/>
    <w:rsid w:val="00197C3B"/>
    <w:rsid w:val="001A0000"/>
    <w:rsid w:val="001A0312"/>
    <w:rsid w:val="001A127C"/>
    <w:rsid w:val="001A140E"/>
    <w:rsid w:val="001A150C"/>
    <w:rsid w:val="001A280A"/>
    <w:rsid w:val="001A2D18"/>
    <w:rsid w:val="001A2E1C"/>
    <w:rsid w:val="001A3095"/>
    <w:rsid w:val="001A34BB"/>
    <w:rsid w:val="001A3722"/>
    <w:rsid w:val="001A384A"/>
    <w:rsid w:val="001A4500"/>
    <w:rsid w:val="001A45D2"/>
    <w:rsid w:val="001A4746"/>
    <w:rsid w:val="001A66DE"/>
    <w:rsid w:val="001A67B5"/>
    <w:rsid w:val="001A748B"/>
    <w:rsid w:val="001A7AA6"/>
    <w:rsid w:val="001A7E87"/>
    <w:rsid w:val="001B0387"/>
    <w:rsid w:val="001B0395"/>
    <w:rsid w:val="001B08E2"/>
    <w:rsid w:val="001B148F"/>
    <w:rsid w:val="001B1A84"/>
    <w:rsid w:val="001B1DB3"/>
    <w:rsid w:val="001B2078"/>
    <w:rsid w:val="001B26B4"/>
    <w:rsid w:val="001B3051"/>
    <w:rsid w:val="001B3113"/>
    <w:rsid w:val="001B40CD"/>
    <w:rsid w:val="001B4210"/>
    <w:rsid w:val="001B441F"/>
    <w:rsid w:val="001B467B"/>
    <w:rsid w:val="001B4C7D"/>
    <w:rsid w:val="001B52C3"/>
    <w:rsid w:val="001B652A"/>
    <w:rsid w:val="001B6BDB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30B2"/>
    <w:rsid w:val="001C3350"/>
    <w:rsid w:val="001C360E"/>
    <w:rsid w:val="001C3804"/>
    <w:rsid w:val="001C3D89"/>
    <w:rsid w:val="001C4053"/>
    <w:rsid w:val="001C41A8"/>
    <w:rsid w:val="001C42ED"/>
    <w:rsid w:val="001C4C41"/>
    <w:rsid w:val="001C5EFF"/>
    <w:rsid w:val="001C5F6D"/>
    <w:rsid w:val="001C67B2"/>
    <w:rsid w:val="001C6A7D"/>
    <w:rsid w:val="001C7044"/>
    <w:rsid w:val="001D035B"/>
    <w:rsid w:val="001D06A7"/>
    <w:rsid w:val="001D1630"/>
    <w:rsid w:val="001D21A7"/>
    <w:rsid w:val="001D3B27"/>
    <w:rsid w:val="001D4210"/>
    <w:rsid w:val="001D4661"/>
    <w:rsid w:val="001D4984"/>
    <w:rsid w:val="001D4E2B"/>
    <w:rsid w:val="001D5598"/>
    <w:rsid w:val="001D6313"/>
    <w:rsid w:val="001D6397"/>
    <w:rsid w:val="001D70F4"/>
    <w:rsid w:val="001D72ED"/>
    <w:rsid w:val="001D7B14"/>
    <w:rsid w:val="001E1256"/>
    <w:rsid w:val="001E1B9B"/>
    <w:rsid w:val="001E1EC0"/>
    <w:rsid w:val="001E206F"/>
    <w:rsid w:val="001E214B"/>
    <w:rsid w:val="001E2275"/>
    <w:rsid w:val="001E26FF"/>
    <w:rsid w:val="001E27E3"/>
    <w:rsid w:val="001E317B"/>
    <w:rsid w:val="001E3200"/>
    <w:rsid w:val="001E3381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F01"/>
    <w:rsid w:val="001F01F1"/>
    <w:rsid w:val="001F04E2"/>
    <w:rsid w:val="001F1215"/>
    <w:rsid w:val="001F1A87"/>
    <w:rsid w:val="001F2015"/>
    <w:rsid w:val="001F22A1"/>
    <w:rsid w:val="001F341B"/>
    <w:rsid w:val="001F36F6"/>
    <w:rsid w:val="001F3DFE"/>
    <w:rsid w:val="001F3E55"/>
    <w:rsid w:val="001F4E9A"/>
    <w:rsid w:val="001F52A3"/>
    <w:rsid w:val="001F56FB"/>
    <w:rsid w:val="001F5A9E"/>
    <w:rsid w:val="001F5FE8"/>
    <w:rsid w:val="001F6457"/>
    <w:rsid w:val="001F6B0F"/>
    <w:rsid w:val="001F6CDC"/>
    <w:rsid w:val="001F79A7"/>
    <w:rsid w:val="001F7CF7"/>
    <w:rsid w:val="002000B6"/>
    <w:rsid w:val="00200E79"/>
    <w:rsid w:val="00201CD7"/>
    <w:rsid w:val="0020227C"/>
    <w:rsid w:val="00202635"/>
    <w:rsid w:val="002026C0"/>
    <w:rsid w:val="00202F1D"/>
    <w:rsid w:val="00203017"/>
    <w:rsid w:val="00203475"/>
    <w:rsid w:val="00203789"/>
    <w:rsid w:val="0020393E"/>
    <w:rsid w:val="00203B70"/>
    <w:rsid w:val="0020410A"/>
    <w:rsid w:val="00204207"/>
    <w:rsid w:val="002048FC"/>
    <w:rsid w:val="00204C97"/>
    <w:rsid w:val="00205376"/>
    <w:rsid w:val="00205495"/>
    <w:rsid w:val="00205B99"/>
    <w:rsid w:val="00205CAE"/>
    <w:rsid w:val="00205F14"/>
    <w:rsid w:val="00206AEB"/>
    <w:rsid w:val="00206D11"/>
    <w:rsid w:val="00206F61"/>
    <w:rsid w:val="002076B2"/>
    <w:rsid w:val="002077B7"/>
    <w:rsid w:val="002077B9"/>
    <w:rsid w:val="00210E0D"/>
    <w:rsid w:val="00212133"/>
    <w:rsid w:val="00212531"/>
    <w:rsid w:val="002126D9"/>
    <w:rsid w:val="0021290F"/>
    <w:rsid w:val="002138FB"/>
    <w:rsid w:val="00213A16"/>
    <w:rsid w:val="00214041"/>
    <w:rsid w:val="00215722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7F2"/>
    <w:rsid w:val="002237FF"/>
    <w:rsid w:val="00223A78"/>
    <w:rsid w:val="00224313"/>
    <w:rsid w:val="00224BE6"/>
    <w:rsid w:val="00225191"/>
    <w:rsid w:val="002255E4"/>
    <w:rsid w:val="0022582E"/>
    <w:rsid w:val="00225AC4"/>
    <w:rsid w:val="002265CA"/>
    <w:rsid w:val="00226663"/>
    <w:rsid w:val="00226799"/>
    <w:rsid w:val="00226C8B"/>
    <w:rsid w:val="00226CD8"/>
    <w:rsid w:val="00226FA8"/>
    <w:rsid w:val="0022730B"/>
    <w:rsid w:val="0023078A"/>
    <w:rsid w:val="00230F32"/>
    <w:rsid w:val="002311E6"/>
    <w:rsid w:val="00232080"/>
    <w:rsid w:val="002320DD"/>
    <w:rsid w:val="00232688"/>
    <w:rsid w:val="00233C5F"/>
    <w:rsid w:val="00233F08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D24"/>
    <w:rsid w:val="00237D5E"/>
    <w:rsid w:val="00237E02"/>
    <w:rsid w:val="00237ED8"/>
    <w:rsid w:val="002400E6"/>
    <w:rsid w:val="0024073E"/>
    <w:rsid w:val="0024087A"/>
    <w:rsid w:val="00240C9E"/>
    <w:rsid w:val="00240D45"/>
    <w:rsid w:val="00240F37"/>
    <w:rsid w:val="002416C1"/>
    <w:rsid w:val="00241D32"/>
    <w:rsid w:val="00242C14"/>
    <w:rsid w:val="00242E41"/>
    <w:rsid w:val="0024348C"/>
    <w:rsid w:val="002444DB"/>
    <w:rsid w:val="00244561"/>
    <w:rsid w:val="00244E18"/>
    <w:rsid w:val="00245D40"/>
    <w:rsid w:val="0024661B"/>
    <w:rsid w:val="00247473"/>
    <w:rsid w:val="00247649"/>
    <w:rsid w:val="002478B3"/>
    <w:rsid w:val="002478DC"/>
    <w:rsid w:val="00247A55"/>
    <w:rsid w:val="00247D14"/>
    <w:rsid w:val="00247EEA"/>
    <w:rsid w:val="00250546"/>
    <w:rsid w:val="002505E0"/>
    <w:rsid w:val="002507B6"/>
    <w:rsid w:val="00250D8D"/>
    <w:rsid w:val="00252132"/>
    <w:rsid w:val="00252540"/>
    <w:rsid w:val="002527A6"/>
    <w:rsid w:val="00252DC0"/>
    <w:rsid w:val="00252E73"/>
    <w:rsid w:val="00254130"/>
    <w:rsid w:val="00254656"/>
    <w:rsid w:val="00254680"/>
    <w:rsid w:val="00254FB5"/>
    <w:rsid w:val="00255126"/>
    <w:rsid w:val="002558EE"/>
    <w:rsid w:val="00255E62"/>
    <w:rsid w:val="0025640B"/>
    <w:rsid w:val="0025670D"/>
    <w:rsid w:val="002567A8"/>
    <w:rsid w:val="002572A0"/>
    <w:rsid w:val="00257C27"/>
    <w:rsid w:val="00260425"/>
    <w:rsid w:val="00260549"/>
    <w:rsid w:val="002609C1"/>
    <w:rsid w:val="00260A29"/>
    <w:rsid w:val="00260FCB"/>
    <w:rsid w:val="00261211"/>
    <w:rsid w:val="00261362"/>
    <w:rsid w:val="0026177F"/>
    <w:rsid w:val="0026187B"/>
    <w:rsid w:val="002622A3"/>
    <w:rsid w:val="00262388"/>
    <w:rsid w:val="0026295A"/>
    <w:rsid w:val="00262E7E"/>
    <w:rsid w:val="00262E8C"/>
    <w:rsid w:val="00263270"/>
    <w:rsid w:val="002634BC"/>
    <w:rsid w:val="00263AFC"/>
    <w:rsid w:val="00263B44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CBE"/>
    <w:rsid w:val="0026700B"/>
    <w:rsid w:val="0026752D"/>
    <w:rsid w:val="002678A1"/>
    <w:rsid w:val="00267A56"/>
    <w:rsid w:val="00267AEF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4CA"/>
    <w:rsid w:val="00273126"/>
    <w:rsid w:val="00273725"/>
    <w:rsid w:val="00274BBE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7A99"/>
    <w:rsid w:val="00277DCA"/>
    <w:rsid w:val="0028069C"/>
    <w:rsid w:val="00280D13"/>
    <w:rsid w:val="00281408"/>
    <w:rsid w:val="00281894"/>
    <w:rsid w:val="00281E38"/>
    <w:rsid w:val="0028295B"/>
    <w:rsid w:val="00282AA9"/>
    <w:rsid w:val="00282B06"/>
    <w:rsid w:val="002832AA"/>
    <w:rsid w:val="002833F5"/>
    <w:rsid w:val="00283585"/>
    <w:rsid w:val="00284674"/>
    <w:rsid w:val="00284F69"/>
    <w:rsid w:val="0028562C"/>
    <w:rsid w:val="00285CA9"/>
    <w:rsid w:val="002863C2"/>
    <w:rsid w:val="00286866"/>
    <w:rsid w:val="00287E13"/>
    <w:rsid w:val="00287E1D"/>
    <w:rsid w:val="00287E20"/>
    <w:rsid w:val="002900D0"/>
    <w:rsid w:val="00290B9E"/>
    <w:rsid w:val="00290C6B"/>
    <w:rsid w:val="00292014"/>
    <w:rsid w:val="00293D56"/>
    <w:rsid w:val="00293EE2"/>
    <w:rsid w:val="00294188"/>
    <w:rsid w:val="002945E3"/>
    <w:rsid w:val="00295832"/>
    <w:rsid w:val="00295D89"/>
    <w:rsid w:val="002969B2"/>
    <w:rsid w:val="00296E2D"/>
    <w:rsid w:val="002976EA"/>
    <w:rsid w:val="00297DE6"/>
    <w:rsid w:val="002A017C"/>
    <w:rsid w:val="002A07F6"/>
    <w:rsid w:val="002A094F"/>
    <w:rsid w:val="002A1383"/>
    <w:rsid w:val="002A13E1"/>
    <w:rsid w:val="002A1B5C"/>
    <w:rsid w:val="002A28CB"/>
    <w:rsid w:val="002A2E46"/>
    <w:rsid w:val="002A303C"/>
    <w:rsid w:val="002A337D"/>
    <w:rsid w:val="002A3719"/>
    <w:rsid w:val="002A420F"/>
    <w:rsid w:val="002A4672"/>
    <w:rsid w:val="002A4782"/>
    <w:rsid w:val="002A4A87"/>
    <w:rsid w:val="002A4B3F"/>
    <w:rsid w:val="002A4C31"/>
    <w:rsid w:val="002A52CE"/>
    <w:rsid w:val="002A54FC"/>
    <w:rsid w:val="002A5615"/>
    <w:rsid w:val="002A6899"/>
    <w:rsid w:val="002A6939"/>
    <w:rsid w:val="002A697F"/>
    <w:rsid w:val="002A797F"/>
    <w:rsid w:val="002A7A19"/>
    <w:rsid w:val="002B0DD3"/>
    <w:rsid w:val="002B1942"/>
    <w:rsid w:val="002B1CC7"/>
    <w:rsid w:val="002B2A65"/>
    <w:rsid w:val="002B2D1D"/>
    <w:rsid w:val="002B447A"/>
    <w:rsid w:val="002B46E5"/>
    <w:rsid w:val="002B4A45"/>
    <w:rsid w:val="002B5233"/>
    <w:rsid w:val="002B56B2"/>
    <w:rsid w:val="002B5A49"/>
    <w:rsid w:val="002B6259"/>
    <w:rsid w:val="002B629F"/>
    <w:rsid w:val="002B6B2F"/>
    <w:rsid w:val="002B7104"/>
    <w:rsid w:val="002B71EE"/>
    <w:rsid w:val="002B7307"/>
    <w:rsid w:val="002C057F"/>
    <w:rsid w:val="002C082E"/>
    <w:rsid w:val="002C0A79"/>
    <w:rsid w:val="002C0E8E"/>
    <w:rsid w:val="002C117E"/>
    <w:rsid w:val="002C15EA"/>
    <w:rsid w:val="002C19F0"/>
    <w:rsid w:val="002C23B0"/>
    <w:rsid w:val="002C28EF"/>
    <w:rsid w:val="002C2D5D"/>
    <w:rsid w:val="002C2D8F"/>
    <w:rsid w:val="002C306A"/>
    <w:rsid w:val="002C3199"/>
    <w:rsid w:val="002C4096"/>
    <w:rsid w:val="002C41B2"/>
    <w:rsid w:val="002C4419"/>
    <w:rsid w:val="002C45DC"/>
    <w:rsid w:val="002C46AF"/>
    <w:rsid w:val="002C5154"/>
    <w:rsid w:val="002C5910"/>
    <w:rsid w:val="002C5974"/>
    <w:rsid w:val="002C65AA"/>
    <w:rsid w:val="002C6798"/>
    <w:rsid w:val="002C743B"/>
    <w:rsid w:val="002D0D9C"/>
    <w:rsid w:val="002D1278"/>
    <w:rsid w:val="002D1450"/>
    <w:rsid w:val="002D14E0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388"/>
    <w:rsid w:val="002D702C"/>
    <w:rsid w:val="002D7654"/>
    <w:rsid w:val="002E0267"/>
    <w:rsid w:val="002E0CD2"/>
    <w:rsid w:val="002E1517"/>
    <w:rsid w:val="002E26BB"/>
    <w:rsid w:val="002E3057"/>
    <w:rsid w:val="002E3646"/>
    <w:rsid w:val="002E3A66"/>
    <w:rsid w:val="002E45C7"/>
    <w:rsid w:val="002E499E"/>
    <w:rsid w:val="002E4E16"/>
    <w:rsid w:val="002E4EC2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26B2"/>
    <w:rsid w:val="002F2FB3"/>
    <w:rsid w:val="002F2FFE"/>
    <w:rsid w:val="002F322C"/>
    <w:rsid w:val="002F406D"/>
    <w:rsid w:val="002F4394"/>
    <w:rsid w:val="002F4969"/>
    <w:rsid w:val="002F4B82"/>
    <w:rsid w:val="002F5128"/>
    <w:rsid w:val="002F520C"/>
    <w:rsid w:val="002F5A15"/>
    <w:rsid w:val="002F5D6F"/>
    <w:rsid w:val="002F6807"/>
    <w:rsid w:val="002F6A7E"/>
    <w:rsid w:val="002F77EF"/>
    <w:rsid w:val="002F7AD0"/>
    <w:rsid w:val="003009D3"/>
    <w:rsid w:val="00300E5F"/>
    <w:rsid w:val="0030104C"/>
    <w:rsid w:val="00301183"/>
    <w:rsid w:val="003011EF"/>
    <w:rsid w:val="00301C0B"/>
    <w:rsid w:val="00302185"/>
    <w:rsid w:val="00302CD2"/>
    <w:rsid w:val="00302E34"/>
    <w:rsid w:val="003038CA"/>
    <w:rsid w:val="0030449B"/>
    <w:rsid w:val="00304DF4"/>
    <w:rsid w:val="003051FF"/>
    <w:rsid w:val="00305538"/>
    <w:rsid w:val="00305575"/>
    <w:rsid w:val="00305599"/>
    <w:rsid w:val="00305F49"/>
    <w:rsid w:val="00306582"/>
    <w:rsid w:val="00306FC1"/>
    <w:rsid w:val="00306FCA"/>
    <w:rsid w:val="00306FFD"/>
    <w:rsid w:val="003070DE"/>
    <w:rsid w:val="0030739C"/>
    <w:rsid w:val="00307465"/>
    <w:rsid w:val="00307593"/>
    <w:rsid w:val="00307846"/>
    <w:rsid w:val="00310218"/>
    <w:rsid w:val="003109F5"/>
    <w:rsid w:val="00310DFF"/>
    <w:rsid w:val="00310EB9"/>
    <w:rsid w:val="0031186F"/>
    <w:rsid w:val="0031191B"/>
    <w:rsid w:val="00311960"/>
    <w:rsid w:val="00312834"/>
    <w:rsid w:val="00312EC2"/>
    <w:rsid w:val="00312F2C"/>
    <w:rsid w:val="003131AE"/>
    <w:rsid w:val="00313670"/>
    <w:rsid w:val="003136AC"/>
    <w:rsid w:val="00313FF6"/>
    <w:rsid w:val="003148A4"/>
    <w:rsid w:val="003156F8"/>
    <w:rsid w:val="00315A28"/>
    <w:rsid w:val="00316BC2"/>
    <w:rsid w:val="0031740C"/>
    <w:rsid w:val="003178CF"/>
    <w:rsid w:val="0032076D"/>
    <w:rsid w:val="00320937"/>
    <w:rsid w:val="00320BA8"/>
    <w:rsid w:val="00320EB4"/>
    <w:rsid w:val="0032137B"/>
    <w:rsid w:val="00321762"/>
    <w:rsid w:val="00321D38"/>
    <w:rsid w:val="00322BC5"/>
    <w:rsid w:val="00322C27"/>
    <w:rsid w:val="003231F0"/>
    <w:rsid w:val="00323326"/>
    <w:rsid w:val="0032387E"/>
    <w:rsid w:val="00323C37"/>
    <w:rsid w:val="00324573"/>
    <w:rsid w:val="00324814"/>
    <w:rsid w:val="00325012"/>
    <w:rsid w:val="0032503D"/>
    <w:rsid w:val="0032630E"/>
    <w:rsid w:val="003267BD"/>
    <w:rsid w:val="0032685C"/>
    <w:rsid w:val="00326E37"/>
    <w:rsid w:val="00326E56"/>
    <w:rsid w:val="00327430"/>
    <w:rsid w:val="00327512"/>
    <w:rsid w:val="003276B9"/>
    <w:rsid w:val="003277EF"/>
    <w:rsid w:val="0033162E"/>
    <w:rsid w:val="00331BC2"/>
    <w:rsid w:val="00332053"/>
    <w:rsid w:val="003322A1"/>
    <w:rsid w:val="003326F8"/>
    <w:rsid w:val="003329BC"/>
    <w:rsid w:val="00332C94"/>
    <w:rsid w:val="00332CF7"/>
    <w:rsid w:val="00332DEF"/>
    <w:rsid w:val="00332E03"/>
    <w:rsid w:val="00332F2E"/>
    <w:rsid w:val="00333280"/>
    <w:rsid w:val="00334A2B"/>
    <w:rsid w:val="00334A92"/>
    <w:rsid w:val="00334EDF"/>
    <w:rsid w:val="0033596A"/>
    <w:rsid w:val="00335DF5"/>
    <w:rsid w:val="00336F4F"/>
    <w:rsid w:val="00340051"/>
    <w:rsid w:val="003403EA"/>
    <w:rsid w:val="00340BDB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7629"/>
    <w:rsid w:val="00350470"/>
    <w:rsid w:val="00350595"/>
    <w:rsid w:val="00350984"/>
    <w:rsid w:val="00350BA2"/>
    <w:rsid w:val="00350C5A"/>
    <w:rsid w:val="00351616"/>
    <w:rsid w:val="00351702"/>
    <w:rsid w:val="00351D49"/>
    <w:rsid w:val="003523D9"/>
    <w:rsid w:val="003526F2"/>
    <w:rsid w:val="00352E72"/>
    <w:rsid w:val="003534BD"/>
    <w:rsid w:val="00353DB7"/>
    <w:rsid w:val="003540B7"/>
    <w:rsid w:val="003541F3"/>
    <w:rsid w:val="003553F2"/>
    <w:rsid w:val="00355466"/>
    <w:rsid w:val="00355E30"/>
    <w:rsid w:val="00356DFA"/>
    <w:rsid w:val="003571CE"/>
    <w:rsid w:val="0035781E"/>
    <w:rsid w:val="003579C0"/>
    <w:rsid w:val="003579C6"/>
    <w:rsid w:val="00360B49"/>
    <w:rsid w:val="00360EA9"/>
    <w:rsid w:val="00361611"/>
    <w:rsid w:val="0036180D"/>
    <w:rsid w:val="00361B88"/>
    <w:rsid w:val="00361C88"/>
    <w:rsid w:val="00361D24"/>
    <w:rsid w:val="003622E9"/>
    <w:rsid w:val="00362BD9"/>
    <w:rsid w:val="003639EF"/>
    <w:rsid w:val="0036407C"/>
    <w:rsid w:val="003643A3"/>
    <w:rsid w:val="00364D0A"/>
    <w:rsid w:val="00365259"/>
    <w:rsid w:val="00365FB9"/>
    <w:rsid w:val="00366DB0"/>
    <w:rsid w:val="003674AF"/>
    <w:rsid w:val="00367534"/>
    <w:rsid w:val="00367690"/>
    <w:rsid w:val="003702FE"/>
    <w:rsid w:val="00370427"/>
    <w:rsid w:val="0037155B"/>
    <w:rsid w:val="0037161E"/>
    <w:rsid w:val="00371C90"/>
    <w:rsid w:val="00371FB3"/>
    <w:rsid w:val="00372098"/>
    <w:rsid w:val="003720E8"/>
    <w:rsid w:val="003724CC"/>
    <w:rsid w:val="003733EB"/>
    <w:rsid w:val="003738EE"/>
    <w:rsid w:val="00374103"/>
    <w:rsid w:val="003746C8"/>
    <w:rsid w:val="003752C9"/>
    <w:rsid w:val="00375DD5"/>
    <w:rsid w:val="0037630E"/>
    <w:rsid w:val="00376667"/>
    <w:rsid w:val="00376B5D"/>
    <w:rsid w:val="00376CE7"/>
    <w:rsid w:val="00376D88"/>
    <w:rsid w:val="00376E70"/>
    <w:rsid w:val="00377EE4"/>
    <w:rsid w:val="003811E2"/>
    <w:rsid w:val="0038120D"/>
    <w:rsid w:val="00381F1D"/>
    <w:rsid w:val="0038201E"/>
    <w:rsid w:val="003823E6"/>
    <w:rsid w:val="00382E52"/>
    <w:rsid w:val="00382EC4"/>
    <w:rsid w:val="0038352D"/>
    <w:rsid w:val="00383AFC"/>
    <w:rsid w:val="0038458F"/>
    <w:rsid w:val="00385479"/>
    <w:rsid w:val="003856AA"/>
    <w:rsid w:val="00385709"/>
    <w:rsid w:val="003857C2"/>
    <w:rsid w:val="00385C8D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C4"/>
    <w:rsid w:val="00395789"/>
    <w:rsid w:val="003959A2"/>
    <w:rsid w:val="00396DA1"/>
    <w:rsid w:val="00397213"/>
    <w:rsid w:val="00397FE3"/>
    <w:rsid w:val="003A0145"/>
    <w:rsid w:val="003A07D7"/>
    <w:rsid w:val="003A0BC1"/>
    <w:rsid w:val="003A1904"/>
    <w:rsid w:val="003A20D6"/>
    <w:rsid w:val="003A21A6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8DF"/>
    <w:rsid w:val="003B0A4E"/>
    <w:rsid w:val="003B0DCA"/>
    <w:rsid w:val="003B1485"/>
    <w:rsid w:val="003B1776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C5"/>
    <w:rsid w:val="003B5439"/>
    <w:rsid w:val="003B55D2"/>
    <w:rsid w:val="003B5922"/>
    <w:rsid w:val="003B5A8D"/>
    <w:rsid w:val="003B6033"/>
    <w:rsid w:val="003B6066"/>
    <w:rsid w:val="003B65DA"/>
    <w:rsid w:val="003B674A"/>
    <w:rsid w:val="003B6A66"/>
    <w:rsid w:val="003C0487"/>
    <w:rsid w:val="003C0F15"/>
    <w:rsid w:val="003C18E5"/>
    <w:rsid w:val="003C2C97"/>
    <w:rsid w:val="003C3025"/>
    <w:rsid w:val="003C31D1"/>
    <w:rsid w:val="003C32DC"/>
    <w:rsid w:val="003C335F"/>
    <w:rsid w:val="003C33DF"/>
    <w:rsid w:val="003C38A0"/>
    <w:rsid w:val="003C3DA4"/>
    <w:rsid w:val="003C423F"/>
    <w:rsid w:val="003C4C84"/>
    <w:rsid w:val="003C5780"/>
    <w:rsid w:val="003C5988"/>
    <w:rsid w:val="003C648B"/>
    <w:rsid w:val="003C662A"/>
    <w:rsid w:val="003C6A5A"/>
    <w:rsid w:val="003C6ACE"/>
    <w:rsid w:val="003C72D0"/>
    <w:rsid w:val="003C72D9"/>
    <w:rsid w:val="003C7832"/>
    <w:rsid w:val="003D0311"/>
    <w:rsid w:val="003D03D3"/>
    <w:rsid w:val="003D0713"/>
    <w:rsid w:val="003D0B29"/>
    <w:rsid w:val="003D0F44"/>
    <w:rsid w:val="003D14C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F1"/>
    <w:rsid w:val="003D6E39"/>
    <w:rsid w:val="003D7022"/>
    <w:rsid w:val="003D7910"/>
    <w:rsid w:val="003D7A90"/>
    <w:rsid w:val="003E081A"/>
    <w:rsid w:val="003E0832"/>
    <w:rsid w:val="003E09AC"/>
    <w:rsid w:val="003E0A51"/>
    <w:rsid w:val="003E185B"/>
    <w:rsid w:val="003E18CF"/>
    <w:rsid w:val="003E1A6B"/>
    <w:rsid w:val="003E2893"/>
    <w:rsid w:val="003E2C3E"/>
    <w:rsid w:val="003E365C"/>
    <w:rsid w:val="003E3A07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4165"/>
    <w:rsid w:val="003F440D"/>
    <w:rsid w:val="003F466B"/>
    <w:rsid w:val="003F489F"/>
    <w:rsid w:val="003F509A"/>
    <w:rsid w:val="003F5D96"/>
    <w:rsid w:val="003F6196"/>
    <w:rsid w:val="003F6662"/>
    <w:rsid w:val="003F6A1E"/>
    <w:rsid w:val="003F70D2"/>
    <w:rsid w:val="0040122B"/>
    <w:rsid w:val="00401390"/>
    <w:rsid w:val="00402605"/>
    <w:rsid w:val="00402A6D"/>
    <w:rsid w:val="004036F6"/>
    <w:rsid w:val="004043E0"/>
    <w:rsid w:val="0040497A"/>
    <w:rsid w:val="00404A51"/>
    <w:rsid w:val="00404E3B"/>
    <w:rsid w:val="00404E7B"/>
    <w:rsid w:val="004054E1"/>
    <w:rsid w:val="004055CD"/>
    <w:rsid w:val="00405757"/>
    <w:rsid w:val="00405DCB"/>
    <w:rsid w:val="004062FA"/>
    <w:rsid w:val="0040631F"/>
    <w:rsid w:val="00406B50"/>
    <w:rsid w:val="00407AC5"/>
    <w:rsid w:val="00410F7D"/>
    <w:rsid w:val="00410F98"/>
    <w:rsid w:val="00411087"/>
    <w:rsid w:val="004111BB"/>
    <w:rsid w:val="00411784"/>
    <w:rsid w:val="00411B61"/>
    <w:rsid w:val="00412193"/>
    <w:rsid w:val="004122DD"/>
    <w:rsid w:val="0041231E"/>
    <w:rsid w:val="00413094"/>
    <w:rsid w:val="00413111"/>
    <w:rsid w:val="00413495"/>
    <w:rsid w:val="0041364B"/>
    <w:rsid w:val="004136D5"/>
    <w:rsid w:val="00413EB1"/>
    <w:rsid w:val="004142C2"/>
    <w:rsid w:val="00414723"/>
    <w:rsid w:val="00414D1D"/>
    <w:rsid w:val="00415022"/>
    <w:rsid w:val="004150AE"/>
    <w:rsid w:val="004162E9"/>
    <w:rsid w:val="004167F2"/>
    <w:rsid w:val="00416810"/>
    <w:rsid w:val="00416B08"/>
    <w:rsid w:val="00416E22"/>
    <w:rsid w:val="0041713B"/>
    <w:rsid w:val="0041713E"/>
    <w:rsid w:val="004173E0"/>
    <w:rsid w:val="00417473"/>
    <w:rsid w:val="00417D6D"/>
    <w:rsid w:val="00417E5F"/>
    <w:rsid w:val="00420B09"/>
    <w:rsid w:val="00420F0D"/>
    <w:rsid w:val="00421349"/>
    <w:rsid w:val="00421353"/>
    <w:rsid w:val="00421450"/>
    <w:rsid w:val="0042178E"/>
    <w:rsid w:val="0042226A"/>
    <w:rsid w:val="004227DC"/>
    <w:rsid w:val="00422D4C"/>
    <w:rsid w:val="0042384B"/>
    <w:rsid w:val="00423ECB"/>
    <w:rsid w:val="004244C6"/>
    <w:rsid w:val="004247D8"/>
    <w:rsid w:val="004248D8"/>
    <w:rsid w:val="00424C38"/>
    <w:rsid w:val="004252D0"/>
    <w:rsid w:val="00425342"/>
    <w:rsid w:val="0042582E"/>
    <w:rsid w:val="00425880"/>
    <w:rsid w:val="00425B2C"/>
    <w:rsid w:val="004263B5"/>
    <w:rsid w:val="0042645F"/>
    <w:rsid w:val="00427BB1"/>
    <w:rsid w:val="00430018"/>
    <w:rsid w:val="004307C6"/>
    <w:rsid w:val="004318BF"/>
    <w:rsid w:val="00431E48"/>
    <w:rsid w:val="004326D4"/>
    <w:rsid w:val="00432752"/>
    <w:rsid w:val="004328E4"/>
    <w:rsid w:val="004335FE"/>
    <w:rsid w:val="00433C26"/>
    <w:rsid w:val="004347D8"/>
    <w:rsid w:val="00434B2F"/>
    <w:rsid w:val="004356DB"/>
    <w:rsid w:val="004356ED"/>
    <w:rsid w:val="00436230"/>
    <w:rsid w:val="00436367"/>
    <w:rsid w:val="004363F6"/>
    <w:rsid w:val="0043746B"/>
    <w:rsid w:val="00437C78"/>
    <w:rsid w:val="0044080E"/>
    <w:rsid w:val="004410B8"/>
    <w:rsid w:val="00441D6D"/>
    <w:rsid w:val="004426CB"/>
    <w:rsid w:val="004429C2"/>
    <w:rsid w:val="0044366E"/>
    <w:rsid w:val="004439BB"/>
    <w:rsid w:val="00443B03"/>
    <w:rsid w:val="00443E87"/>
    <w:rsid w:val="004457C1"/>
    <w:rsid w:val="00445802"/>
    <w:rsid w:val="00445BAF"/>
    <w:rsid w:val="004471C2"/>
    <w:rsid w:val="004476AA"/>
    <w:rsid w:val="0045018D"/>
    <w:rsid w:val="004503EC"/>
    <w:rsid w:val="00450688"/>
    <w:rsid w:val="00450C91"/>
    <w:rsid w:val="00450D39"/>
    <w:rsid w:val="00450FDB"/>
    <w:rsid w:val="00451172"/>
    <w:rsid w:val="0045119B"/>
    <w:rsid w:val="004514FB"/>
    <w:rsid w:val="00451BB6"/>
    <w:rsid w:val="00451DD5"/>
    <w:rsid w:val="00452058"/>
    <w:rsid w:val="0045326C"/>
    <w:rsid w:val="00453464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64E"/>
    <w:rsid w:val="00456719"/>
    <w:rsid w:val="004567D1"/>
    <w:rsid w:val="00456908"/>
    <w:rsid w:val="00456B71"/>
    <w:rsid w:val="00456C17"/>
    <w:rsid w:val="004576EA"/>
    <w:rsid w:val="004603DF"/>
    <w:rsid w:val="00460547"/>
    <w:rsid w:val="00460722"/>
    <w:rsid w:val="00461352"/>
    <w:rsid w:val="00461AA5"/>
    <w:rsid w:val="00461C06"/>
    <w:rsid w:val="0046203F"/>
    <w:rsid w:val="00462540"/>
    <w:rsid w:val="0046300E"/>
    <w:rsid w:val="00464081"/>
    <w:rsid w:val="00464839"/>
    <w:rsid w:val="00464B63"/>
    <w:rsid w:val="00465320"/>
    <w:rsid w:val="004656F3"/>
    <w:rsid w:val="00465A49"/>
    <w:rsid w:val="00465C20"/>
    <w:rsid w:val="004662A9"/>
    <w:rsid w:val="00467B52"/>
    <w:rsid w:val="00467B72"/>
    <w:rsid w:val="00467D5E"/>
    <w:rsid w:val="004704A9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469D"/>
    <w:rsid w:val="00475435"/>
    <w:rsid w:val="004758DD"/>
    <w:rsid w:val="00476803"/>
    <w:rsid w:val="004775ED"/>
    <w:rsid w:val="00480F3E"/>
    <w:rsid w:val="0048186A"/>
    <w:rsid w:val="0048229C"/>
    <w:rsid w:val="0048237B"/>
    <w:rsid w:val="00482C90"/>
    <w:rsid w:val="0048333C"/>
    <w:rsid w:val="004834D5"/>
    <w:rsid w:val="004836ED"/>
    <w:rsid w:val="00483755"/>
    <w:rsid w:val="00483DB7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DEE"/>
    <w:rsid w:val="00486202"/>
    <w:rsid w:val="0048677D"/>
    <w:rsid w:val="00486803"/>
    <w:rsid w:val="0048799D"/>
    <w:rsid w:val="0049064E"/>
    <w:rsid w:val="0049142A"/>
    <w:rsid w:val="00491900"/>
    <w:rsid w:val="00491B60"/>
    <w:rsid w:val="00492316"/>
    <w:rsid w:val="00492358"/>
    <w:rsid w:val="00492492"/>
    <w:rsid w:val="00492C1E"/>
    <w:rsid w:val="00492C2E"/>
    <w:rsid w:val="00492E95"/>
    <w:rsid w:val="00493533"/>
    <w:rsid w:val="00493A64"/>
    <w:rsid w:val="00493B9D"/>
    <w:rsid w:val="0049461F"/>
    <w:rsid w:val="0049547B"/>
    <w:rsid w:val="00495E6F"/>
    <w:rsid w:val="0049601D"/>
    <w:rsid w:val="00496607"/>
    <w:rsid w:val="00496B05"/>
    <w:rsid w:val="00496E25"/>
    <w:rsid w:val="004971F6"/>
    <w:rsid w:val="004974DD"/>
    <w:rsid w:val="0049753B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E6E"/>
    <w:rsid w:val="004A3B8D"/>
    <w:rsid w:val="004A3C23"/>
    <w:rsid w:val="004A406E"/>
    <w:rsid w:val="004A480B"/>
    <w:rsid w:val="004A4A0D"/>
    <w:rsid w:val="004A4C1A"/>
    <w:rsid w:val="004A51C5"/>
    <w:rsid w:val="004A5756"/>
    <w:rsid w:val="004A5E2A"/>
    <w:rsid w:val="004A675C"/>
    <w:rsid w:val="004A681E"/>
    <w:rsid w:val="004A690B"/>
    <w:rsid w:val="004A6957"/>
    <w:rsid w:val="004A6E83"/>
    <w:rsid w:val="004A739E"/>
    <w:rsid w:val="004A7611"/>
    <w:rsid w:val="004A781D"/>
    <w:rsid w:val="004B0142"/>
    <w:rsid w:val="004B0336"/>
    <w:rsid w:val="004B0A86"/>
    <w:rsid w:val="004B0F44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E82"/>
    <w:rsid w:val="004B54C7"/>
    <w:rsid w:val="004B5907"/>
    <w:rsid w:val="004B5A05"/>
    <w:rsid w:val="004B63E9"/>
    <w:rsid w:val="004B6432"/>
    <w:rsid w:val="004B685B"/>
    <w:rsid w:val="004B6BB9"/>
    <w:rsid w:val="004B6C0A"/>
    <w:rsid w:val="004B7CF6"/>
    <w:rsid w:val="004B7FF5"/>
    <w:rsid w:val="004C135F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A70"/>
    <w:rsid w:val="004C4BB2"/>
    <w:rsid w:val="004C4D83"/>
    <w:rsid w:val="004C4EB0"/>
    <w:rsid w:val="004C5419"/>
    <w:rsid w:val="004C63C4"/>
    <w:rsid w:val="004C65F4"/>
    <w:rsid w:val="004C6E37"/>
    <w:rsid w:val="004C6F79"/>
    <w:rsid w:val="004C7603"/>
    <w:rsid w:val="004C7854"/>
    <w:rsid w:val="004C799E"/>
    <w:rsid w:val="004C7AE5"/>
    <w:rsid w:val="004C7BAE"/>
    <w:rsid w:val="004C7DB0"/>
    <w:rsid w:val="004D044D"/>
    <w:rsid w:val="004D08E4"/>
    <w:rsid w:val="004D0AF2"/>
    <w:rsid w:val="004D229D"/>
    <w:rsid w:val="004D24AD"/>
    <w:rsid w:val="004D2668"/>
    <w:rsid w:val="004D2810"/>
    <w:rsid w:val="004D2B19"/>
    <w:rsid w:val="004D2BF4"/>
    <w:rsid w:val="004D32B1"/>
    <w:rsid w:val="004D33AB"/>
    <w:rsid w:val="004D4895"/>
    <w:rsid w:val="004D5351"/>
    <w:rsid w:val="004D5864"/>
    <w:rsid w:val="004D58A2"/>
    <w:rsid w:val="004D5BD0"/>
    <w:rsid w:val="004D5FFB"/>
    <w:rsid w:val="004D6EAA"/>
    <w:rsid w:val="004D702E"/>
    <w:rsid w:val="004D7532"/>
    <w:rsid w:val="004D789C"/>
    <w:rsid w:val="004D7ACB"/>
    <w:rsid w:val="004E01CA"/>
    <w:rsid w:val="004E04FB"/>
    <w:rsid w:val="004E24EB"/>
    <w:rsid w:val="004E390A"/>
    <w:rsid w:val="004E3BDF"/>
    <w:rsid w:val="004E3EB5"/>
    <w:rsid w:val="004E4AA6"/>
    <w:rsid w:val="004E4D4F"/>
    <w:rsid w:val="004E50B1"/>
    <w:rsid w:val="004E54C2"/>
    <w:rsid w:val="004E5BAF"/>
    <w:rsid w:val="004E6199"/>
    <w:rsid w:val="004E6FBB"/>
    <w:rsid w:val="004E7484"/>
    <w:rsid w:val="004E7974"/>
    <w:rsid w:val="004E7A32"/>
    <w:rsid w:val="004F002B"/>
    <w:rsid w:val="004F06A1"/>
    <w:rsid w:val="004F06C5"/>
    <w:rsid w:val="004F1316"/>
    <w:rsid w:val="004F1734"/>
    <w:rsid w:val="004F2D26"/>
    <w:rsid w:val="004F3B47"/>
    <w:rsid w:val="004F3C86"/>
    <w:rsid w:val="004F59A8"/>
    <w:rsid w:val="004F5E72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EA4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B74"/>
    <w:rsid w:val="00505CF6"/>
    <w:rsid w:val="00505E7F"/>
    <w:rsid w:val="005068E3"/>
    <w:rsid w:val="00506E5C"/>
    <w:rsid w:val="005077AD"/>
    <w:rsid w:val="00507B92"/>
    <w:rsid w:val="00507BA0"/>
    <w:rsid w:val="005109CE"/>
    <w:rsid w:val="0051127B"/>
    <w:rsid w:val="005117BB"/>
    <w:rsid w:val="00511B65"/>
    <w:rsid w:val="00511ECF"/>
    <w:rsid w:val="005123A9"/>
    <w:rsid w:val="005123B7"/>
    <w:rsid w:val="005126A4"/>
    <w:rsid w:val="005127DC"/>
    <w:rsid w:val="00512DC5"/>
    <w:rsid w:val="005143FD"/>
    <w:rsid w:val="005147DB"/>
    <w:rsid w:val="00514FBE"/>
    <w:rsid w:val="0051614E"/>
    <w:rsid w:val="00516653"/>
    <w:rsid w:val="00516DE5"/>
    <w:rsid w:val="00517546"/>
    <w:rsid w:val="005177C0"/>
    <w:rsid w:val="00517828"/>
    <w:rsid w:val="00517A36"/>
    <w:rsid w:val="00520C45"/>
    <w:rsid w:val="0052100E"/>
    <w:rsid w:val="00521A2D"/>
    <w:rsid w:val="00521A36"/>
    <w:rsid w:val="00521E34"/>
    <w:rsid w:val="005221CE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FEC"/>
    <w:rsid w:val="00524145"/>
    <w:rsid w:val="005241B4"/>
    <w:rsid w:val="00524C42"/>
    <w:rsid w:val="00524C59"/>
    <w:rsid w:val="00524D27"/>
    <w:rsid w:val="005253FC"/>
    <w:rsid w:val="00526503"/>
    <w:rsid w:val="00526887"/>
    <w:rsid w:val="00526D00"/>
    <w:rsid w:val="00526FCB"/>
    <w:rsid w:val="00527902"/>
    <w:rsid w:val="00527942"/>
    <w:rsid w:val="00527A55"/>
    <w:rsid w:val="00527DC0"/>
    <w:rsid w:val="00530115"/>
    <w:rsid w:val="00530365"/>
    <w:rsid w:val="005304E1"/>
    <w:rsid w:val="005309BB"/>
    <w:rsid w:val="0053141B"/>
    <w:rsid w:val="0053181A"/>
    <w:rsid w:val="00531BEC"/>
    <w:rsid w:val="00532374"/>
    <w:rsid w:val="005325E3"/>
    <w:rsid w:val="00533416"/>
    <w:rsid w:val="005338F6"/>
    <w:rsid w:val="00534693"/>
    <w:rsid w:val="00535379"/>
    <w:rsid w:val="005355F0"/>
    <w:rsid w:val="00535781"/>
    <w:rsid w:val="005357E7"/>
    <w:rsid w:val="00535D9C"/>
    <w:rsid w:val="00535FB2"/>
    <w:rsid w:val="00536169"/>
    <w:rsid w:val="00536C7B"/>
    <w:rsid w:val="00537233"/>
    <w:rsid w:val="005377FC"/>
    <w:rsid w:val="00537905"/>
    <w:rsid w:val="005408CE"/>
    <w:rsid w:val="00540A60"/>
    <w:rsid w:val="00541186"/>
    <w:rsid w:val="005412DC"/>
    <w:rsid w:val="00541301"/>
    <w:rsid w:val="005417C2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7E6"/>
    <w:rsid w:val="00544EF9"/>
    <w:rsid w:val="00544FE4"/>
    <w:rsid w:val="00545261"/>
    <w:rsid w:val="00545BF3"/>
    <w:rsid w:val="00545E48"/>
    <w:rsid w:val="0054643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D39"/>
    <w:rsid w:val="0055629A"/>
    <w:rsid w:val="00556646"/>
    <w:rsid w:val="00556E21"/>
    <w:rsid w:val="00556E99"/>
    <w:rsid w:val="00556FD2"/>
    <w:rsid w:val="0056041F"/>
    <w:rsid w:val="005606AA"/>
    <w:rsid w:val="005609FF"/>
    <w:rsid w:val="00560D1C"/>
    <w:rsid w:val="00560E72"/>
    <w:rsid w:val="00560F21"/>
    <w:rsid w:val="0056153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737C"/>
    <w:rsid w:val="005676D4"/>
    <w:rsid w:val="00567A85"/>
    <w:rsid w:val="00567FB5"/>
    <w:rsid w:val="005705F0"/>
    <w:rsid w:val="00570B22"/>
    <w:rsid w:val="00570BA1"/>
    <w:rsid w:val="00571281"/>
    <w:rsid w:val="0057189B"/>
    <w:rsid w:val="005719BE"/>
    <w:rsid w:val="00571B2B"/>
    <w:rsid w:val="0057206B"/>
    <w:rsid w:val="005725D8"/>
    <w:rsid w:val="00572922"/>
    <w:rsid w:val="00572E1B"/>
    <w:rsid w:val="00572F59"/>
    <w:rsid w:val="005736C2"/>
    <w:rsid w:val="005738BA"/>
    <w:rsid w:val="0057428E"/>
    <w:rsid w:val="0057486D"/>
    <w:rsid w:val="00574944"/>
    <w:rsid w:val="00575620"/>
    <w:rsid w:val="005762A5"/>
    <w:rsid w:val="005767BC"/>
    <w:rsid w:val="00576B0F"/>
    <w:rsid w:val="0057724A"/>
    <w:rsid w:val="0057758A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38D"/>
    <w:rsid w:val="00583537"/>
    <w:rsid w:val="00583679"/>
    <w:rsid w:val="005844B2"/>
    <w:rsid w:val="00584F57"/>
    <w:rsid w:val="00584F82"/>
    <w:rsid w:val="005850DD"/>
    <w:rsid w:val="005851F2"/>
    <w:rsid w:val="00585485"/>
    <w:rsid w:val="00585BD4"/>
    <w:rsid w:val="00585D51"/>
    <w:rsid w:val="00586907"/>
    <w:rsid w:val="00587F88"/>
    <w:rsid w:val="005900FB"/>
    <w:rsid w:val="00590361"/>
    <w:rsid w:val="0059045F"/>
    <w:rsid w:val="00590C2B"/>
    <w:rsid w:val="00590D80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6F4"/>
    <w:rsid w:val="005938FD"/>
    <w:rsid w:val="00593F3F"/>
    <w:rsid w:val="00594A01"/>
    <w:rsid w:val="00594C7F"/>
    <w:rsid w:val="00595F3E"/>
    <w:rsid w:val="00595F51"/>
    <w:rsid w:val="00596B83"/>
    <w:rsid w:val="005976DB"/>
    <w:rsid w:val="005977AB"/>
    <w:rsid w:val="00597F1F"/>
    <w:rsid w:val="005A06A7"/>
    <w:rsid w:val="005A19D1"/>
    <w:rsid w:val="005A19EF"/>
    <w:rsid w:val="005A1D56"/>
    <w:rsid w:val="005A265E"/>
    <w:rsid w:val="005A27A1"/>
    <w:rsid w:val="005A2DA2"/>
    <w:rsid w:val="005A328F"/>
    <w:rsid w:val="005A338A"/>
    <w:rsid w:val="005A35EC"/>
    <w:rsid w:val="005A3875"/>
    <w:rsid w:val="005A4726"/>
    <w:rsid w:val="005A4F29"/>
    <w:rsid w:val="005A5213"/>
    <w:rsid w:val="005A54B3"/>
    <w:rsid w:val="005A54B8"/>
    <w:rsid w:val="005A5830"/>
    <w:rsid w:val="005A6B7D"/>
    <w:rsid w:val="005A724A"/>
    <w:rsid w:val="005A72F7"/>
    <w:rsid w:val="005A7511"/>
    <w:rsid w:val="005A7836"/>
    <w:rsid w:val="005A7C91"/>
    <w:rsid w:val="005B0232"/>
    <w:rsid w:val="005B0BAC"/>
    <w:rsid w:val="005B0E08"/>
    <w:rsid w:val="005B2EDE"/>
    <w:rsid w:val="005B306A"/>
    <w:rsid w:val="005B3BF4"/>
    <w:rsid w:val="005B40CD"/>
    <w:rsid w:val="005B41EB"/>
    <w:rsid w:val="005B47C4"/>
    <w:rsid w:val="005B4A08"/>
    <w:rsid w:val="005B4FF6"/>
    <w:rsid w:val="005B545E"/>
    <w:rsid w:val="005B5BCE"/>
    <w:rsid w:val="005B611F"/>
    <w:rsid w:val="005B61BD"/>
    <w:rsid w:val="005B66C1"/>
    <w:rsid w:val="005B6C96"/>
    <w:rsid w:val="005B7018"/>
    <w:rsid w:val="005B75CA"/>
    <w:rsid w:val="005B797E"/>
    <w:rsid w:val="005C05C5"/>
    <w:rsid w:val="005C07A3"/>
    <w:rsid w:val="005C0CF7"/>
    <w:rsid w:val="005C111D"/>
    <w:rsid w:val="005C1368"/>
    <w:rsid w:val="005C1F05"/>
    <w:rsid w:val="005C201F"/>
    <w:rsid w:val="005C233F"/>
    <w:rsid w:val="005C250C"/>
    <w:rsid w:val="005C27B6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F7D"/>
    <w:rsid w:val="005D22FD"/>
    <w:rsid w:val="005D2950"/>
    <w:rsid w:val="005D29C2"/>
    <w:rsid w:val="005D2CD4"/>
    <w:rsid w:val="005D2D25"/>
    <w:rsid w:val="005D2DF1"/>
    <w:rsid w:val="005D3874"/>
    <w:rsid w:val="005D39FE"/>
    <w:rsid w:val="005D4271"/>
    <w:rsid w:val="005D4431"/>
    <w:rsid w:val="005D49E3"/>
    <w:rsid w:val="005D49E4"/>
    <w:rsid w:val="005D49E7"/>
    <w:rsid w:val="005D4ACC"/>
    <w:rsid w:val="005D4DF9"/>
    <w:rsid w:val="005D5DF7"/>
    <w:rsid w:val="005D6479"/>
    <w:rsid w:val="005D64D3"/>
    <w:rsid w:val="005D70EA"/>
    <w:rsid w:val="005D72DA"/>
    <w:rsid w:val="005E007A"/>
    <w:rsid w:val="005E07A3"/>
    <w:rsid w:val="005E07D8"/>
    <w:rsid w:val="005E08E9"/>
    <w:rsid w:val="005E0BBB"/>
    <w:rsid w:val="005E0DE1"/>
    <w:rsid w:val="005E101B"/>
    <w:rsid w:val="005E1167"/>
    <w:rsid w:val="005E1629"/>
    <w:rsid w:val="005E1785"/>
    <w:rsid w:val="005E1D3D"/>
    <w:rsid w:val="005E20C3"/>
    <w:rsid w:val="005E252F"/>
    <w:rsid w:val="005E2BE3"/>
    <w:rsid w:val="005E2D1C"/>
    <w:rsid w:val="005E2F49"/>
    <w:rsid w:val="005E36AF"/>
    <w:rsid w:val="005E3F94"/>
    <w:rsid w:val="005E42AC"/>
    <w:rsid w:val="005E4859"/>
    <w:rsid w:val="005E574A"/>
    <w:rsid w:val="005E5D38"/>
    <w:rsid w:val="005E5E29"/>
    <w:rsid w:val="005E6198"/>
    <w:rsid w:val="005E6270"/>
    <w:rsid w:val="005E6320"/>
    <w:rsid w:val="005E6376"/>
    <w:rsid w:val="005E64B4"/>
    <w:rsid w:val="005E6A42"/>
    <w:rsid w:val="005E6BED"/>
    <w:rsid w:val="005E707B"/>
    <w:rsid w:val="005E7149"/>
    <w:rsid w:val="005E7C09"/>
    <w:rsid w:val="005E7EB9"/>
    <w:rsid w:val="005F008E"/>
    <w:rsid w:val="005F073E"/>
    <w:rsid w:val="005F1BC5"/>
    <w:rsid w:val="005F2340"/>
    <w:rsid w:val="005F274A"/>
    <w:rsid w:val="005F275E"/>
    <w:rsid w:val="005F2B51"/>
    <w:rsid w:val="005F2D3B"/>
    <w:rsid w:val="005F2E0D"/>
    <w:rsid w:val="005F3356"/>
    <w:rsid w:val="005F3710"/>
    <w:rsid w:val="005F371A"/>
    <w:rsid w:val="005F4C60"/>
    <w:rsid w:val="005F54A1"/>
    <w:rsid w:val="005F58D3"/>
    <w:rsid w:val="005F58ED"/>
    <w:rsid w:val="005F58EE"/>
    <w:rsid w:val="005F5AD0"/>
    <w:rsid w:val="005F611E"/>
    <w:rsid w:val="005F64AF"/>
    <w:rsid w:val="005F7118"/>
    <w:rsid w:val="005F72F9"/>
    <w:rsid w:val="006007B0"/>
    <w:rsid w:val="006009FD"/>
    <w:rsid w:val="00600AAD"/>
    <w:rsid w:val="006014FD"/>
    <w:rsid w:val="00601A0A"/>
    <w:rsid w:val="00602039"/>
    <w:rsid w:val="00602153"/>
    <w:rsid w:val="0060228A"/>
    <w:rsid w:val="00602C00"/>
    <w:rsid w:val="00602E77"/>
    <w:rsid w:val="006036A3"/>
    <w:rsid w:val="00603C5F"/>
    <w:rsid w:val="00603C6B"/>
    <w:rsid w:val="0060427B"/>
    <w:rsid w:val="0060475D"/>
    <w:rsid w:val="00604DCD"/>
    <w:rsid w:val="00604F07"/>
    <w:rsid w:val="006050EB"/>
    <w:rsid w:val="006053A6"/>
    <w:rsid w:val="00605733"/>
    <w:rsid w:val="006062CC"/>
    <w:rsid w:val="00606315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D7F"/>
    <w:rsid w:val="00610F0C"/>
    <w:rsid w:val="00610FCC"/>
    <w:rsid w:val="00611BE1"/>
    <w:rsid w:val="00611DDB"/>
    <w:rsid w:val="0061272F"/>
    <w:rsid w:val="00612E2C"/>
    <w:rsid w:val="00612FA9"/>
    <w:rsid w:val="00613422"/>
    <w:rsid w:val="0061350A"/>
    <w:rsid w:val="006135D8"/>
    <w:rsid w:val="00613EA5"/>
    <w:rsid w:val="00614B12"/>
    <w:rsid w:val="00615612"/>
    <w:rsid w:val="00615833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CA6"/>
    <w:rsid w:val="00620436"/>
    <w:rsid w:val="00620B66"/>
    <w:rsid w:val="00621FBA"/>
    <w:rsid w:val="006220C3"/>
    <w:rsid w:val="00622FAB"/>
    <w:rsid w:val="006230D4"/>
    <w:rsid w:val="00623168"/>
    <w:rsid w:val="006232A2"/>
    <w:rsid w:val="00623AF1"/>
    <w:rsid w:val="00623BA0"/>
    <w:rsid w:val="006245AD"/>
    <w:rsid w:val="0062490D"/>
    <w:rsid w:val="006249BA"/>
    <w:rsid w:val="006252F6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E90"/>
    <w:rsid w:val="006302E4"/>
    <w:rsid w:val="00630A70"/>
    <w:rsid w:val="00631764"/>
    <w:rsid w:val="00631A4E"/>
    <w:rsid w:val="00631A76"/>
    <w:rsid w:val="00631A8B"/>
    <w:rsid w:val="00631BF4"/>
    <w:rsid w:val="006323EA"/>
    <w:rsid w:val="006338B5"/>
    <w:rsid w:val="006345FF"/>
    <w:rsid w:val="00635412"/>
    <w:rsid w:val="006355EA"/>
    <w:rsid w:val="00635817"/>
    <w:rsid w:val="00635C7C"/>
    <w:rsid w:val="006364B1"/>
    <w:rsid w:val="00636D9F"/>
    <w:rsid w:val="00636EDC"/>
    <w:rsid w:val="006400B9"/>
    <w:rsid w:val="006408F7"/>
    <w:rsid w:val="00640BF6"/>
    <w:rsid w:val="00641174"/>
    <w:rsid w:val="006414C6"/>
    <w:rsid w:val="006415BA"/>
    <w:rsid w:val="0064208E"/>
    <w:rsid w:val="0064264C"/>
    <w:rsid w:val="00642773"/>
    <w:rsid w:val="006428DE"/>
    <w:rsid w:val="006430F6"/>
    <w:rsid w:val="00643949"/>
    <w:rsid w:val="00643998"/>
    <w:rsid w:val="00644840"/>
    <w:rsid w:val="00644AF1"/>
    <w:rsid w:val="00644EE6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966"/>
    <w:rsid w:val="00650C41"/>
    <w:rsid w:val="00650C67"/>
    <w:rsid w:val="00651A3A"/>
    <w:rsid w:val="00651E06"/>
    <w:rsid w:val="006527D3"/>
    <w:rsid w:val="00654305"/>
    <w:rsid w:val="0065536F"/>
    <w:rsid w:val="006559EB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527"/>
    <w:rsid w:val="00660B29"/>
    <w:rsid w:val="0066139E"/>
    <w:rsid w:val="006614EB"/>
    <w:rsid w:val="006621E4"/>
    <w:rsid w:val="006622E8"/>
    <w:rsid w:val="0066238B"/>
    <w:rsid w:val="00662918"/>
    <w:rsid w:val="0066372F"/>
    <w:rsid w:val="00663D76"/>
    <w:rsid w:val="00664121"/>
    <w:rsid w:val="006643E3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E28"/>
    <w:rsid w:val="006717AC"/>
    <w:rsid w:val="00671A94"/>
    <w:rsid w:val="00671F2A"/>
    <w:rsid w:val="00672283"/>
    <w:rsid w:val="00672864"/>
    <w:rsid w:val="006729B8"/>
    <w:rsid w:val="00672F3A"/>
    <w:rsid w:val="00673094"/>
    <w:rsid w:val="00673410"/>
    <w:rsid w:val="00673B4D"/>
    <w:rsid w:val="006742C4"/>
    <w:rsid w:val="00674776"/>
    <w:rsid w:val="00674962"/>
    <w:rsid w:val="00674B56"/>
    <w:rsid w:val="006755A2"/>
    <w:rsid w:val="0067582B"/>
    <w:rsid w:val="00676113"/>
    <w:rsid w:val="00676552"/>
    <w:rsid w:val="00676B20"/>
    <w:rsid w:val="006776E2"/>
    <w:rsid w:val="00677E6A"/>
    <w:rsid w:val="00677F2C"/>
    <w:rsid w:val="006824A8"/>
    <w:rsid w:val="0068286A"/>
    <w:rsid w:val="00682C46"/>
    <w:rsid w:val="00682FBA"/>
    <w:rsid w:val="0068304C"/>
    <w:rsid w:val="0068359F"/>
    <w:rsid w:val="00684468"/>
    <w:rsid w:val="00684AB2"/>
    <w:rsid w:val="00684F1E"/>
    <w:rsid w:val="006850AD"/>
    <w:rsid w:val="00685243"/>
    <w:rsid w:val="00685257"/>
    <w:rsid w:val="00685445"/>
    <w:rsid w:val="006856C9"/>
    <w:rsid w:val="0068586D"/>
    <w:rsid w:val="00685FF7"/>
    <w:rsid w:val="006867DD"/>
    <w:rsid w:val="00686D0A"/>
    <w:rsid w:val="00687251"/>
    <w:rsid w:val="0068758E"/>
    <w:rsid w:val="00687908"/>
    <w:rsid w:val="00690BCA"/>
    <w:rsid w:val="00690C98"/>
    <w:rsid w:val="0069168F"/>
    <w:rsid w:val="006919BD"/>
    <w:rsid w:val="00691FC6"/>
    <w:rsid w:val="00692425"/>
    <w:rsid w:val="0069246F"/>
    <w:rsid w:val="00692CD0"/>
    <w:rsid w:val="006930B9"/>
    <w:rsid w:val="00693ACF"/>
    <w:rsid w:val="0069410A"/>
    <w:rsid w:val="006941FA"/>
    <w:rsid w:val="00694694"/>
    <w:rsid w:val="00694ED8"/>
    <w:rsid w:val="00695569"/>
    <w:rsid w:val="0069570D"/>
    <w:rsid w:val="00695A06"/>
    <w:rsid w:val="00696034"/>
    <w:rsid w:val="00696316"/>
    <w:rsid w:val="0069668E"/>
    <w:rsid w:val="006974A1"/>
    <w:rsid w:val="00697A37"/>
    <w:rsid w:val="006A008A"/>
    <w:rsid w:val="006A041D"/>
    <w:rsid w:val="006A0B1F"/>
    <w:rsid w:val="006A0EC9"/>
    <w:rsid w:val="006A112A"/>
    <w:rsid w:val="006A122B"/>
    <w:rsid w:val="006A1C70"/>
    <w:rsid w:val="006A243B"/>
    <w:rsid w:val="006A26B9"/>
    <w:rsid w:val="006A2CC8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B12"/>
    <w:rsid w:val="006A6B3C"/>
    <w:rsid w:val="006A6E92"/>
    <w:rsid w:val="006A7036"/>
    <w:rsid w:val="006A72E0"/>
    <w:rsid w:val="006A7476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C0636"/>
    <w:rsid w:val="006C0792"/>
    <w:rsid w:val="006C0FA0"/>
    <w:rsid w:val="006C0FDB"/>
    <w:rsid w:val="006C1069"/>
    <w:rsid w:val="006C1700"/>
    <w:rsid w:val="006C192E"/>
    <w:rsid w:val="006C1C67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CA3"/>
    <w:rsid w:val="006C6D3B"/>
    <w:rsid w:val="006C736E"/>
    <w:rsid w:val="006C76F3"/>
    <w:rsid w:val="006C7FDA"/>
    <w:rsid w:val="006D0098"/>
    <w:rsid w:val="006D00F4"/>
    <w:rsid w:val="006D01A3"/>
    <w:rsid w:val="006D0772"/>
    <w:rsid w:val="006D0AC4"/>
    <w:rsid w:val="006D0AFA"/>
    <w:rsid w:val="006D0C74"/>
    <w:rsid w:val="006D11D9"/>
    <w:rsid w:val="006D122D"/>
    <w:rsid w:val="006D19CD"/>
    <w:rsid w:val="006D1FD4"/>
    <w:rsid w:val="006D2821"/>
    <w:rsid w:val="006D32D4"/>
    <w:rsid w:val="006D3C03"/>
    <w:rsid w:val="006D40C2"/>
    <w:rsid w:val="006D43F1"/>
    <w:rsid w:val="006D4820"/>
    <w:rsid w:val="006D518D"/>
    <w:rsid w:val="006D524E"/>
    <w:rsid w:val="006D54BB"/>
    <w:rsid w:val="006D5921"/>
    <w:rsid w:val="006D6B15"/>
    <w:rsid w:val="006D6E5B"/>
    <w:rsid w:val="006D6F8E"/>
    <w:rsid w:val="006D79BE"/>
    <w:rsid w:val="006D7C29"/>
    <w:rsid w:val="006D7D58"/>
    <w:rsid w:val="006D7DD7"/>
    <w:rsid w:val="006E0884"/>
    <w:rsid w:val="006E11FD"/>
    <w:rsid w:val="006E167E"/>
    <w:rsid w:val="006E1F57"/>
    <w:rsid w:val="006E2404"/>
    <w:rsid w:val="006E25CA"/>
    <w:rsid w:val="006E2747"/>
    <w:rsid w:val="006E285B"/>
    <w:rsid w:val="006E2D29"/>
    <w:rsid w:val="006E2F1E"/>
    <w:rsid w:val="006E3091"/>
    <w:rsid w:val="006E4276"/>
    <w:rsid w:val="006E4805"/>
    <w:rsid w:val="006E49A1"/>
    <w:rsid w:val="006E4B25"/>
    <w:rsid w:val="006E5004"/>
    <w:rsid w:val="006E52F5"/>
    <w:rsid w:val="006E5626"/>
    <w:rsid w:val="006E5FB9"/>
    <w:rsid w:val="006E6446"/>
    <w:rsid w:val="006E65D9"/>
    <w:rsid w:val="006E67C3"/>
    <w:rsid w:val="006E687D"/>
    <w:rsid w:val="006E6DC4"/>
    <w:rsid w:val="006E6DDA"/>
    <w:rsid w:val="006E745C"/>
    <w:rsid w:val="006E7AC3"/>
    <w:rsid w:val="006F0577"/>
    <w:rsid w:val="006F05DA"/>
    <w:rsid w:val="006F06C5"/>
    <w:rsid w:val="006F0922"/>
    <w:rsid w:val="006F0E7B"/>
    <w:rsid w:val="006F1430"/>
    <w:rsid w:val="006F15BA"/>
    <w:rsid w:val="006F16D5"/>
    <w:rsid w:val="006F1962"/>
    <w:rsid w:val="006F266D"/>
    <w:rsid w:val="006F27EF"/>
    <w:rsid w:val="006F3DA3"/>
    <w:rsid w:val="006F4FFC"/>
    <w:rsid w:val="006F57DC"/>
    <w:rsid w:val="006F5A4E"/>
    <w:rsid w:val="006F61A1"/>
    <w:rsid w:val="006F662D"/>
    <w:rsid w:val="006F66D7"/>
    <w:rsid w:val="006F67F2"/>
    <w:rsid w:val="006F6B2A"/>
    <w:rsid w:val="006F7BD2"/>
    <w:rsid w:val="0070009E"/>
    <w:rsid w:val="007004BE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9EE"/>
    <w:rsid w:val="00702AB7"/>
    <w:rsid w:val="00702E13"/>
    <w:rsid w:val="00703373"/>
    <w:rsid w:val="0070368D"/>
    <w:rsid w:val="00703A63"/>
    <w:rsid w:val="00703EAB"/>
    <w:rsid w:val="007045BF"/>
    <w:rsid w:val="0070495A"/>
    <w:rsid w:val="00705088"/>
    <w:rsid w:val="00706F6F"/>
    <w:rsid w:val="00707092"/>
    <w:rsid w:val="00707227"/>
    <w:rsid w:val="007077FD"/>
    <w:rsid w:val="00707895"/>
    <w:rsid w:val="0071075D"/>
    <w:rsid w:val="00710D3D"/>
    <w:rsid w:val="00710E7F"/>
    <w:rsid w:val="00711C21"/>
    <w:rsid w:val="00711F56"/>
    <w:rsid w:val="0071206C"/>
    <w:rsid w:val="00712F8E"/>
    <w:rsid w:val="007134AF"/>
    <w:rsid w:val="0071357D"/>
    <w:rsid w:val="00713E48"/>
    <w:rsid w:val="007144AF"/>
    <w:rsid w:val="007153AD"/>
    <w:rsid w:val="0071570A"/>
    <w:rsid w:val="0071593A"/>
    <w:rsid w:val="00715BC0"/>
    <w:rsid w:val="00715D6E"/>
    <w:rsid w:val="007160FF"/>
    <w:rsid w:val="00716585"/>
    <w:rsid w:val="007165DF"/>
    <w:rsid w:val="00716669"/>
    <w:rsid w:val="007171E8"/>
    <w:rsid w:val="00717452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A81"/>
    <w:rsid w:val="00726F8B"/>
    <w:rsid w:val="007272E7"/>
    <w:rsid w:val="00730419"/>
    <w:rsid w:val="00730F18"/>
    <w:rsid w:val="00731172"/>
    <w:rsid w:val="0073189F"/>
    <w:rsid w:val="00731C0D"/>
    <w:rsid w:val="00731E0F"/>
    <w:rsid w:val="007328FC"/>
    <w:rsid w:val="0073323C"/>
    <w:rsid w:val="00733881"/>
    <w:rsid w:val="00733A39"/>
    <w:rsid w:val="007340CE"/>
    <w:rsid w:val="007343C0"/>
    <w:rsid w:val="007345E0"/>
    <w:rsid w:val="007346B9"/>
    <w:rsid w:val="00734C2F"/>
    <w:rsid w:val="00736626"/>
    <w:rsid w:val="007408BE"/>
    <w:rsid w:val="00740E57"/>
    <w:rsid w:val="00741975"/>
    <w:rsid w:val="00741C45"/>
    <w:rsid w:val="00742266"/>
    <w:rsid w:val="007424B7"/>
    <w:rsid w:val="00742C53"/>
    <w:rsid w:val="007433A1"/>
    <w:rsid w:val="007435B1"/>
    <w:rsid w:val="00743D6E"/>
    <w:rsid w:val="0074458C"/>
    <w:rsid w:val="0074479A"/>
    <w:rsid w:val="007447CE"/>
    <w:rsid w:val="00744D12"/>
    <w:rsid w:val="00744D51"/>
    <w:rsid w:val="00744F66"/>
    <w:rsid w:val="007457CD"/>
    <w:rsid w:val="00745DFC"/>
    <w:rsid w:val="00746145"/>
    <w:rsid w:val="00746D45"/>
    <w:rsid w:val="00746D69"/>
    <w:rsid w:val="0074708E"/>
    <w:rsid w:val="00747C55"/>
    <w:rsid w:val="007502ED"/>
    <w:rsid w:val="00751546"/>
    <w:rsid w:val="00751FCD"/>
    <w:rsid w:val="007529E8"/>
    <w:rsid w:val="00752ADB"/>
    <w:rsid w:val="00753D4E"/>
    <w:rsid w:val="00753F72"/>
    <w:rsid w:val="00754817"/>
    <w:rsid w:val="00754CC5"/>
    <w:rsid w:val="00754D39"/>
    <w:rsid w:val="00754E43"/>
    <w:rsid w:val="0075530A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6031B"/>
    <w:rsid w:val="00760396"/>
    <w:rsid w:val="007603A4"/>
    <w:rsid w:val="0076064D"/>
    <w:rsid w:val="00760A3A"/>
    <w:rsid w:val="00760E34"/>
    <w:rsid w:val="00760FF6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65E"/>
    <w:rsid w:val="007638FE"/>
    <w:rsid w:val="00763E32"/>
    <w:rsid w:val="00763E5D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464"/>
    <w:rsid w:val="007675E4"/>
    <w:rsid w:val="00767765"/>
    <w:rsid w:val="007701D5"/>
    <w:rsid w:val="00771092"/>
    <w:rsid w:val="00771DDA"/>
    <w:rsid w:val="007727DC"/>
    <w:rsid w:val="007736ED"/>
    <w:rsid w:val="00773A10"/>
    <w:rsid w:val="00773D4F"/>
    <w:rsid w:val="00774BE5"/>
    <w:rsid w:val="00775B0F"/>
    <w:rsid w:val="00776715"/>
    <w:rsid w:val="00776747"/>
    <w:rsid w:val="00776DDA"/>
    <w:rsid w:val="00777602"/>
    <w:rsid w:val="007776F3"/>
    <w:rsid w:val="00777F26"/>
    <w:rsid w:val="0078015E"/>
    <w:rsid w:val="00782C3D"/>
    <w:rsid w:val="00783346"/>
    <w:rsid w:val="00783A74"/>
    <w:rsid w:val="00783BFB"/>
    <w:rsid w:val="00783D6A"/>
    <w:rsid w:val="00783D6B"/>
    <w:rsid w:val="0078401E"/>
    <w:rsid w:val="007840F2"/>
    <w:rsid w:val="00784459"/>
    <w:rsid w:val="007846A8"/>
    <w:rsid w:val="007846F4"/>
    <w:rsid w:val="00784C12"/>
    <w:rsid w:val="007853C5"/>
    <w:rsid w:val="00786B65"/>
    <w:rsid w:val="00787191"/>
    <w:rsid w:val="007873A8"/>
    <w:rsid w:val="00787A2C"/>
    <w:rsid w:val="00787E72"/>
    <w:rsid w:val="00790390"/>
    <w:rsid w:val="00790741"/>
    <w:rsid w:val="00790819"/>
    <w:rsid w:val="00790993"/>
    <w:rsid w:val="00790BA9"/>
    <w:rsid w:val="00790E0E"/>
    <w:rsid w:val="007911E9"/>
    <w:rsid w:val="00791422"/>
    <w:rsid w:val="00792CA3"/>
    <w:rsid w:val="00792E31"/>
    <w:rsid w:val="007931E2"/>
    <w:rsid w:val="007936A5"/>
    <w:rsid w:val="00794503"/>
    <w:rsid w:val="0079469E"/>
    <w:rsid w:val="00794EF8"/>
    <w:rsid w:val="0079548C"/>
    <w:rsid w:val="00795C56"/>
    <w:rsid w:val="007966D1"/>
    <w:rsid w:val="007968F5"/>
    <w:rsid w:val="00796955"/>
    <w:rsid w:val="00796A2C"/>
    <w:rsid w:val="00796B13"/>
    <w:rsid w:val="007A00DA"/>
    <w:rsid w:val="007A025B"/>
    <w:rsid w:val="007A0880"/>
    <w:rsid w:val="007A0913"/>
    <w:rsid w:val="007A10BE"/>
    <w:rsid w:val="007A1157"/>
    <w:rsid w:val="007A125C"/>
    <w:rsid w:val="007A1DEE"/>
    <w:rsid w:val="007A1F91"/>
    <w:rsid w:val="007A2A00"/>
    <w:rsid w:val="007A2D5F"/>
    <w:rsid w:val="007A337F"/>
    <w:rsid w:val="007A360A"/>
    <w:rsid w:val="007A3FDF"/>
    <w:rsid w:val="007A4098"/>
    <w:rsid w:val="007A45AE"/>
    <w:rsid w:val="007A45C2"/>
    <w:rsid w:val="007A4A1B"/>
    <w:rsid w:val="007A4B70"/>
    <w:rsid w:val="007A51FE"/>
    <w:rsid w:val="007A5AF2"/>
    <w:rsid w:val="007A5EE3"/>
    <w:rsid w:val="007A611C"/>
    <w:rsid w:val="007A644F"/>
    <w:rsid w:val="007A6687"/>
    <w:rsid w:val="007A6ED2"/>
    <w:rsid w:val="007A7017"/>
    <w:rsid w:val="007A7125"/>
    <w:rsid w:val="007A7127"/>
    <w:rsid w:val="007A7206"/>
    <w:rsid w:val="007A75F5"/>
    <w:rsid w:val="007A7B2C"/>
    <w:rsid w:val="007B010C"/>
    <w:rsid w:val="007B0646"/>
    <w:rsid w:val="007B0757"/>
    <w:rsid w:val="007B099B"/>
    <w:rsid w:val="007B0C04"/>
    <w:rsid w:val="007B0E15"/>
    <w:rsid w:val="007B10BB"/>
    <w:rsid w:val="007B1DA0"/>
    <w:rsid w:val="007B1E31"/>
    <w:rsid w:val="007B2237"/>
    <w:rsid w:val="007B22BE"/>
    <w:rsid w:val="007B2773"/>
    <w:rsid w:val="007B2937"/>
    <w:rsid w:val="007B29FA"/>
    <w:rsid w:val="007B2B42"/>
    <w:rsid w:val="007B2DF4"/>
    <w:rsid w:val="007B3253"/>
    <w:rsid w:val="007B3395"/>
    <w:rsid w:val="007B3580"/>
    <w:rsid w:val="007B370E"/>
    <w:rsid w:val="007B3729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6162"/>
    <w:rsid w:val="007B6379"/>
    <w:rsid w:val="007B6406"/>
    <w:rsid w:val="007B64D8"/>
    <w:rsid w:val="007B6960"/>
    <w:rsid w:val="007B7CCF"/>
    <w:rsid w:val="007B7D18"/>
    <w:rsid w:val="007B7D49"/>
    <w:rsid w:val="007C0040"/>
    <w:rsid w:val="007C0BB3"/>
    <w:rsid w:val="007C12C6"/>
    <w:rsid w:val="007C1387"/>
    <w:rsid w:val="007C1946"/>
    <w:rsid w:val="007C1DF1"/>
    <w:rsid w:val="007C20E0"/>
    <w:rsid w:val="007C2574"/>
    <w:rsid w:val="007C260F"/>
    <w:rsid w:val="007C2618"/>
    <w:rsid w:val="007C282E"/>
    <w:rsid w:val="007C2951"/>
    <w:rsid w:val="007C3375"/>
    <w:rsid w:val="007C358B"/>
    <w:rsid w:val="007C3598"/>
    <w:rsid w:val="007C3796"/>
    <w:rsid w:val="007C44A4"/>
    <w:rsid w:val="007C4933"/>
    <w:rsid w:val="007C4B32"/>
    <w:rsid w:val="007C5C5B"/>
    <w:rsid w:val="007C5E72"/>
    <w:rsid w:val="007C5F47"/>
    <w:rsid w:val="007C5F56"/>
    <w:rsid w:val="007C60E4"/>
    <w:rsid w:val="007C62D1"/>
    <w:rsid w:val="007C661E"/>
    <w:rsid w:val="007C7C9F"/>
    <w:rsid w:val="007D04E9"/>
    <w:rsid w:val="007D0B7B"/>
    <w:rsid w:val="007D0C03"/>
    <w:rsid w:val="007D0C24"/>
    <w:rsid w:val="007D1011"/>
    <w:rsid w:val="007D14BB"/>
    <w:rsid w:val="007D191B"/>
    <w:rsid w:val="007D19DB"/>
    <w:rsid w:val="007D19E4"/>
    <w:rsid w:val="007D239D"/>
    <w:rsid w:val="007D23DD"/>
    <w:rsid w:val="007D2468"/>
    <w:rsid w:val="007D2AF8"/>
    <w:rsid w:val="007D4097"/>
    <w:rsid w:val="007D4289"/>
    <w:rsid w:val="007D4DCB"/>
    <w:rsid w:val="007D5469"/>
    <w:rsid w:val="007D5B4B"/>
    <w:rsid w:val="007D5CDC"/>
    <w:rsid w:val="007D7018"/>
    <w:rsid w:val="007D7336"/>
    <w:rsid w:val="007E02A1"/>
    <w:rsid w:val="007E08E0"/>
    <w:rsid w:val="007E0A63"/>
    <w:rsid w:val="007E1483"/>
    <w:rsid w:val="007E156B"/>
    <w:rsid w:val="007E1F45"/>
    <w:rsid w:val="007E1F63"/>
    <w:rsid w:val="007E2C95"/>
    <w:rsid w:val="007E2EF3"/>
    <w:rsid w:val="007E3B85"/>
    <w:rsid w:val="007E3DB2"/>
    <w:rsid w:val="007E3EA4"/>
    <w:rsid w:val="007E3F77"/>
    <w:rsid w:val="007E401B"/>
    <w:rsid w:val="007E422A"/>
    <w:rsid w:val="007E47A5"/>
    <w:rsid w:val="007E4952"/>
    <w:rsid w:val="007E49A8"/>
    <w:rsid w:val="007E4B06"/>
    <w:rsid w:val="007E5157"/>
    <w:rsid w:val="007E5410"/>
    <w:rsid w:val="007E541F"/>
    <w:rsid w:val="007E5803"/>
    <w:rsid w:val="007E62CE"/>
    <w:rsid w:val="007E636D"/>
    <w:rsid w:val="007E661F"/>
    <w:rsid w:val="007E67EE"/>
    <w:rsid w:val="007E6894"/>
    <w:rsid w:val="007E798F"/>
    <w:rsid w:val="007F051A"/>
    <w:rsid w:val="007F099D"/>
    <w:rsid w:val="007F0B5E"/>
    <w:rsid w:val="007F0DE8"/>
    <w:rsid w:val="007F17E9"/>
    <w:rsid w:val="007F2413"/>
    <w:rsid w:val="007F3468"/>
    <w:rsid w:val="007F35C0"/>
    <w:rsid w:val="007F4554"/>
    <w:rsid w:val="007F4AEF"/>
    <w:rsid w:val="007F51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31C"/>
    <w:rsid w:val="008004A2"/>
    <w:rsid w:val="0080100C"/>
    <w:rsid w:val="008012D0"/>
    <w:rsid w:val="008013A7"/>
    <w:rsid w:val="00801636"/>
    <w:rsid w:val="0080178B"/>
    <w:rsid w:val="00801D4E"/>
    <w:rsid w:val="00801E5D"/>
    <w:rsid w:val="00801E84"/>
    <w:rsid w:val="00801F7D"/>
    <w:rsid w:val="008022A4"/>
    <w:rsid w:val="00802A6C"/>
    <w:rsid w:val="00802A97"/>
    <w:rsid w:val="00802EA6"/>
    <w:rsid w:val="00803335"/>
    <w:rsid w:val="00803483"/>
    <w:rsid w:val="0080350F"/>
    <w:rsid w:val="00803802"/>
    <w:rsid w:val="008038AC"/>
    <w:rsid w:val="00805345"/>
    <w:rsid w:val="008053A4"/>
    <w:rsid w:val="00805498"/>
    <w:rsid w:val="00805791"/>
    <w:rsid w:val="00805CD0"/>
    <w:rsid w:val="00806F98"/>
    <w:rsid w:val="008076AF"/>
    <w:rsid w:val="00807824"/>
    <w:rsid w:val="00807C2F"/>
    <w:rsid w:val="00807FD6"/>
    <w:rsid w:val="00810282"/>
    <w:rsid w:val="0081051A"/>
    <w:rsid w:val="0081086C"/>
    <w:rsid w:val="0081137C"/>
    <w:rsid w:val="008116EB"/>
    <w:rsid w:val="00811830"/>
    <w:rsid w:val="0081299A"/>
    <w:rsid w:val="00812AEB"/>
    <w:rsid w:val="008132B9"/>
    <w:rsid w:val="00813CEF"/>
    <w:rsid w:val="0081417B"/>
    <w:rsid w:val="008151C6"/>
    <w:rsid w:val="0081582E"/>
    <w:rsid w:val="008160C4"/>
    <w:rsid w:val="008161F8"/>
    <w:rsid w:val="0081740C"/>
    <w:rsid w:val="00817442"/>
    <w:rsid w:val="008177FB"/>
    <w:rsid w:val="00820487"/>
    <w:rsid w:val="00820931"/>
    <w:rsid w:val="008212A7"/>
    <w:rsid w:val="0082179F"/>
    <w:rsid w:val="00821D44"/>
    <w:rsid w:val="0082226A"/>
    <w:rsid w:val="008226B6"/>
    <w:rsid w:val="00823726"/>
    <w:rsid w:val="00823A47"/>
    <w:rsid w:val="00823C2D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927"/>
    <w:rsid w:val="00827189"/>
    <w:rsid w:val="00827CF5"/>
    <w:rsid w:val="0083032A"/>
    <w:rsid w:val="00830384"/>
    <w:rsid w:val="0083038F"/>
    <w:rsid w:val="00830ABB"/>
    <w:rsid w:val="00830BDE"/>
    <w:rsid w:val="00831470"/>
    <w:rsid w:val="00831CB5"/>
    <w:rsid w:val="00832331"/>
    <w:rsid w:val="008324BD"/>
    <w:rsid w:val="00832676"/>
    <w:rsid w:val="00833124"/>
    <w:rsid w:val="008338E9"/>
    <w:rsid w:val="0083516B"/>
    <w:rsid w:val="0083525D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890"/>
    <w:rsid w:val="00841B24"/>
    <w:rsid w:val="0084236F"/>
    <w:rsid w:val="008425CD"/>
    <w:rsid w:val="00842A0E"/>
    <w:rsid w:val="00843877"/>
    <w:rsid w:val="00843A55"/>
    <w:rsid w:val="0084438E"/>
    <w:rsid w:val="00844404"/>
    <w:rsid w:val="008447C2"/>
    <w:rsid w:val="00845BE7"/>
    <w:rsid w:val="00845C92"/>
    <w:rsid w:val="0084668E"/>
    <w:rsid w:val="0084683E"/>
    <w:rsid w:val="00847303"/>
    <w:rsid w:val="008476F8"/>
    <w:rsid w:val="00847A9F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34D4"/>
    <w:rsid w:val="008534FF"/>
    <w:rsid w:val="00853638"/>
    <w:rsid w:val="008542F9"/>
    <w:rsid w:val="008543F2"/>
    <w:rsid w:val="008551E3"/>
    <w:rsid w:val="00855541"/>
    <w:rsid w:val="008557D2"/>
    <w:rsid w:val="008561B3"/>
    <w:rsid w:val="0085654F"/>
    <w:rsid w:val="00856761"/>
    <w:rsid w:val="00856842"/>
    <w:rsid w:val="00857320"/>
    <w:rsid w:val="0085766C"/>
    <w:rsid w:val="00857AA8"/>
    <w:rsid w:val="00860E24"/>
    <w:rsid w:val="0086155F"/>
    <w:rsid w:val="00861589"/>
    <w:rsid w:val="00861604"/>
    <w:rsid w:val="0086172F"/>
    <w:rsid w:val="008618BF"/>
    <w:rsid w:val="00861C51"/>
    <w:rsid w:val="00862474"/>
    <w:rsid w:val="0086283C"/>
    <w:rsid w:val="00862CEA"/>
    <w:rsid w:val="00862F99"/>
    <w:rsid w:val="00863156"/>
    <w:rsid w:val="00863C1A"/>
    <w:rsid w:val="0086431C"/>
    <w:rsid w:val="00864F5A"/>
    <w:rsid w:val="0086574A"/>
    <w:rsid w:val="00865AF4"/>
    <w:rsid w:val="00866D95"/>
    <w:rsid w:val="00867147"/>
    <w:rsid w:val="0086753A"/>
    <w:rsid w:val="008675A2"/>
    <w:rsid w:val="0086771F"/>
    <w:rsid w:val="008677EC"/>
    <w:rsid w:val="0087105E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C8"/>
    <w:rsid w:val="0087367F"/>
    <w:rsid w:val="00873AF1"/>
    <w:rsid w:val="00873BC1"/>
    <w:rsid w:val="00873E97"/>
    <w:rsid w:val="00873EA7"/>
    <w:rsid w:val="00873F21"/>
    <w:rsid w:val="00874130"/>
    <w:rsid w:val="0087495F"/>
    <w:rsid w:val="008759E5"/>
    <w:rsid w:val="00875C46"/>
    <w:rsid w:val="00875CB2"/>
    <w:rsid w:val="00876012"/>
    <w:rsid w:val="00876EB2"/>
    <w:rsid w:val="00877710"/>
    <w:rsid w:val="00877C67"/>
    <w:rsid w:val="00877D6D"/>
    <w:rsid w:val="00877F79"/>
    <w:rsid w:val="008807D5"/>
    <w:rsid w:val="008812EF"/>
    <w:rsid w:val="0088171D"/>
    <w:rsid w:val="00881CA2"/>
    <w:rsid w:val="00881F62"/>
    <w:rsid w:val="0088223A"/>
    <w:rsid w:val="00882D40"/>
    <w:rsid w:val="008836B8"/>
    <w:rsid w:val="008836C5"/>
    <w:rsid w:val="008837BA"/>
    <w:rsid w:val="008842DA"/>
    <w:rsid w:val="0088440F"/>
    <w:rsid w:val="0088461E"/>
    <w:rsid w:val="008857DC"/>
    <w:rsid w:val="00885E04"/>
    <w:rsid w:val="008867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EEB"/>
    <w:rsid w:val="00892902"/>
    <w:rsid w:val="00892F79"/>
    <w:rsid w:val="00893360"/>
    <w:rsid w:val="00893A98"/>
    <w:rsid w:val="00893D12"/>
    <w:rsid w:val="00893D8B"/>
    <w:rsid w:val="00894277"/>
    <w:rsid w:val="00894320"/>
    <w:rsid w:val="00894928"/>
    <w:rsid w:val="008949D0"/>
    <w:rsid w:val="0089557B"/>
    <w:rsid w:val="008955F8"/>
    <w:rsid w:val="008958CA"/>
    <w:rsid w:val="00896001"/>
    <w:rsid w:val="0089617C"/>
    <w:rsid w:val="008962B8"/>
    <w:rsid w:val="0089664F"/>
    <w:rsid w:val="008967FC"/>
    <w:rsid w:val="0089695D"/>
    <w:rsid w:val="00896D2A"/>
    <w:rsid w:val="00897542"/>
    <w:rsid w:val="008978EE"/>
    <w:rsid w:val="00897A1E"/>
    <w:rsid w:val="008A0A33"/>
    <w:rsid w:val="008A0BCE"/>
    <w:rsid w:val="008A0C2F"/>
    <w:rsid w:val="008A0CCC"/>
    <w:rsid w:val="008A1095"/>
    <w:rsid w:val="008A12AE"/>
    <w:rsid w:val="008A1359"/>
    <w:rsid w:val="008A153E"/>
    <w:rsid w:val="008A1A13"/>
    <w:rsid w:val="008A1D68"/>
    <w:rsid w:val="008A223E"/>
    <w:rsid w:val="008A2620"/>
    <w:rsid w:val="008A3F22"/>
    <w:rsid w:val="008A4563"/>
    <w:rsid w:val="008A4B40"/>
    <w:rsid w:val="008A4CF8"/>
    <w:rsid w:val="008A5995"/>
    <w:rsid w:val="008A5A57"/>
    <w:rsid w:val="008A5B1E"/>
    <w:rsid w:val="008A5F64"/>
    <w:rsid w:val="008A6223"/>
    <w:rsid w:val="008A6955"/>
    <w:rsid w:val="008A6A8C"/>
    <w:rsid w:val="008A6E2E"/>
    <w:rsid w:val="008A6F7F"/>
    <w:rsid w:val="008A75EB"/>
    <w:rsid w:val="008A7684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69"/>
    <w:rsid w:val="008B46F3"/>
    <w:rsid w:val="008B5591"/>
    <w:rsid w:val="008B5AE3"/>
    <w:rsid w:val="008B5D3F"/>
    <w:rsid w:val="008B639D"/>
    <w:rsid w:val="008B7088"/>
    <w:rsid w:val="008B70BE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7B5"/>
    <w:rsid w:val="008C4870"/>
    <w:rsid w:val="008C4E69"/>
    <w:rsid w:val="008C5985"/>
    <w:rsid w:val="008C5BBE"/>
    <w:rsid w:val="008C5C4E"/>
    <w:rsid w:val="008C6AF5"/>
    <w:rsid w:val="008C6CF2"/>
    <w:rsid w:val="008C718C"/>
    <w:rsid w:val="008C7504"/>
    <w:rsid w:val="008C7781"/>
    <w:rsid w:val="008C7A7E"/>
    <w:rsid w:val="008C7D32"/>
    <w:rsid w:val="008D04E6"/>
    <w:rsid w:val="008D0B80"/>
    <w:rsid w:val="008D154B"/>
    <w:rsid w:val="008D1AD5"/>
    <w:rsid w:val="008D1F9B"/>
    <w:rsid w:val="008D207B"/>
    <w:rsid w:val="008D20C4"/>
    <w:rsid w:val="008D2871"/>
    <w:rsid w:val="008D2CFD"/>
    <w:rsid w:val="008D391A"/>
    <w:rsid w:val="008D393E"/>
    <w:rsid w:val="008D4022"/>
    <w:rsid w:val="008D45EB"/>
    <w:rsid w:val="008D46C8"/>
    <w:rsid w:val="008D48FE"/>
    <w:rsid w:val="008D490E"/>
    <w:rsid w:val="008D5B52"/>
    <w:rsid w:val="008D5BFE"/>
    <w:rsid w:val="008D62DA"/>
    <w:rsid w:val="008D6CFC"/>
    <w:rsid w:val="008D7827"/>
    <w:rsid w:val="008D7D6A"/>
    <w:rsid w:val="008E0405"/>
    <w:rsid w:val="008E0786"/>
    <w:rsid w:val="008E115C"/>
    <w:rsid w:val="008E11A8"/>
    <w:rsid w:val="008E1291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90"/>
    <w:rsid w:val="008E375B"/>
    <w:rsid w:val="008E3B6E"/>
    <w:rsid w:val="008E3DFD"/>
    <w:rsid w:val="008E44A9"/>
    <w:rsid w:val="008E45A6"/>
    <w:rsid w:val="008E4722"/>
    <w:rsid w:val="008E4E76"/>
    <w:rsid w:val="008E5C27"/>
    <w:rsid w:val="008E70E8"/>
    <w:rsid w:val="008E7C63"/>
    <w:rsid w:val="008F0172"/>
    <w:rsid w:val="008F01D0"/>
    <w:rsid w:val="008F0D24"/>
    <w:rsid w:val="008F0F13"/>
    <w:rsid w:val="008F1081"/>
    <w:rsid w:val="008F134A"/>
    <w:rsid w:val="008F1968"/>
    <w:rsid w:val="008F1CF3"/>
    <w:rsid w:val="008F1D0E"/>
    <w:rsid w:val="008F2327"/>
    <w:rsid w:val="008F28D6"/>
    <w:rsid w:val="008F3B18"/>
    <w:rsid w:val="008F3D45"/>
    <w:rsid w:val="008F40C4"/>
    <w:rsid w:val="008F40DA"/>
    <w:rsid w:val="008F49B1"/>
    <w:rsid w:val="008F5EA2"/>
    <w:rsid w:val="008F60BD"/>
    <w:rsid w:val="008F6183"/>
    <w:rsid w:val="008F6684"/>
    <w:rsid w:val="008F6920"/>
    <w:rsid w:val="008F6D4F"/>
    <w:rsid w:val="008F6E49"/>
    <w:rsid w:val="008F7198"/>
    <w:rsid w:val="008F74BB"/>
    <w:rsid w:val="009005DB"/>
    <w:rsid w:val="00900F0C"/>
    <w:rsid w:val="00901290"/>
    <w:rsid w:val="00901513"/>
    <w:rsid w:val="00901D79"/>
    <w:rsid w:val="00901E50"/>
    <w:rsid w:val="00902325"/>
    <w:rsid w:val="009023EB"/>
    <w:rsid w:val="009025DE"/>
    <w:rsid w:val="00902632"/>
    <w:rsid w:val="00902E6B"/>
    <w:rsid w:val="00903277"/>
    <w:rsid w:val="009038C3"/>
    <w:rsid w:val="00903E50"/>
    <w:rsid w:val="00903F10"/>
    <w:rsid w:val="0090423B"/>
    <w:rsid w:val="00904A30"/>
    <w:rsid w:val="00905050"/>
    <w:rsid w:val="00905373"/>
    <w:rsid w:val="00905946"/>
    <w:rsid w:val="009063BB"/>
    <w:rsid w:val="009067D2"/>
    <w:rsid w:val="0090702C"/>
    <w:rsid w:val="00907048"/>
    <w:rsid w:val="009073CF"/>
    <w:rsid w:val="00907458"/>
    <w:rsid w:val="00907B64"/>
    <w:rsid w:val="00907F6F"/>
    <w:rsid w:val="009105D7"/>
    <w:rsid w:val="009105E8"/>
    <w:rsid w:val="009106BA"/>
    <w:rsid w:val="00910972"/>
    <w:rsid w:val="00910A29"/>
    <w:rsid w:val="00910A7B"/>
    <w:rsid w:val="00912A91"/>
    <w:rsid w:val="00912B84"/>
    <w:rsid w:val="00912CB7"/>
    <w:rsid w:val="00913009"/>
    <w:rsid w:val="009141ED"/>
    <w:rsid w:val="00914DE5"/>
    <w:rsid w:val="00915369"/>
    <w:rsid w:val="009153AD"/>
    <w:rsid w:val="00915D37"/>
    <w:rsid w:val="00915FCB"/>
    <w:rsid w:val="00916003"/>
    <w:rsid w:val="00916291"/>
    <w:rsid w:val="009162A5"/>
    <w:rsid w:val="00916300"/>
    <w:rsid w:val="009166F9"/>
    <w:rsid w:val="00916732"/>
    <w:rsid w:val="00917807"/>
    <w:rsid w:val="00917C8E"/>
    <w:rsid w:val="00917F91"/>
    <w:rsid w:val="00920421"/>
    <w:rsid w:val="00921130"/>
    <w:rsid w:val="00921161"/>
    <w:rsid w:val="009217F6"/>
    <w:rsid w:val="00921CAF"/>
    <w:rsid w:val="00922349"/>
    <w:rsid w:val="009227D6"/>
    <w:rsid w:val="0092292B"/>
    <w:rsid w:val="00923855"/>
    <w:rsid w:val="009245C7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9F9"/>
    <w:rsid w:val="00927063"/>
    <w:rsid w:val="00927408"/>
    <w:rsid w:val="00927766"/>
    <w:rsid w:val="0093077D"/>
    <w:rsid w:val="00930D4C"/>
    <w:rsid w:val="00930E76"/>
    <w:rsid w:val="00931230"/>
    <w:rsid w:val="00931767"/>
    <w:rsid w:val="00931785"/>
    <w:rsid w:val="00931BF1"/>
    <w:rsid w:val="00932919"/>
    <w:rsid w:val="00932A95"/>
    <w:rsid w:val="00932B96"/>
    <w:rsid w:val="00933238"/>
    <w:rsid w:val="009336E8"/>
    <w:rsid w:val="00934049"/>
    <w:rsid w:val="00934185"/>
    <w:rsid w:val="00934B6E"/>
    <w:rsid w:val="0093508E"/>
    <w:rsid w:val="009352AE"/>
    <w:rsid w:val="0093540B"/>
    <w:rsid w:val="00935F1E"/>
    <w:rsid w:val="00936390"/>
    <w:rsid w:val="0093710B"/>
    <w:rsid w:val="00937294"/>
    <w:rsid w:val="009374E6"/>
    <w:rsid w:val="009377C9"/>
    <w:rsid w:val="0093793F"/>
    <w:rsid w:val="00937BB6"/>
    <w:rsid w:val="00937C1E"/>
    <w:rsid w:val="0094030F"/>
    <w:rsid w:val="00940C2D"/>
    <w:rsid w:val="00940F77"/>
    <w:rsid w:val="00941240"/>
    <w:rsid w:val="00941541"/>
    <w:rsid w:val="00941E32"/>
    <w:rsid w:val="00942337"/>
    <w:rsid w:val="0094277D"/>
    <w:rsid w:val="00942ACF"/>
    <w:rsid w:val="00942CE0"/>
    <w:rsid w:val="0094303C"/>
    <w:rsid w:val="00943244"/>
    <w:rsid w:val="00943251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7E"/>
    <w:rsid w:val="009465A7"/>
    <w:rsid w:val="00946931"/>
    <w:rsid w:val="00947312"/>
    <w:rsid w:val="009474BC"/>
    <w:rsid w:val="00947847"/>
    <w:rsid w:val="009508DF"/>
    <w:rsid w:val="00951A8F"/>
    <w:rsid w:val="00951BE9"/>
    <w:rsid w:val="00951C5E"/>
    <w:rsid w:val="00951F76"/>
    <w:rsid w:val="009523CF"/>
    <w:rsid w:val="0095267E"/>
    <w:rsid w:val="009528C8"/>
    <w:rsid w:val="00954014"/>
    <w:rsid w:val="00955CC9"/>
    <w:rsid w:val="00956282"/>
    <w:rsid w:val="0095648E"/>
    <w:rsid w:val="0095743D"/>
    <w:rsid w:val="009577CD"/>
    <w:rsid w:val="00957A22"/>
    <w:rsid w:val="00960307"/>
    <w:rsid w:val="009603C1"/>
    <w:rsid w:val="00960727"/>
    <w:rsid w:val="00960FF2"/>
    <w:rsid w:val="00961101"/>
    <w:rsid w:val="009612E7"/>
    <w:rsid w:val="00961BE2"/>
    <w:rsid w:val="0096273E"/>
    <w:rsid w:val="00962B4B"/>
    <w:rsid w:val="00962CC5"/>
    <w:rsid w:val="00962FA8"/>
    <w:rsid w:val="009637D0"/>
    <w:rsid w:val="009639B4"/>
    <w:rsid w:val="009640B2"/>
    <w:rsid w:val="00964617"/>
    <w:rsid w:val="00964FA7"/>
    <w:rsid w:val="0096504A"/>
    <w:rsid w:val="00965C8E"/>
    <w:rsid w:val="00965F97"/>
    <w:rsid w:val="0096681A"/>
    <w:rsid w:val="009669E4"/>
    <w:rsid w:val="0096751F"/>
    <w:rsid w:val="00967CD0"/>
    <w:rsid w:val="00970492"/>
    <w:rsid w:val="009708E6"/>
    <w:rsid w:val="00970A86"/>
    <w:rsid w:val="00970B0A"/>
    <w:rsid w:val="00970C34"/>
    <w:rsid w:val="00970CD2"/>
    <w:rsid w:val="00970FB8"/>
    <w:rsid w:val="00970FB9"/>
    <w:rsid w:val="009716A2"/>
    <w:rsid w:val="009716C7"/>
    <w:rsid w:val="00971CC5"/>
    <w:rsid w:val="00971CC6"/>
    <w:rsid w:val="009720A2"/>
    <w:rsid w:val="0097218F"/>
    <w:rsid w:val="00972F9A"/>
    <w:rsid w:val="00973098"/>
    <w:rsid w:val="009736CC"/>
    <w:rsid w:val="009737FE"/>
    <w:rsid w:val="00973E88"/>
    <w:rsid w:val="00973FD6"/>
    <w:rsid w:val="00974FD1"/>
    <w:rsid w:val="009750B7"/>
    <w:rsid w:val="00975838"/>
    <w:rsid w:val="00975905"/>
    <w:rsid w:val="009761EE"/>
    <w:rsid w:val="00976303"/>
    <w:rsid w:val="0097682F"/>
    <w:rsid w:val="00976CAF"/>
    <w:rsid w:val="00976CBA"/>
    <w:rsid w:val="00976CD7"/>
    <w:rsid w:val="00976E28"/>
    <w:rsid w:val="009778DF"/>
    <w:rsid w:val="00980A93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F0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58"/>
    <w:rsid w:val="00991622"/>
    <w:rsid w:val="00991F44"/>
    <w:rsid w:val="00992B1F"/>
    <w:rsid w:val="00993183"/>
    <w:rsid w:val="0099376C"/>
    <w:rsid w:val="00993816"/>
    <w:rsid w:val="009938AB"/>
    <w:rsid w:val="009939FA"/>
    <w:rsid w:val="00993E41"/>
    <w:rsid w:val="00995625"/>
    <w:rsid w:val="00995640"/>
    <w:rsid w:val="00995692"/>
    <w:rsid w:val="00995A45"/>
    <w:rsid w:val="00995DAF"/>
    <w:rsid w:val="0099698E"/>
    <w:rsid w:val="00996E95"/>
    <w:rsid w:val="00996FC2"/>
    <w:rsid w:val="0099795C"/>
    <w:rsid w:val="00997E19"/>
    <w:rsid w:val="00997F8D"/>
    <w:rsid w:val="009A0A9C"/>
    <w:rsid w:val="009A14D0"/>
    <w:rsid w:val="009A162C"/>
    <w:rsid w:val="009A1837"/>
    <w:rsid w:val="009A1855"/>
    <w:rsid w:val="009A1868"/>
    <w:rsid w:val="009A1ACB"/>
    <w:rsid w:val="009A2708"/>
    <w:rsid w:val="009A3D72"/>
    <w:rsid w:val="009A47D9"/>
    <w:rsid w:val="009A4B0D"/>
    <w:rsid w:val="009A4B7F"/>
    <w:rsid w:val="009A4C88"/>
    <w:rsid w:val="009A4DAE"/>
    <w:rsid w:val="009A4F00"/>
    <w:rsid w:val="009A5467"/>
    <w:rsid w:val="009A555D"/>
    <w:rsid w:val="009A56DB"/>
    <w:rsid w:val="009A5B2E"/>
    <w:rsid w:val="009A5CD0"/>
    <w:rsid w:val="009A5D18"/>
    <w:rsid w:val="009A60E6"/>
    <w:rsid w:val="009A630F"/>
    <w:rsid w:val="009A69D4"/>
    <w:rsid w:val="009A72E0"/>
    <w:rsid w:val="009A7345"/>
    <w:rsid w:val="009A7C83"/>
    <w:rsid w:val="009A7DB2"/>
    <w:rsid w:val="009A7E3B"/>
    <w:rsid w:val="009B0D5F"/>
    <w:rsid w:val="009B1829"/>
    <w:rsid w:val="009B1952"/>
    <w:rsid w:val="009B1BDD"/>
    <w:rsid w:val="009B3126"/>
    <w:rsid w:val="009B3662"/>
    <w:rsid w:val="009B36C4"/>
    <w:rsid w:val="009B48A6"/>
    <w:rsid w:val="009B5087"/>
    <w:rsid w:val="009B51B1"/>
    <w:rsid w:val="009B5951"/>
    <w:rsid w:val="009B5C30"/>
    <w:rsid w:val="009B6F8A"/>
    <w:rsid w:val="009B7900"/>
    <w:rsid w:val="009B7B43"/>
    <w:rsid w:val="009B7D37"/>
    <w:rsid w:val="009C025F"/>
    <w:rsid w:val="009C0680"/>
    <w:rsid w:val="009C0C66"/>
    <w:rsid w:val="009C0C75"/>
    <w:rsid w:val="009C1166"/>
    <w:rsid w:val="009C15B6"/>
    <w:rsid w:val="009C189A"/>
    <w:rsid w:val="009C1A96"/>
    <w:rsid w:val="009C1BDE"/>
    <w:rsid w:val="009C209F"/>
    <w:rsid w:val="009C257A"/>
    <w:rsid w:val="009C2E53"/>
    <w:rsid w:val="009C3097"/>
    <w:rsid w:val="009C313E"/>
    <w:rsid w:val="009C3184"/>
    <w:rsid w:val="009C39FA"/>
    <w:rsid w:val="009C41F8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F5B"/>
    <w:rsid w:val="009D11B9"/>
    <w:rsid w:val="009D13AB"/>
    <w:rsid w:val="009D15DA"/>
    <w:rsid w:val="009D1F6C"/>
    <w:rsid w:val="009D234D"/>
    <w:rsid w:val="009D23DF"/>
    <w:rsid w:val="009D3160"/>
    <w:rsid w:val="009D348D"/>
    <w:rsid w:val="009D366D"/>
    <w:rsid w:val="009D3741"/>
    <w:rsid w:val="009D3A19"/>
    <w:rsid w:val="009D414A"/>
    <w:rsid w:val="009D476C"/>
    <w:rsid w:val="009D498F"/>
    <w:rsid w:val="009D4DD6"/>
    <w:rsid w:val="009D50A1"/>
    <w:rsid w:val="009D7845"/>
    <w:rsid w:val="009E1223"/>
    <w:rsid w:val="009E13D9"/>
    <w:rsid w:val="009E17BF"/>
    <w:rsid w:val="009E18D3"/>
    <w:rsid w:val="009E1A87"/>
    <w:rsid w:val="009E26B8"/>
    <w:rsid w:val="009E299C"/>
    <w:rsid w:val="009E31FD"/>
    <w:rsid w:val="009E351F"/>
    <w:rsid w:val="009E44DB"/>
    <w:rsid w:val="009E4963"/>
    <w:rsid w:val="009E4EE3"/>
    <w:rsid w:val="009E57EE"/>
    <w:rsid w:val="009E5D84"/>
    <w:rsid w:val="009E6562"/>
    <w:rsid w:val="009E6875"/>
    <w:rsid w:val="009E6FC0"/>
    <w:rsid w:val="009E79AE"/>
    <w:rsid w:val="009E7AB9"/>
    <w:rsid w:val="009F0090"/>
    <w:rsid w:val="009F0930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58C"/>
    <w:rsid w:val="009F3C92"/>
    <w:rsid w:val="009F481D"/>
    <w:rsid w:val="009F4DCD"/>
    <w:rsid w:val="009F4EBE"/>
    <w:rsid w:val="009F5272"/>
    <w:rsid w:val="009F58C9"/>
    <w:rsid w:val="009F5A7A"/>
    <w:rsid w:val="009F5C77"/>
    <w:rsid w:val="009F5C9C"/>
    <w:rsid w:val="009F61E3"/>
    <w:rsid w:val="009F6403"/>
    <w:rsid w:val="009F6699"/>
    <w:rsid w:val="009F68F3"/>
    <w:rsid w:val="009F7430"/>
    <w:rsid w:val="009F7D33"/>
    <w:rsid w:val="009F7ED2"/>
    <w:rsid w:val="00A00356"/>
    <w:rsid w:val="00A00968"/>
    <w:rsid w:val="00A00F97"/>
    <w:rsid w:val="00A00FDA"/>
    <w:rsid w:val="00A01433"/>
    <w:rsid w:val="00A01B80"/>
    <w:rsid w:val="00A02438"/>
    <w:rsid w:val="00A02668"/>
    <w:rsid w:val="00A02A4B"/>
    <w:rsid w:val="00A03102"/>
    <w:rsid w:val="00A03CF0"/>
    <w:rsid w:val="00A042DA"/>
    <w:rsid w:val="00A0484B"/>
    <w:rsid w:val="00A05103"/>
    <w:rsid w:val="00A06971"/>
    <w:rsid w:val="00A06D68"/>
    <w:rsid w:val="00A07363"/>
    <w:rsid w:val="00A07F9F"/>
    <w:rsid w:val="00A1024A"/>
    <w:rsid w:val="00A1050F"/>
    <w:rsid w:val="00A10B74"/>
    <w:rsid w:val="00A10C84"/>
    <w:rsid w:val="00A112FB"/>
    <w:rsid w:val="00A119F4"/>
    <w:rsid w:val="00A11DC9"/>
    <w:rsid w:val="00A12305"/>
    <w:rsid w:val="00A12AE7"/>
    <w:rsid w:val="00A137E6"/>
    <w:rsid w:val="00A13E06"/>
    <w:rsid w:val="00A140CE"/>
    <w:rsid w:val="00A15515"/>
    <w:rsid w:val="00A15976"/>
    <w:rsid w:val="00A161FE"/>
    <w:rsid w:val="00A16E78"/>
    <w:rsid w:val="00A16F3B"/>
    <w:rsid w:val="00A173F9"/>
    <w:rsid w:val="00A1772F"/>
    <w:rsid w:val="00A202A7"/>
    <w:rsid w:val="00A20511"/>
    <w:rsid w:val="00A20978"/>
    <w:rsid w:val="00A20A79"/>
    <w:rsid w:val="00A20E18"/>
    <w:rsid w:val="00A216EA"/>
    <w:rsid w:val="00A21D18"/>
    <w:rsid w:val="00A22227"/>
    <w:rsid w:val="00A2243A"/>
    <w:rsid w:val="00A228E8"/>
    <w:rsid w:val="00A22F3D"/>
    <w:rsid w:val="00A230D6"/>
    <w:rsid w:val="00A234A9"/>
    <w:rsid w:val="00A235CD"/>
    <w:rsid w:val="00A23CD7"/>
    <w:rsid w:val="00A23E5E"/>
    <w:rsid w:val="00A244CE"/>
    <w:rsid w:val="00A24AE9"/>
    <w:rsid w:val="00A2592A"/>
    <w:rsid w:val="00A25B28"/>
    <w:rsid w:val="00A25D45"/>
    <w:rsid w:val="00A26203"/>
    <w:rsid w:val="00A2633F"/>
    <w:rsid w:val="00A26700"/>
    <w:rsid w:val="00A269B2"/>
    <w:rsid w:val="00A303B8"/>
    <w:rsid w:val="00A304D5"/>
    <w:rsid w:val="00A3172D"/>
    <w:rsid w:val="00A31C6E"/>
    <w:rsid w:val="00A32468"/>
    <w:rsid w:val="00A3270F"/>
    <w:rsid w:val="00A32C56"/>
    <w:rsid w:val="00A32C86"/>
    <w:rsid w:val="00A331EF"/>
    <w:rsid w:val="00A33399"/>
    <w:rsid w:val="00A34299"/>
    <w:rsid w:val="00A34DF4"/>
    <w:rsid w:val="00A35103"/>
    <w:rsid w:val="00A356D6"/>
    <w:rsid w:val="00A35E62"/>
    <w:rsid w:val="00A360BA"/>
    <w:rsid w:val="00A36332"/>
    <w:rsid w:val="00A363B7"/>
    <w:rsid w:val="00A36C52"/>
    <w:rsid w:val="00A3769E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D25"/>
    <w:rsid w:val="00A44D4E"/>
    <w:rsid w:val="00A4566E"/>
    <w:rsid w:val="00A45724"/>
    <w:rsid w:val="00A45A59"/>
    <w:rsid w:val="00A45F71"/>
    <w:rsid w:val="00A466A0"/>
    <w:rsid w:val="00A46AD7"/>
    <w:rsid w:val="00A47BDC"/>
    <w:rsid w:val="00A5051E"/>
    <w:rsid w:val="00A505FC"/>
    <w:rsid w:val="00A50EA7"/>
    <w:rsid w:val="00A51BAD"/>
    <w:rsid w:val="00A521CC"/>
    <w:rsid w:val="00A53156"/>
    <w:rsid w:val="00A53804"/>
    <w:rsid w:val="00A538CC"/>
    <w:rsid w:val="00A53DB4"/>
    <w:rsid w:val="00A54135"/>
    <w:rsid w:val="00A54759"/>
    <w:rsid w:val="00A54964"/>
    <w:rsid w:val="00A54AF8"/>
    <w:rsid w:val="00A552EA"/>
    <w:rsid w:val="00A55751"/>
    <w:rsid w:val="00A5585B"/>
    <w:rsid w:val="00A55A34"/>
    <w:rsid w:val="00A60170"/>
    <w:rsid w:val="00A60309"/>
    <w:rsid w:val="00A6168D"/>
    <w:rsid w:val="00A62167"/>
    <w:rsid w:val="00A62291"/>
    <w:rsid w:val="00A62A89"/>
    <w:rsid w:val="00A62C1F"/>
    <w:rsid w:val="00A63B2A"/>
    <w:rsid w:val="00A64504"/>
    <w:rsid w:val="00A64E43"/>
    <w:rsid w:val="00A64F5E"/>
    <w:rsid w:val="00A66296"/>
    <w:rsid w:val="00A664CE"/>
    <w:rsid w:val="00A664ED"/>
    <w:rsid w:val="00A67585"/>
    <w:rsid w:val="00A67C83"/>
    <w:rsid w:val="00A67E0D"/>
    <w:rsid w:val="00A67F9D"/>
    <w:rsid w:val="00A707AA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3B0"/>
    <w:rsid w:val="00A73450"/>
    <w:rsid w:val="00A738FF"/>
    <w:rsid w:val="00A74375"/>
    <w:rsid w:val="00A74D9B"/>
    <w:rsid w:val="00A751DF"/>
    <w:rsid w:val="00A752BB"/>
    <w:rsid w:val="00A75660"/>
    <w:rsid w:val="00A75D5C"/>
    <w:rsid w:val="00A75F0F"/>
    <w:rsid w:val="00A76513"/>
    <w:rsid w:val="00A76DC8"/>
    <w:rsid w:val="00A77629"/>
    <w:rsid w:val="00A777B8"/>
    <w:rsid w:val="00A778F0"/>
    <w:rsid w:val="00A77C99"/>
    <w:rsid w:val="00A805B3"/>
    <w:rsid w:val="00A80A20"/>
    <w:rsid w:val="00A81726"/>
    <w:rsid w:val="00A81C63"/>
    <w:rsid w:val="00A81FF1"/>
    <w:rsid w:val="00A82120"/>
    <w:rsid w:val="00A828CC"/>
    <w:rsid w:val="00A829AB"/>
    <w:rsid w:val="00A829B3"/>
    <w:rsid w:val="00A8351A"/>
    <w:rsid w:val="00A837AD"/>
    <w:rsid w:val="00A83A97"/>
    <w:rsid w:val="00A83E66"/>
    <w:rsid w:val="00A850DD"/>
    <w:rsid w:val="00A854E7"/>
    <w:rsid w:val="00A854E8"/>
    <w:rsid w:val="00A8569A"/>
    <w:rsid w:val="00A85AF7"/>
    <w:rsid w:val="00A85FE5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B96"/>
    <w:rsid w:val="00A91E70"/>
    <w:rsid w:val="00A9208A"/>
    <w:rsid w:val="00A92B57"/>
    <w:rsid w:val="00A92BF6"/>
    <w:rsid w:val="00A93348"/>
    <w:rsid w:val="00A934C4"/>
    <w:rsid w:val="00A93503"/>
    <w:rsid w:val="00A93A11"/>
    <w:rsid w:val="00A94E15"/>
    <w:rsid w:val="00A9531B"/>
    <w:rsid w:val="00A9544F"/>
    <w:rsid w:val="00A95AB9"/>
    <w:rsid w:val="00A95D97"/>
    <w:rsid w:val="00A963AD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E5F"/>
    <w:rsid w:val="00AA4596"/>
    <w:rsid w:val="00AA46D2"/>
    <w:rsid w:val="00AA4D47"/>
    <w:rsid w:val="00AA5130"/>
    <w:rsid w:val="00AA516C"/>
    <w:rsid w:val="00AA5836"/>
    <w:rsid w:val="00AA5AA0"/>
    <w:rsid w:val="00AA5EA2"/>
    <w:rsid w:val="00AA65CF"/>
    <w:rsid w:val="00AA674E"/>
    <w:rsid w:val="00AA68DC"/>
    <w:rsid w:val="00AA6B02"/>
    <w:rsid w:val="00AA6BF2"/>
    <w:rsid w:val="00AA6BFE"/>
    <w:rsid w:val="00AA6C9E"/>
    <w:rsid w:val="00AA79D7"/>
    <w:rsid w:val="00AA7A92"/>
    <w:rsid w:val="00AA7FAD"/>
    <w:rsid w:val="00AB0157"/>
    <w:rsid w:val="00AB02D4"/>
    <w:rsid w:val="00AB04B0"/>
    <w:rsid w:val="00AB0A9C"/>
    <w:rsid w:val="00AB0C05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D33"/>
    <w:rsid w:val="00AB41AA"/>
    <w:rsid w:val="00AB46FE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BB6"/>
    <w:rsid w:val="00AC15BE"/>
    <w:rsid w:val="00AC16CF"/>
    <w:rsid w:val="00AC1C3C"/>
    <w:rsid w:val="00AC217A"/>
    <w:rsid w:val="00AC278C"/>
    <w:rsid w:val="00AC32FE"/>
    <w:rsid w:val="00AC3452"/>
    <w:rsid w:val="00AC3744"/>
    <w:rsid w:val="00AC37EC"/>
    <w:rsid w:val="00AC3C31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E0"/>
    <w:rsid w:val="00AC6F49"/>
    <w:rsid w:val="00AC7E92"/>
    <w:rsid w:val="00AD0D9B"/>
    <w:rsid w:val="00AD15FE"/>
    <w:rsid w:val="00AD16BE"/>
    <w:rsid w:val="00AD2904"/>
    <w:rsid w:val="00AD2A11"/>
    <w:rsid w:val="00AD2FC9"/>
    <w:rsid w:val="00AD36F8"/>
    <w:rsid w:val="00AD3BD9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68B"/>
    <w:rsid w:val="00AD57D8"/>
    <w:rsid w:val="00AD67D9"/>
    <w:rsid w:val="00AD697E"/>
    <w:rsid w:val="00AD7DFB"/>
    <w:rsid w:val="00AE03AE"/>
    <w:rsid w:val="00AE07C4"/>
    <w:rsid w:val="00AE0B3F"/>
    <w:rsid w:val="00AE0E51"/>
    <w:rsid w:val="00AE1290"/>
    <w:rsid w:val="00AE15F7"/>
    <w:rsid w:val="00AE17F9"/>
    <w:rsid w:val="00AE1C1A"/>
    <w:rsid w:val="00AE1FFD"/>
    <w:rsid w:val="00AE213F"/>
    <w:rsid w:val="00AE2196"/>
    <w:rsid w:val="00AE2D82"/>
    <w:rsid w:val="00AE2E79"/>
    <w:rsid w:val="00AE381D"/>
    <w:rsid w:val="00AE38DF"/>
    <w:rsid w:val="00AE4582"/>
    <w:rsid w:val="00AE4CC3"/>
    <w:rsid w:val="00AE57FA"/>
    <w:rsid w:val="00AE58E0"/>
    <w:rsid w:val="00AE6002"/>
    <w:rsid w:val="00AE67B2"/>
    <w:rsid w:val="00AE6829"/>
    <w:rsid w:val="00AE6A35"/>
    <w:rsid w:val="00AE6B07"/>
    <w:rsid w:val="00AE7F65"/>
    <w:rsid w:val="00AF012D"/>
    <w:rsid w:val="00AF0441"/>
    <w:rsid w:val="00AF08C4"/>
    <w:rsid w:val="00AF0AF7"/>
    <w:rsid w:val="00AF0D9D"/>
    <w:rsid w:val="00AF2106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AAF"/>
    <w:rsid w:val="00B00AC0"/>
    <w:rsid w:val="00B00D03"/>
    <w:rsid w:val="00B013EB"/>
    <w:rsid w:val="00B01CD3"/>
    <w:rsid w:val="00B01D6C"/>
    <w:rsid w:val="00B02734"/>
    <w:rsid w:val="00B02C65"/>
    <w:rsid w:val="00B02D54"/>
    <w:rsid w:val="00B02F3B"/>
    <w:rsid w:val="00B03183"/>
    <w:rsid w:val="00B03C12"/>
    <w:rsid w:val="00B049ED"/>
    <w:rsid w:val="00B04F07"/>
    <w:rsid w:val="00B05407"/>
    <w:rsid w:val="00B05A5A"/>
    <w:rsid w:val="00B05E2C"/>
    <w:rsid w:val="00B06556"/>
    <w:rsid w:val="00B06B58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7F9B"/>
    <w:rsid w:val="00B200BF"/>
    <w:rsid w:val="00B20110"/>
    <w:rsid w:val="00B20E3B"/>
    <w:rsid w:val="00B21457"/>
    <w:rsid w:val="00B217AA"/>
    <w:rsid w:val="00B21BD1"/>
    <w:rsid w:val="00B21FF5"/>
    <w:rsid w:val="00B2205B"/>
    <w:rsid w:val="00B22863"/>
    <w:rsid w:val="00B22CBE"/>
    <w:rsid w:val="00B23653"/>
    <w:rsid w:val="00B2455A"/>
    <w:rsid w:val="00B24AE9"/>
    <w:rsid w:val="00B24CB3"/>
    <w:rsid w:val="00B24FE4"/>
    <w:rsid w:val="00B25039"/>
    <w:rsid w:val="00B255A8"/>
    <w:rsid w:val="00B255E6"/>
    <w:rsid w:val="00B25756"/>
    <w:rsid w:val="00B257D4"/>
    <w:rsid w:val="00B25A7B"/>
    <w:rsid w:val="00B25EC2"/>
    <w:rsid w:val="00B26731"/>
    <w:rsid w:val="00B26887"/>
    <w:rsid w:val="00B2698C"/>
    <w:rsid w:val="00B26CC8"/>
    <w:rsid w:val="00B271CB"/>
    <w:rsid w:val="00B2796A"/>
    <w:rsid w:val="00B2799B"/>
    <w:rsid w:val="00B27A74"/>
    <w:rsid w:val="00B27DF9"/>
    <w:rsid w:val="00B27E7D"/>
    <w:rsid w:val="00B27EBF"/>
    <w:rsid w:val="00B3009F"/>
    <w:rsid w:val="00B31565"/>
    <w:rsid w:val="00B315AA"/>
    <w:rsid w:val="00B318B1"/>
    <w:rsid w:val="00B3199F"/>
    <w:rsid w:val="00B31A33"/>
    <w:rsid w:val="00B325DD"/>
    <w:rsid w:val="00B32755"/>
    <w:rsid w:val="00B32D50"/>
    <w:rsid w:val="00B335FF"/>
    <w:rsid w:val="00B33DDE"/>
    <w:rsid w:val="00B340F4"/>
    <w:rsid w:val="00B34604"/>
    <w:rsid w:val="00B34A23"/>
    <w:rsid w:val="00B353D8"/>
    <w:rsid w:val="00B35A54"/>
    <w:rsid w:val="00B35DCD"/>
    <w:rsid w:val="00B361E8"/>
    <w:rsid w:val="00B36826"/>
    <w:rsid w:val="00B370A2"/>
    <w:rsid w:val="00B37222"/>
    <w:rsid w:val="00B3769B"/>
    <w:rsid w:val="00B378AC"/>
    <w:rsid w:val="00B37BE9"/>
    <w:rsid w:val="00B37FC4"/>
    <w:rsid w:val="00B4000B"/>
    <w:rsid w:val="00B40A90"/>
    <w:rsid w:val="00B40F63"/>
    <w:rsid w:val="00B40FDA"/>
    <w:rsid w:val="00B415C2"/>
    <w:rsid w:val="00B4189C"/>
    <w:rsid w:val="00B41C12"/>
    <w:rsid w:val="00B42742"/>
    <w:rsid w:val="00B4296F"/>
    <w:rsid w:val="00B4305E"/>
    <w:rsid w:val="00B43838"/>
    <w:rsid w:val="00B43A89"/>
    <w:rsid w:val="00B43CC0"/>
    <w:rsid w:val="00B43FE4"/>
    <w:rsid w:val="00B44082"/>
    <w:rsid w:val="00B44433"/>
    <w:rsid w:val="00B4507A"/>
    <w:rsid w:val="00B450B7"/>
    <w:rsid w:val="00B450DE"/>
    <w:rsid w:val="00B45460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F9A"/>
    <w:rsid w:val="00B52D0C"/>
    <w:rsid w:val="00B52D13"/>
    <w:rsid w:val="00B53107"/>
    <w:rsid w:val="00B53769"/>
    <w:rsid w:val="00B53B72"/>
    <w:rsid w:val="00B549BF"/>
    <w:rsid w:val="00B55BB7"/>
    <w:rsid w:val="00B5686D"/>
    <w:rsid w:val="00B569BB"/>
    <w:rsid w:val="00B56F48"/>
    <w:rsid w:val="00B578A6"/>
    <w:rsid w:val="00B6028B"/>
    <w:rsid w:val="00B606CB"/>
    <w:rsid w:val="00B60959"/>
    <w:rsid w:val="00B60FBC"/>
    <w:rsid w:val="00B6142F"/>
    <w:rsid w:val="00B61BD1"/>
    <w:rsid w:val="00B61DF1"/>
    <w:rsid w:val="00B62CBC"/>
    <w:rsid w:val="00B630F6"/>
    <w:rsid w:val="00B6396D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BDE"/>
    <w:rsid w:val="00B7179B"/>
    <w:rsid w:val="00B71B7D"/>
    <w:rsid w:val="00B7235D"/>
    <w:rsid w:val="00B72892"/>
    <w:rsid w:val="00B72A0A"/>
    <w:rsid w:val="00B72DBC"/>
    <w:rsid w:val="00B73107"/>
    <w:rsid w:val="00B73C68"/>
    <w:rsid w:val="00B747BB"/>
    <w:rsid w:val="00B749F5"/>
    <w:rsid w:val="00B74A26"/>
    <w:rsid w:val="00B74F23"/>
    <w:rsid w:val="00B75323"/>
    <w:rsid w:val="00B75571"/>
    <w:rsid w:val="00B75E48"/>
    <w:rsid w:val="00B76A4E"/>
    <w:rsid w:val="00B7740C"/>
    <w:rsid w:val="00B77B61"/>
    <w:rsid w:val="00B8039E"/>
    <w:rsid w:val="00B8109D"/>
    <w:rsid w:val="00B813C9"/>
    <w:rsid w:val="00B81462"/>
    <w:rsid w:val="00B81513"/>
    <w:rsid w:val="00B81593"/>
    <w:rsid w:val="00B83E55"/>
    <w:rsid w:val="00B849D3"/>
    <w:rsid w:val="00B85955"/>
    <w:rsid w:val="00B85EDC"/>
    <w:rsid w:val="00B85F92"/>
    <w:rsid w:val="00B86A18"/>
    <w:rsid w:val="00B86C64"/>
    <w:rsid w:val="00B8710C"/>
    <w:rsid w:val="00B87396"/>
    <w:rsid w:val="00B90C2F"/>
    <w:rsid w:val="00B91496"/>
    <w:rsid w:val="00B916D3"/>
    <w:rsid w:val="00B92321"/>
    <w:rsid w:val="00B9278E"/>
    <w:rsid w:val="00B928EA"/>
    <w:rsid w:val="00B92BE1"/>
    <w:rsid w:val="00B93C18"/>
    <w:rsid w:val="00B93CCD"/>
    <w:rsid w:val="00B94002"/>
    <w:rsid w:val="00B947DE"/>
    <w:rsid w:val="00B94978"/>
    <w:rsid w:val="00B94F1A"/>
    <w:rsid w:val="00B9556D"/>
    <w:rsid w:val="00B95701"/>
    <w:rsid w:val="00B95EED"/>
    <w:rsid w:val="00B97263"/>
    <w:rsid w:val="00B97697"/>
    <w:rsid w:val="00B97CE0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9FB"/>
    <w:rsid w:val="00BA2A82"/>
    <w:rsid w:val="00BA357B"/>
    <w:rsid w:val="00BA35C7"/>
    <w:rsid w:val="00BA4718"/>
    <w:rsid w:val="00BA48FB"/>
    <w:rsid w:val="00BA5028"/>
    <w:rsid w:val="00BA5712"/>
    <w:rsid w:val="00BA5FF1"/>
    <w:rsid w:val="00BA624B"/>
    <w:rsid w:val="00BA646A"/>
    <w:rsid w:val="00BA66C3"/>
    <w:rsid w:val="00BA6737"/>
    <w:rsid w:val="00BA67B7"/>
    <w:rsid w:val="00BA67C7"/>
    <w:rsid w:val="00BA7479"/>
    <w:rsid w:val="00BA7D43"/>
    <w:rsid w:val="00BB0293"/>
    <w:rsid w:val="00BB0A2A"/>
    <w:rsid w:val="00BB0D18"/>
    <w:rsid w:val="00BB0DCC"/>
    <w:rsid w:val="00BB108B"/>
    <w:rsid w:val="00BB1949"/>
    <w:rsid w:val="00BB2D6B"/>
    <w:rsid w:val="00BB31AE"/>
    <w:rsid w:val="00BB37AB"/>
    <w:rsid w:val="00BB488E"/>
    <w:rsid w:val="00BB4A26"/>
    <w:rsid w:val="00BB5046"/>
    <w:rsid w:val="00BB508B"/>
    <w:rsid w:val="00BB539D"/>
    <w:rsid w:val="00BB5846"/>
    <w:rsid w:val="00BB5A14"/>
    <w:rsid w:val="00BB5B23"/>
    <w:rsid w:val="00BB6696"/>
    <w:rsid w:val="00BB6A72"/>
    <w:rsid w:val="00BB6E88"/>
    <w:rsid w:val="00BB70F8"/>
    <w:rsid w:val="00BB78F6"/>
    <w:rsid w:val="00BB7D70"/>
    <w:rsid w:val="00BC03D2"/>
    <w:rsid w:val="00BC180C"/>
    <w:rsid w:val="00BC1811"/>
    <w:rsid w:val="00BC18DD"/>
    <w:rsid w:val="00BC2979"/>
    <w:rsid w:val="00BC2ADA"/>
    <w:rsid w:val="00BC3022"/>
    <w:rsid w:val="00BC3667"/>
    <w:rsid w:val="00BC378F"/>
    <w:rsid w:val="00BC40D1"/>
    <w:rsid w:val="00BC4881"/>
    <w:rsid w:val="00BC4E52"/>
    <w:rsid w:val="00BC54B9"/>
    <w:rsid w:val="00BC5553"/>
    <w:rsid w:val="00BC65C2"/>
    <w:rsid w:val="00BC6847"/>
    <w:rsid w:val="00BC704F"/>
    <w:rsid w:val="00BC75EB"/>
    <w:rsid w:val="00BC7A79"/>
    <w:rsid w:val="00BD07B1"/>
    <w:rsid w:val="00BD0B0E"/>
    <w:rsid w:val="00BD0BA8"/>
    <w:rsid w:val="00BD1242"/>
    <w:rsid w:val="00BD16A8"/>
    <w:rsid w:val="00BD1A00"/>
    <w:rsid w:val="00BD2700"/>
    <w:rsid w:val="00BD2D61"/>
    <w:rsid w:val="00BD32A9"/>
    <w:rsid w:val="00BD39C1"/>
    <w:rsid w:val="00BD4389"/>
    <w:rsid w:val="00BD4ACF"/>
    <w:rsid w:val="00BD4D77"/>
    <w:rsid w:val="00BD56A0"/>
    <w:rsid w:val="00BD5890"/>
    <w:rsid w:val="00BD5AB6"/>
    <w:rsid w:val="00BD5ADE"/>
    <w:rsid w:val="00BD5F54"/>
    <w:rsid w:val="00BD61C0"/>
    <w:rsid w:val="00BD6564"/>
    <w:rsid w:val="00BD6962"/>
    <w:rsid w:val="00BD71D1"/>
    <w:rsid w:val="00BD7359"/>
    <w:rsid w:val="00BD784A"/>
    <w:rsid w:val="00BD7DBD"/>
    <w:rsid w:val="00BE00BE"/>
    <w:rsid w:val="00BE0E8F"/>
    <w:rsid w:val="00BE1828"/>
    <w:rsid w:val="00BE1998"/>
    <w:rsid w:val="00BE2386"/>
    <w:rsid w:val="00BE26A7"/>
    <w:rsid w:val="00BE27E8"/>
    <w:rsid w:val="00BE2899"/>
    <w:rsid w:val="00BE2BE7"/>
    <w:rsid w:val="00BE365E"/>
    <w:rsid w:val="00BE3840"/>
    <w:rsid w:val="00BE4251"/>
    <w:rsid w:val="00BE49D7"/>
    <w:rsid w:val="00BE4DDF"/>
    <w:rsid w:val="00BE4E16"/>
    <w:rsid w:val="00BE4F18"/>
    <w:rsid w:val="00BE527B"/>
    <w:rsid w:val="00BE59A1"/>
    <w:rsid w:val="00BE5CD4"/>
    <w:rsid w:val="00BE5DA7"/>
    <w:rsid w:val="00BE628E"/>
    <w:rsid w:val="00BE638A"/>
    <w:rsid w:val="00BE65E8"/>
    <w:rsid w:val="00BE66E2"/>
    <w:rsid w:val="00BE67A4"/>
    <w:rsid w:val="00BE7182"/>
    <w:rsid w:val="00BE727C"/>
    <w:rsid w:val="00BE7865"/>
    <w:rsid w:val="00BE7AE0"/>
    <w:rsid w:val="00BE7F61"/>
    <w:rsid w:val="00BF0679"/>
    <w:rsid w:val="00BF09F1"/>
    <w:rsid w:val="00BF0F44"/>
    <w:rsid w:val="00BF1737"/>
    <w:rsid w:val="00BF18C2"/>
    <w:rsid w:val="00BF2042"/>
    <w:rsid w:val="00BF2315"/>
    <w:rsid w:val="00BF2F39"/>
    <w:rsid w:val="00BF3003"/>
    <w:rsid w:val="00BF38D9"/>
    <w:rsid w:val="00BF3AF9"/>
    <w:rsid w:val="00BF3F19"/>
    <w:rsid w:val="00BF40A3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A2E"/>
    <w:rsid w:val="00C0001F"/>
    <w:rsid w:val="00C002CC"/>
    <w:rsid w:val="00C00CA6"/>
    <w:rsid w:val="00C00E20"/>
    <w:rsid w:val="00C01649"/>
    <w:rsid w:val="00C01779"/>
    <w:rsid w:val="00C01EB6"/>
    <w:rsid w:val="00C0283D"/>
    <w:rsid w:val="00C02933"/>
    <w:rsid w:val="00C031A0"/>
    <w:rsid w:val="00C034D6"/>
    <w:rsid w:val="00C0407A"/>
    <w:rsid w:val="00C04CBB"/>
    <w:rsid w:val="00C04CC5"/>
    <w:rsid w:val="00C060CF"/>
    <w:rsid w:val="00C0720A"/>
    <w:rsid w:val="00C10211"/>
    <w:rsid w:val="00C10273"/>
    <w:rsid w:val="00C1037C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D95"/>
    <w:rsid w:val="00C20C8E"/>
    <w:rsid w:val="00C20CC2"/>
    <w:rsid w:val="00C2131D"/>
    <w:rsid w:val="00C21323"/>
    <w:rsid w:val="00C21AF1"/>
    <w:rsid w:val="00C21B34"/>
    <w:rsid w:val="00C21D44"/>
    <w:rsid w:val="00C221A6"/>
    <w:rsid w:val="00C2259A"/>
    <w:rsid w:val="00C23DA4"/>
    <w:rsid w:val="00C23FA4"/>
    <w:rsid w:val="00C2406C"/>
    <w:rsid w:val="00C24306"/>
    <w:rsid w:val="00C255B2"/>
    <w:rsid w:val="00C25670"/>
    <w:rsid w:val="00C25A30"/>
    <w:rsid w:val="00C25B11"/>
    <w:rsid w:val="00C26D95"/>
    <w:rsid w:val="00C2722E"/>
    <w:rsid w:val="00C27CE3"/>
    <w:rsid w:val="00C27D2D"/>
    <w:rsid w:val="00C27D8F"/>
    <w:rsid w:val="00C27EA7"/>
    <w:rsid w:val="00C30110"/>
    <w:rsid w:val="00C30680"/>
    <w:rsid w:val="00C308B3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433E"/>
    <w:rsid w:val="00C34862"/>
    <w:rsid w:val="00C34A03"/>
    <w:rsid w:val="00C356B0"/>
    <w:rsid w:val="00C35DDF"/>
    <w:rsid w:val="00C36143"/>
    <w:rsid w:val="00C3681F"/>
    <w:rsid w:val="00C36A05"/>
    <w:rsid w:val="00C36B44"/>
    <w:rsid w:val="00C36C0C"/>
    <w:rsid w:val="00C36EEE"/>
    <w:rsid w:val="00C37DCB"/>
    <w:rsid w:val="00C37DDB"/>
    <w:rsid w:val="00C402D6"/>
    <w:rsid w:val="00C40AA9"/>
    <w:rsid w:val="00C41833"/>
    <w:rsid w:val="00C419EF"/>
    <w:rsid w:val="00C41C42"/>
    <w:rsid w:val="00C4217D"/>
    <w:rsid w:val="00C425B8"/>
    <w:rsid w:val="00C43EA5"/>
    <w:rsid w:val="00C44075"/>
    <w:rsid w:val="00C4455F"/>
    <w:rsid w:val="00C44778"/>
    <w:rsid w:val="00C45318"/>
    <w:rsid w:val="00C4536B"/>
    <w:rsid w:val="00C45486"/>
    <w:rsid w:val="00C4676B"/>
    <w:rsid w:val="00C46DD8"/>
    <w:rsid w:val="00C47026"/>
    <w:rsid w:val="00C470D3"/>
    <w:rsid w:val="00C473C1"/>
    <w:rsid w:val="00C47A8B"/>
    <w:rsid w:val="00C47AFD"/>
    <w:rsid w:val="00C47CA4"/>
    <w:rsid w:val="00C501C8"/>
    <w:rsid w:val="00C50326"/>
    <w:rsid w:val="00C50487"/>
    <w:rsid w:val="00C5072C"/>
    <w:rsid w:val="00C50FE0"/>
    <w:rsid w:val="00C512C9"/>
    <w:rsid w:val="00C515F3"/>
    <w:rsid w:val="00C516B6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31B"/>
    <w:rsid w:val="00C53C0A"/>
    <w:rsid w:val="00C54868"/>
    <w:rsid w:val="00C54DB5"/>
    <w:rsid w:val="00C55441"/>
    <w:rsid w:val="00C55804"/>
    <w:rsid w:val="00C569C4"/>
    <w:rsid w:val="00C573F6"/>
    <w:rsid w:val="00C5778D"/>
    <w:rsid w:val="00C57F67"/>
    <w:rsid w:val="00C60392"/>
    <w:rsid w:val="00C60481"/>
    <w:rsid w:val="00C60DA7"/>
    <w:rsid w:val="00C616DB"/>
    <w:rsid w:val="00C61EFB"/>
    <w:rsid w:val="00C62E49"/>
    <w:rsid w:val="00C631E9"/>
    <w:rsid w:val="00C63561"/>
    <w:rsid w:val="00C63816"/>
    <w:rsid w:val="00C638ED"/>
    <w:rsid w:val="00C6441A"/>
    <w:rsid w:val="00C64F21"/>
    <w:rsid w:val="00C651E9"/>
    <w:rsid w:val="00C656FC"/>
    <w:rsid w:val="00C657F5"/>
    <w:rsid w:val="00C65987"/>
    <w:rsid w:val="00C65A41"/>
    <w:rsid w:val="00C65B70"/>
    <w:rsid w:val="00C65F72"/>
    <w:rsid w:val="00C66A01"/>
    <w:rsid w:val="00C66F19"/>
    <w:rsid w:val="00C702FF"/>
    <w:rsid w:val="00C70644"/>
    <w:rsid w:val="00C7092C"/>
    <w:rsid w:val="00C7108E"/>
    <w:rsid w:val="00C71557"/>
    <w:rsid w:val="00C71F8E"/>
    <w:rsid w:val="00C72494"/>
    <w:rsid w:val="00C7250A"/>
    <w:rsid w:val="00C7278F"/>
    <w:rsid w:val="00C7312D"/>
    <w:rsid w:val="00C734CA"/>
    <w:rsid w:val="00C73EA7"/>
    <w:rsid w:val="00C7418D"/>
    <w:rsid w:val="00C743D2"/>
    <w:rsid w:val="00C749DF"/>
    <w:rsid w:val="00C75160"/>
    <w:rsid w:val="00C7533D"/>
    <w:rsid w:val="00C75368"/>
    <w:rsid w:val="00C7558C"/>
    <w:rsid w:val="00C75FA5"/>
    <w:rsid w:val="00C77690"/>
    <w:rsid w:val="00C77EFF"/>
    <w:rsid w:val="00C806AA"/>
    <w:rsid w:val="00C807DA"/>
    <w:rsid w:val="00C809D3"/>
    <w:rsid w:val="00C81065"/>
    <w:rsid w:val="00C82673"/>
    <w:rsid w:val="00C8299B"/>
    <w:rsid w:val="00C82DAB"/>
    <w:rsid w:val="00C82E7F"/>
    <w:rsid w:val="00C830D2"/>
    <w:rsid w:val="00C83605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540F"/>
    <w:rsid w:val="00C8578C"/>
    <w:rsid w:val="00C85E1E"/>
    <w:rsid w:val="00C86884"/>
    <w:rsid w:val="00C86D37"/>
    <w:rsid w:val="00C872BE"/>
    <w:rsid w:val="00C877BE"/>
    <w:rsid w:val="00C87837"/>
    <w:rsid w:val="00C87F0A"/>
    <w:rsid w:val="00C90086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DFC"/>
    <w:rsid w:val="00C93F91"/>
    <w:rsid w:val="00C9412F"/>
    <w:rsid w:val="00C94485"/>
    <w:rsid w:val="00C94EFE"/>
    <w:rsid w:val="00C95969"/>
    <w:rsid w:val="00C96B1B"/>
    <w:rsid w:val="00C976F5"/>
    <w:rsid w:val="00CA0040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A6D"/>
    <w:rsid w:val="00CA4CCD"/>
    <w:rsid w:val="00CA4D78"/>
    <w:rsid w:val="00CA4FC1"/>
    <w:rsid w:val="00CA5916"/>
    <w:rsid w:val="00CA5D0B"/>
    <w:rsid w:val="00CA5DFD"/>
    <w:rsid w:val="00CA5EA7"/>
    <w:rsid w:val="00CA6A63"/>
    <w:rsid w:val="00CA7059"/>
    <w:rsid w:val="00CA7931"/>
    <w:rsid w:val="00CA7A2B"/>
    <w:rsid w:val="00CA7EAE"/>
    <w:rsid w:val="00CB0E41"/>
    <w:rsid w:val="00CB19C9"/>
    <w:rsid w:val="00CB1D7D"/>
    <w:rsid w:val="00CB22AB"/>
    <w:rsid w:val="00CB2E50"/>
    <w:rsid w:val="00CB3187"/>
    <w:rsid w:val="00CB31B7"/>
    <w:rsid w:val="00CB3874"/>
    <w:rsid w:val="00CB3FD6"/>
    <w:rsid w:val="00CB4B23"/>
    <w:rsid w:val="00CB4CEC"/>
    <w:rsid w:val="00CB4DF8"/>
    <w:rsid w:val="00CB5034"/>
    <w:rsid w:val="00CB507F"/>
    <w:rsid w:val="00CB50B8"/>
    <w:rsid w:val="00CB5B99"/>
    <w:rsid w:val="00CB5C2A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5E6"/>
    <w:rsid w:val="00CC2041"/>
    <w:rsid w:val="00CC2492"/>
    <w:rsid w:val="00CC2794"/>
    <w:rsid w:val="00CC2E83"/>
    <w:rsid w:val="00CC32FD"/>
    <w:rsid w:val="00CC432C"/>
    <w:rsid w:val="00CC4864"/>
    <w:rsid w:val="00CC4E9F"/>
    <w:rsid w:val="00CC5667"/>
    <w:rsid w:val="00CC5D8E"/>
    <w:rsid w:val="00CC62E2"/>
    <w:rsid w:val="00CC66CF"/>
    <w:rsid w:val="00CC6DAA"/>
    <w:rsid w:val="00CD0192"/>
    <w:rsid w:val="00CD1048"/>
    <w:rsid w:val="00CD1130"/>
    <w:rsid w:val="00CD11DA"/>
    <w:rsid w:val="00CD12A4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32D"/>
    <w:rsid w:val="00CD436D"/>
    <w:rsid w:val="00CD442F"/>
    <w:rsid w:val="00CD5537"/>
    <w:rsid w:val="00CD5951"/>
    <w:rsid w:val="00CD5E57"/>
    <w:rsid w:val="00CD5F57"/>
    <w:rsid w:val="00CD674B"/>
    <w:rsid w:val="00CD7A51"/>
    <w:rsid w:val="00CD7D5A"/>
    <w:rsid w:val="00CE004B"/>
    <w:rsid w:val="00CE1578"/>
    <w:rsid w:val="00CE1CC5"/>
    <w:rsid w:val="00CE20C7"/>
    <w:rsid w:val="00CE2BCE"/>
    <w:rsid w:val="00CE3E5B"/>
    <w:rsid w:val="00CE46BB"/>
    <w:rsid w:val="00CE5EF3"/>
    <w:rsid w:val="00CE68DB"/>
    <w:rsid w:val="00CE6C66"/>
    <w:rsid w:val="00CE7F3B"/>
    <w:rsid w:val="00CF0703"/>
    <w:rsid w:val="00CF0994"/>
    <w:rsid w:val="00CF09DA"/>
    <w:rsid w:val="00CF0CF1"/>
    <w:rsid w:val="00CF0D2B"/>
    <w:rsid w:val="00CF0F1F"/>
    <w:rsid w:val="00CF10BC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950"/>
    <w:rsid w:val="00CF407F"/>
    <w:rsid w:val="00CF4176"/>
    <w:rsid w:val="00CF42CE"/>
    <w:rsid w:val="00CF4301"/>
    <w:rsid w:val="00CF47CC"/>
    <w:rsid w:val="00CF5685"/>
    <w:rsid w:val="00CF633D"/>
    <w:rsid w:val="00CF670A"/>
    <w:rsid w:val="00CF68C8"/>
    <w:rsid w:val="00CF6D8C"/>
    <w:rsid w:val="00CF713E"/>
    <w:rsid w:val="00CF7DA6"/>
    <w:rsid w:val="00D006D7"/>
    <w:rsid w:val="00D01666"/>
    <w:rsid w:val="00D0188C"/>
    <w:rsid w:val="00D021B5"/>
    <w:rsid w:val="00D025CA"/>
    <w:rsid w:val="00D02DDD"/>
    <w:rsid w:val="00D02FBB"/>
    <w:rsid w:val="00D034BD"/>
    <w:rsid w:val="00D03DD1"/>
    <w:rsid w:val="00D0419C"/>
    <w:rsid w:val="00D042E0"/>
    <w:rsid w:val="00D0441C"/>
    <w:rsid w:val="00D0485A"/>
    <w:rsid w:val="00D04FD1"/>
    <w:rsid w:val="00D0550B"/>
    <w:rsid w:val="00D05557"/>
    <w:rsid w:val="00D0565C"/>
    <w:rsid w:val="00D0571B"/>
    <w:rsid w:val="00D06351"/>
    <w:rsid w:val="00D06A7C"/>
    <w:rsid w:val="00D06C98"/>
    <w:rsid w:val="00D07D4A"/>
    <w:rsid w:val="00D1041E"/>
    <w:rsid w:val="00D11D3D"/>
    <w:rsid w:val="00D11DC4"/>
    <w:rsid w:val="00D12AA1"/>
    <w:rsid w:val="00D131FA"/>
    <w:rsid w:val="00D1357D"/>
    <w:rsid w:val="00D137DC"/>
    <w:rsid w:val="00D14BAC"/>
    <w:rsid w:val="00D15624"/>
    <w:rsid w:val="00D158D9"/>
    <w:rsid w:val="00D15B33"/>
    <w:rsid w:val="00D16205"/>
    <w:rsid w:val="00D1646D"/>
    <w:rsid w:val="00D1728A"/>
    <w:rsid w:val="00D173D3"/>
    <w:rsid w:val="00D175BA"/>
    <w:rsid w:val="00D17707"/>
    <w:rsid w:val="00D17B67"/>
    <w:rsid w:val="00D17EE2"/>
    <w:rsid w:val="00D206D9"/>
    <w:rsid w:val="00D20856"/>
    <w:rsid w:val="00D20EA4"/>
    <w:rsid w:val="00D210F2"/>
    <w:rsid w:val="00D216E5"/>
    <w:rsid w:val="00D2202B"/>
    <w:rsid w:val="00D223B4"/>
    <w:rsid w:val="00D2267E"/>
    <w:rsid w:val="00D22AC5"/>
    <w:rsid w:val="00D22F0C"/>
    <w:rsid w:val="00D23D28"/>
    <w:rsid w:val="00D2455A"/>
    <w:rsid w:val="00D247C3"/>
    <w:rsid w:val="00D24BCF"/>
    <w:rsid w:val="00D25B76"/>
    <w:rsid w:val="00D25B93"/>
    <w:rsid w:val="00D25DDA"/>
    <w:rsid w:val="00D25EF7"/>
    <w:rsid w:val="00D25F61"/>
    <w:rsid w:val="00D2612A"/>
    <w:rsid w:val="00D261DF"/>
    <w:rsid w:val="00D26535"/>
    <w:rsid w:val="00D26A97"/>
    <w:rsid w:val="00D26D36"/>
    <w:rsid w:val="00D26D49"/>
    <w:rsid w:val="00D27479"/>
    <w:rsid w:val="00D2799B"/>
    <w:rsid w:val="00D30AEE"/>
    <w:rsid w:val="00D31108"/>
    <w:rsid w:val="00D319D0"/>
    <w:rsid w:val="00D31CB4"/>
    <w:rsid w:val="00D31D8F"/>
    <w:rsid w:val="00D32167"/>
    <w:rsid w:val="00D32977"/>
    <w:rsid w:val="00D33746"/>
    <w:rsid w:val="00D33C62"/>
    <w:rsid w:val="00D33FFE"/>
    <w:rsid w:val="00D34225"/>
    <w:rsid w:val="00D34554"/>
    <w:rsid w:val="00D3582E"/>
    <w:rsid w:val="00D35C34"/>
    <w:rsid w:val="00D366E0"/>
    <w:rsid w:val="00D36C1C"/>
    <w:rsid w:val="00D37557"/>
    <w:rsid w:val="00D37893"/>
    <w:rsid w:val="00D37A21"/>
    <w:rsid w:val="00D407AB"/>
    <w:rsid w:val="00D41335"/>
    <w:rsid w:val="00D42131"/>
    <w:rsid w:val="00D430E8"/>
    <w:rsid w:val="00D4317D"/>
    <w:rsid w:val="00D432AA"/>
    <w:rsid w:val="00D43669"/>
    <w:rsid w:val="00D43B2E"/>
    <w:rsid w:val="00D44551"/>
    <w:rsid w:val="00D44600"/>
    <w:rsid w:val="00D449DF"/>
    <w:rsid w:val="00D44DA6"/>
    <w:rsid w:val="00D44F86"/>
    <w:rsid w:val="00D455D6"/>
    <w:rsid w:val="00D4590B"/>
    <w:rsid w:val="00D46145"/>
    <w:rsid w:val="00D46656"/>
    <w:rsid w:val="00D46A27"/>
    <w:rsid w:val="00D46C59"/>
    <w:rsid w:val="00D47885"/>
    <w:rsid w:val="00D47CD9"/>
    <w:rsid w:val="00D47FD4"/>
    <w:rsid w:val="00D503AC"/>
    <w:rsid w:val="00D5092C"/>
    <w:rsid w:val="00D50BE0"/>
    <w:rsid w:val="00D50F4D"/>
    <w:rsid w:val="00D51675"/>
    <w:rsid w:val="00D51E51"/>
    <w:rsid w:val="00D52C92"/>
    <w:rsid w:val="00D53646"/>
    <w:rsid w:val="00D536E7"/>
    <w:rsid w:val="00D53AC4"/>
    <w:rsid w:val="00D542D3"/>
    <w:rsid w:val="00D558AC"/>
    <w:rsid w:val="00D55A52"/>
    <w:rsid w:val="00D55AC1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5CA"/>
    <w:rsid w:val="00D61ADB"/>
    <w:rsid w:val="00D61BD5"/>
    <w:rsid w:val="00D6245D"/>
    <w:rsid w:val="00D62A39"/>
    <w:rsid w:val="00D62B50"/>
    <w:rsid w:val="00D62DBB"/>
    <w:rsid w:val="00D62FCE"/>
    <w:rsid w:val="00D631D7"/>
    <w:rsid w:val="00D639DC"/>
    <w:rsid w:val="00D63F49"/>
    <w:rsid w:val="00D64357"/>
    <w:rsid w:val="00D644D3"/>
    <w:rsid w:val="00D644ED"/>
    <w:rsid w:val="00D64A35"/>
    <w:rsid w:val="00D64B55"/>
    <w:rsid w:val="00D64B5A"/>
    <w:rsid w:val="00D64D1C"/>
    <w:rsid w:val="00D64D7F"/>
    <w:rsid w:val="00D654FF"/>
    <w:rsid w:val="00D66CA1"/>
    <w:rsid w:val="00D671B8"/>
    <w:rsid w:val="00D671E0"/>
    <w:rsid w:val="00D67447"/>
    <w:rsid w:val="00D70661"/>
    <w:rsid w:val="00D70738"/>
    <w:rsid w:val="00D70B5F"/>
    <w:rsid w:val="00D70F49"/>
    <w:rsid w:val="00D71BCA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74FB"/>
    <w:rsid w:val="00D77528"/>
    <w:rsid w:val="00D77F0E"/>
    <w:rsid w:val="00D77FA4"/>
    <w:rsid w:val="00D802F4"/>
    <w:rsid w:val="00D806D3"/>
    <w:rsid w:val="00D80C22"/>
    <w:rsid w:val="00D81173"/>
    <w:rsid w:val="00D81509"/>
    <w:rsid w:val="00D815BB"/>
    <w:rsid w:val="00D81B8C"/>
    <w:rsid w:val="00D822F7"/>
    <w:rsid w:val="00D82320"/>
    <w:rsid w:val="00D824A0"/>
    <w:rsid w:val="00D824C2"/>
    <w:rsid w:val="00D82502"/>
    <w:rsid w:val="00D82A28"/>
    <w:rsid w:val="00D835AF"/>
    <w:rsid w:val="00D83788"/>
    <w:rsid w:val="00D837EF"/>
    <w:rsid w:val="00D83CC4"/>
    <w:rsid w:val="00D83F19"/>
    <w:rsid w:val="00D8438E"/>
    <w:rsid w:val="00D84F27"/>
    <w:rsid w:val="00D85749"/>
    <w:rsid w:val="00D85C5E"/>
    <w:rsid w:val="00D86520"/>
    <w:rsid w:val="00D8745F"/>
    <w:rsid w:val="00D877AA"/>
    <w:rsid w:val="00D8791A"/>
    <w:rsid w:val="00D87E4C"/>
    <w:rsid w:val="00D90333"/>
    <w:rsid w:val="00D90369"/>
    <w:rsid w:val="00D9072D"/>
    <w:rsid w:val="00D90A07"/>
    <w:rsid w:val="00D90A57"/>
    <w:rsid w:val="00D90E9E"/>
    <w:rsid w:val="00D912F3"/>
    <w:rsid w:val="00D91673"/>
    <w:rsid w:val="00D9184C"/>
    <w:rsid w:val="00D9211A"/>
    <w:rsid w:val="00D926DC"/>
    <w:rsid w:val="00D92CA2"/>
    <w:rsid w:val="00D92E9E"/>
    <w:rsid w:val="00D93C91"/>
    <w:rsid w:val="00D9400D"/>
    <w:rsid w:val="00D9438D"/>
    <w:rsid w:val="00D948C8"/>
    <w:rsid w:val="00D94F82"/>
    <w:rsid w:val="00D95131"/>
    <w:rsid w:val="00D9513F"/>
    <w:rsid w:val="00D953D3"/>
    <w:rsid w:val="00D957F8"/>
    <w:rsid w:val="00D95920"/>
    <w:rsid w:val="00D95A90"/>
    <w:rsid w:val="00D95BD0"/>
    <w:rsid w:val="00D95D04"/>
    <w:rsid w:val="00D95D44"/>
    <w:rsid w:val="00D96B5F"/>
    <w:rsid w:val="00D96ED1"/>
    <w:rsid w:val="00D96F30"/>
    <w:rsid w:val="00D97512"/>
    <w:rsid w:val="00D97D09"/>
    <w:rsid w:val="00DA038E"/>
    <w:rsid w:val="00DA07AA"/>
    <w:rsid w:val="00DA17A1"/>
    <w:rsid w:val="00DA18D5"/>
    <w:rsid w:val="00DA1B33"/>
    <w:rsid w:val="00DA1D68"/>
    <w:rsid w:val="00DA1DD6"/>
    <w:rsid w:val="00DA1E38"/>
    <w:rsid w:val="00DA1EC2"/>
    <w:rsid w:val="00DA21FE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5D39"/>
    <w:rsid w:val="00DA5DEB"/>
    <w:rsid w:val="00DA6242"/>
    <w:rsid w:val="00DA68BD"/>
    <w:rsid w:val="00DA6A28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1004"/>
    <w:rsid w:val="00DB13DE"/>
    <w:rsid w:val="00DB154D"/>
    <w:rsid w:val="00DB1D96"/>
    <w:rsid w:val="00DB1E6A"/>
    <w:rsid w:val="00DB22EE"/>
    <w:rsid w:val="00DB2BEB"/>
    <w:rsid w:val="00DB2D27"/>
    <w:rsid w:val="00DB2DE4"/>
    <w:rsid w:val="00DB535F"/>
    <w:rsid w:val="00DB5637"/>
    <w:rsid w:val="00DB5786"/>
    <w:rsid w:val="00DB5AAB"/>
    <w:rsid w:val="00DB5DCB"/>
    <w:rsid w:val="00DB6B7B"/>
    <w:rsid w:val="00DB6B98"/>
    <w:rsid w:val="00DB7C15"/>
    <w:rsid w:val="00DB7C4D"/>
    <w:rsid w:val="00DB7C94"/>
    <w:rsid w:val="00DB7D37"/>
    <w:rsid w:val="00DC0142"/>
    <w:rsid w:val="00DC02D7"/>
    <w:rsid w:val="00DC04B6"/>
    <w:rsid w:val="00DC086A"/>
    <w:rsid w:val="00DC093E"/>
    <w:rsid w:val="00DC0B27"/>
    <w:rsid w:val="00DC0DDC"/>
    <w:rsid w:val="00DC1080"/>
    <w:rsid w:val="00DC1513"/>
    <w:rsid w:val="00DC1C88"/>
    <w:rsid w:val="00DC267C"/>
    <w:rsid w:val="00DC285B"/>
    <w:rsid w:val="00DC2A9C"/>
    <w:rsid w:val="00DC2FFC"/>
    <w:rsid w:val="00DC34C6"/>
    <w:rsid w:val="00DC3725"/>
    <w:rsid w:val="00DC3E5C"/>
    <w:rsid w:val="00DC466E"/>
    <w:rsid w:val="00DC5046"/>
    <w:rsid w:val="00DC5F9E"/>
    <w:rsid w:val="00DC65CC"/>
    <w:rsid w:val="00DC678C"/>
    <w:rsid w:val="00DC67A7"/>
    <w:rsid w:val="00DC7A11"/>
    <w:rsid w:val="00DC7A5A"/>
    <w:rsid w:val="00DC7CFD"/>
    <w:rsid w:val="00DC7EE2"/>
    <w:rsid w:val="00DC7F2A"/>
    <w:rsid w:val="00DD0B98"/>
    <w:rsid w:val="00DD1346"/>
    <w:rsid w:val="00DD14FE"/>
    <w:rsid w:val="00DD153A"/>
    <w:rsid w:val="00DD159B"/>
    <w:rsid w:val="00DD1EFF"/>
    <w:rsid w:val="00DD22B3"/>
    <w:rsid w:val="00DD2572"/>
    <w:rsid w:val="00DD26F0"/>
    <w:rsid w:val="00DD2892"/>
    <w:rsid w:val="00DD2A09"/>
    <w:rsid w:val="00DD2F9A"/>
    <w:rsid w:val="00DD37DA"/>
    <w:rsid w:val="00DD46FA"/>
    <w:rsid w:val="00DD4A79"/>
    <w:rsid w:val="00DD4FCB"/>
    <w:rsid w:val="00DD54F2"/>
    <w:rsid w:val="00DD5845"/>
    <w:rsid w:val="00DD5870"/>
    <w:rsid w:val="00DD5914"/>
    <w:rsid w:val="00DD5FB5"/>
    <w:rsid w:val="00DD6009"/>
    <w:rsid w:val="00DD6B83"/>
    <w:rsid w:val="00DD793F"/>
    <w:rsid w:val="00DD79BD"/>
    <w:rsid w:val="00DD7BA0"/>
    <w:rsid w:val="00DD7D2E"/>
    <w:rsid w:val="00DE01D8"/>
    <w:rsid w:val="00DE0267"/>
    <w:rsid w:val="00DE079D"/>
    <w:rsid w:val="00DE0904"/>
    <w:rsid w:val="00DE0A8D"/>
    <w:rsid w:val="00DE0B7D"/>
    <w:rsid w:val="00DE0F11"/>
    <w:rsid w:val="00DE154A"/>
    <w:rsid w:val="00DE16C1"/>
    <w:rsid w:val="00DE1C44"/>
    <w:rsid w:val="00DE3011"/>
    <w:rsid w:val="00DE3753"/>
    <w:rsid w:val="00DE4BBA"/>
    <w:rsid w:val="00DE4CB0"/>
    <w:rsid w:val="00DE4D45"/>
    <w:rsid w:val="00DE5570"/>
    <w:rsid w:val="00DE5B8C"/>
    <w:rsid w:val="00DE6480"/>
    <w:rsid w:val="00DE6AE7"/>
    <w:rsid w:val="00DE7198"/>
    <w:rsid w:val="00DE7260"/>
    <w:rsid w:val="00DE7AD9"/>
    <w:rsid w:val="00DE7F77"/>
    <w:rsid w:val="00DF06AE"/>
    <w:rsid w:val="00DF080C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F44"/>
    <w:rsid w:val="00E002DF"/>
    <w:rsid w:val="00E009BA"/>
    <w:rsid w:val="00E01311"/>
    <w:rsid w:val="00E01422"/>
    <w:rsid w:val="00E01624"/>
    <w:rsid w:val="00E02347"/>
    <w:rsid w:val="00E0246B"/>
    <w:rsid w:val="00E02BBB"/>
    <w:rsid w:val="00E0333B"/>
    <w:rsid w:val="00E03C6B"/>
    <w:rsid w:val="00E047ED"/>
    <w:rsid w:val="00E04B2C"/>
    <w:rsid w:val="00E0596F"/>
    <w:rsid w:val="00E066DB"/>
    <w:rsid w:val="00E069DD"/>
    <w:rsid w:val="00E06C2E"/>
    <w:rsid w:val="00E07162"/>
    <w:rsid w:val="00E0740B"/>
    <w:rsid w:val="00E076E6"/>
    <w:rsid w:val="00E07EE9"/>
    <w:rsid w:val="00E10A3D"/>
    <w:rsid w:val="00E10F26"/>
    <w:rsid w:val="00E1105F"/>
    <w:rsid w:val="00E1286F"/>
    <w:rsid w:val="00E13271"/>
    <w:rsid w:val="00E13696"/>
    <w:rsid w:val="00E13DA2"/>
    <w:rsid w:val="00E146D4"/>
    <w:rsid w:val="00E14814"/>
    <w:rsid w:val="00E150F6"/>
    <w:rsid w:val="00E158FD"/>
    <w:rsid w:val="00E16420"/>
    <w:rsid w:val="00E16F0B"/>
    <w:rsid w:val="00E16F7C"/>
    <w:rsid w:val="00E17582"/>
    <w:rsid w:val="00E176D2"/>
    <w:rsid w:val="00E1788E"/>
    <w:rsid w:val="00E17F87"/>
    <w:rsid w:val="00E20B93"/>
    <w:rsid w:val="00E21A02"/>
    <w:rsid w:val="00E21B53"/>
    <w:rsid w:val="00E21C77"/>
    <w:rsid w:val="00E220D5"/>
    <w:rsid w:val="00E22A67"/>
    <w:rsid w:val="00E22A70"/>
    <w:rsid w:val="00E235F9"/>
    <w:rsid w:val="00E23BDA"/>
    <w:rsid w:val="00E23E52"/>
    <w:rsid w:val="00E24943"/>
    <w:rsid w:val="00E2543C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30A54"/>
    <w:rsid w:val="00E3144C"/>
    <w:rsid w:val="00E3251B"/>
    <w:rsid w:val="00E329A1"/>
    <w:rsid w:val="00E32D6F"/>
    <w:rsid w:val="00E33325"/>
    <w:rsid w:val="00E33550"/>
    <w:rsid w:val="00E3397E"/>
    <w:rsid w:val="00E33A5B"/>
    <w:rsid w:val="00E33A69"/>
    <w:rsid w:val="00E34258"/>
    <w:rsid w:val="00E34DE2"/>
    <w:rsid w:val="00E3552C"/>
    <w:rsid w:val="00E359D0"/>
    <w:rsid w:val="00E35BDD"/>
    <w:rsid w:val="00E35DFE"/>
    <w:rsid w:val="00E35F2B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987"/>
    <w:rsid w:val="00E43B9D"/>
    <w:rsid w:val="00E43D6D"/>
    <w:rsid w:val="00E440C5"/>
    <w:rsid w:val="00E4453C"/>
    <w:rsid w:val="00E446E4"/>
    <w:rsid w:val="00E44940"/>
    <w:rsid w:val="00E44D10"/>
    <w:rsid w:val="00E451AA"/>
    <w:rsid w:val="00E469BB"/>
    <w:rsid w:val="00E4754E"/>
    <w:rsid w:val="00E475A6"/>
    <w:rsid w:val="00E47881"/>
    <w:rsid w:val="00E47B9F"/>
    <w:rsid w:val="00E50A77"/>
    <w:rsid w:val="00E50DE1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45FC"/>
    <w:rsid w:val="00E54805"/>
    <w:rsid w:val="00E549D4"/>
    <w:rsid w:val="00E54D3B"/>
    <w:rsid w:val="00E55B85"/>
    <w:rsid w:val="00E56E48"/>
    <w:rsid w:val="00E57011"/>
    <w:rsid w:val="00E57184"/>
    <w:rsid w:val="00E57852"/>
    <w:rsid w:val="00E57DF4"/>
    <w:rsid w:val="00E601C8"/>
    <w:rsid w:val="00E60460"/>
    <w:rsid w:val="00E608BC"/>
    <w:rsid w:val="00E61C25"/>
    <w:rsid w:val="00E62ACB"/>
    <w:rsid w:val="00E62FFE"/>
    <w:rsid w:val="00E63456"/>
    <w:rsid w:val="00E635AF"/>
    <w:rsid w:val="00E63D3E"/>
    <w:rsid w:val="00E63E07"/>
    <w:rsid w:val="00E644E9"/>
    <w:rsid w:val="00E646BC"/>
    <w:rsid w:val="00E64817"/>
    <w:rsid w:val="00E64B6D"/>
    <w:rsid w:val="00E64D43"/>
    <w:rsid w:val="00E65185"/>
    <w:rsid w:val="00E65346"/>
    <w:rsid w:val="00E65BF7"/>
    <w:rsid w:val="00E65D89"/>
    <w:rsid w:val="00E65DF3"/>
    <w:rsid w:val="00E66D11"/>
    <w:rsid w:val="00E66D62"/>
    <w:rsid w:val="00E6743E"/>
    <w:rsid w:val="00E70092"/>
    <w:rsid w:val="00E706B7"/>
    <w:rsid w:val="00E70C99"/>
    <w:rsid w:val="00E71560"/>
    <w:rsid w:val="00E72A1A"/>
    <w:rsid w:val="00E73117"/>
    <w:rsid w:val="00E73634"/>
    <w:rsid w:val="00E737D2"/>
    <w:rsid w:val="00E74E51"/>
    <w:rsid w:val="00E751AB"/>
    <w:rsid w:val="00E7524D"/>
    <w:rsid w:val="00E7570F"/>
    <w:rsid w:val="00E75771"/>
    <w:rsid w:val="00E75D86"/>
    <w:rsid w:val="00E76117"/>
    <w:rsid w:val="00E76703"/>
    <w:rsid w:val="00E7766D"/>
    <w:rsid w:val="00E776A5"/>
    <w:rsid w:val="00E77A91"/>
    <w:rsid w:val="00E809E8"/>
    <w:rsid w:val="00E80CA2"/>
    <w:rsid w:val="00E80DB9"/>
    <w:rsid w:val="00E8195C"/>
    <w:rsid w:val="00E81C95"/>
    <w:rsid w:val="00E821A0"/>
    <w:rsid w:val="00E834F5"/>
    <w:rsid w:val="00E8420E"/>
    <w:rsid w:val="00E844BE"/>
    <w:rsid w:val="00E84533"/>
    <w:rsid w:val="00E84652"/>
    <w:rsid w:val="00E84C24"/>
    <w:rsid w:val="00E85D86"/>
    <w:rsid w:val="00E85EC9"/>
    <w:rsid w:val="00E86B8E"/>
    <w:rsid w:val="00E872D8"/>
    <w:rsid w:val="00E87D9C"/>
    <w:rsid w:val="00E87F12"/>
    <w:rsid w:val="00E902E3"/>
    <w:rsid w:val="00E9053F"/>
    <w:rsid w:val="00E9084C"/>
    <w:rsid w:val="00E9100E"/>
    <w:rsid w:val="00E9126B"/>
    <w:rsid w:val="00E9130B"/>
    <w:rsid w:val="00E9137C"/>
    <w:rsid w:val="00E91484"/>
    <w:rsid w:val="00E914D5"/>
    <w:rsid w:val="00E916D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DD3"/>
    <w:rsid w:val="00E94AB6"/>
    <w:rsid w:val="00E95004"/>
    <w:rsid w:val="00E956C0"/>
    <w:rsid w:val="00E959FB"/>
    <w:rsid w:val="00E95F68"/>
    <w:rsid w:val="00E973D1"/>
    <w:rsid w:val="00E974C0"/>
    <w:rsid w:val="00E97611"/>
    <w:rsid w:val="00E979AA"/>
    <w:rsid w:val="00E97B85"/>
    <w:rsid w:val="00EA07E6"/>
    <w:rsid w:val="00EA16FE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505C"/>
    <w:rsid w:val="00EA5D17"/>
    <w:rsid w:val="00EA5F34"/>
    <w:rsid w:val="00EA6FBD"/>
    <w:rsid w:val="00EA7E70"/>
    <w:rsid w:val="00EB062E"/>
    <w:rsid w:val="00EB0E5B"/>
    <w:rsid w:val="00EB385F"/>
    <w:rsid w:val="00EB43F1"/>
    <w:rsid w:val="00EB457C"/>
    <w:rsid w:val="00EB4D32"/>
    <w:rsid w:val="00EB4E0E"/>
    <w:rsid w:val="00EB532D"/>
    <w:rsid w:val="00EB5C57"/>
    <w:rsid w:val="00EB5D99"/>
    <w:rsid w:val="00EB68C8"/>
    <w:rsid w:val="00EB7543"/>
    <w:rsid w:val="00EC158B"/>
    <w:rsid w:val="00EC1E2D"/>
    <w:rsid w:val="00EC2D22"/>
    <w:rsid w:val="00EC324E"/>
    <w:rsid w:val="00EC35B6"/>
    <w:rsid w:val="00EC3A23"/>
    <w:rsid w:val="00EC3CB0"/>
    <w:rsid w:val="00EC3D3B"/>
    <w:rsid w:val="00EC3E15"/>
    <w:rsid w:val="00EC422E"/>
    <w:rsid w:val="00EC4339"/>
    <w:rsid w:val="00EC4FCD"/>
    <w:rsid w:val="00EC5330"/>
    <w:rsid w:val="00EC559C"/>
    <w:rsid w:val="00EC56F3"/>
    <w:rsid w:val="00EC59DB"/>
    <w:rsid w:val="00EC607F"/>
    <w:rsid w:val="00EC699C"/>
    <w:rsid w:val="00EC6F7E"/>
    <w:rsid w:val="00EC71D4"/>
    <w:rsid w:val="00EC7487"/>
    <w:rsid w:val="00EC7533"/>
    <w:rsid w:val="00EC77D1"/>
    <w:rsid w:val="00EC7DAF"/>
    <w:rsid w:val="00EC7EED"/>
    <w:rsid w:val="00ED0472"/>
    <w:rsid w:val="00ED0940"/>
    <w:rsid w:val="00ED0D7D"/>
    <w:rsid w:val="00ED0FC7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82A"/>
    <w:rsid w:val="00ED48BC"/>
    <w:rsid w:val="00ED492A"/>
    <w:rsid w:val="00ED4E5A"/>
    <w:rsid w:val="00ED542D"/>
    <w:rsid w:val="00ED5727"/>
    <w:rsid w:val="00ED6747"/>
    <w:rsid w:val="00ED6C40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9F5"/>
    <w:rsid w:val="00EE1EC4"/>
    <w:rsid w:val="00EE1F07"/>
    <w:rsid w:val="00EE2684"/>
    <w:rsid w:val="00EE277A"/>
    <w:rsid w:val="00EE2868"/>
    <w:rsid w:val="00EE29DE"/>
    <w:rsid w:val="00EE34FC"/>
    <w:rsid w:val="00EE3CE8"/>
    <w:rsid w:val="00EE4016"/>
    <w:rsid w:val="00EE41A5"/>
    <w:rsid w:val="00EE4AB2"/>
    <w:rsid w:val="00EE4D15"/>
    <w:rsid w:val="00EE4E5D"/>
    <w:rsid w:val="00EE52A4"/>
    <w:rsid w:val="00EE5359"/>
    <w:rsid w:val="00EE579F"/>
    <w:rsid w:val="00EE5B83"/>
    <w:rsid w:val="00EE67F2"/>
    <w:rsid w:val="00EE6E2B"/>
    <w:rsid w:val="00EE70EE"/>
    <w:rsid w:val="00EE743D"/>
    <w:rsid w:val="00EE7543"/>
    <w:rsid w:val="00EE7D0D"/>
    <w:rsid w:val="00EF0BD2"/>
    <w:rsid w:val="00EF2416"/>
    <w:rsid w:val="00EF2825"/>
    <w:rsid w:val="00EF2DFF"/>
    <w:rsid w:val="00EF330C"/>
    <w:rsid w:val="00EF3A72"/>
    <w:rsid w:val="00EF3F33"/>
    <w:rsid w:val="00EF42FF"/>
    <w:rsid w:val="00EF479F"/>
    <w:rsid w:val="00EF496F"/>
    <w:rsid w:val="00EF4B83"/>
    <w:rsid w:val="00EF5442"/>
    <w:rsid w:val="00EF5AB3"/>
    <w:rsid w:val="00EF5D19"/>
    <w:rsid w:val="00EF6F28"/>
    <w:rsid w:val="00EF73FC"/>
    <w:rsid w:val="00EF7ED5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9F1"/>
    <w:rsid w:val="00F049E8"/>
    <w:rsid w:val="00F04FB2"/>
    <w:rsid w:val="00F05330"/>
    <w:rsid w:val="00F05C73"/>
    <w:rsid w:val="00F0619F"/>
    <w:rsid w:val="00F06B3A"/>
    <w:rsid w:val="00F07835"/>
    <w:rsid w:val="00F07840"/>
    <w:rsid w:val="00F07879"/>
    <w:rsid w:val="00F07AA9"/>
    <w:rsid w:val="00F1078A"/>
    <w:rsid w:val="00F10C5D"/>
    <w:rsid w:val="00F11BD4"/>
    <w:rsid w:val="00F129E1"/>
    <w:rsid w:val="00F12FE4"/>
    <w:rsid w:val="00F13ACB"/>
    <w:rsid w:val="00F13D7C"/>
    <w:rsid w:val="00F13DF2"/>
    <w:rsid w:val="00F14C6E"/>
    <w:rsid w:val="00F14DC5"/>
    <w:rsid w:val="00F15240"/>
    <w:rsid w:val="00F15D9C"/>
    <w:rsid w:val="00F16411"/>
    <w:rsid w:val="00F17127"/>
    <w:rsid w:val="00F17530"/>
    <w:rsid w:val="00F1782E"/>
    <w:rsid w:val="00F202C3"/>
    <w:rsid w:val="00F20D65"/>
    <w:rsid w:val="00F213CA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461"/>
    <w:rsid w:val="00F25638"/>
    <w:rsid w:val="00F257F3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1303"/>
    <w:rsid w:val="00F31858"/>
    <w:rsid w:val="00F31988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ABD"/>
    <w:rsid w:val="00F40C22"/>
    <w:rsid w:val="00F40C9D"/>
    <w:rsid w:val="00F417E0"/>
    <w:rsid w:val="00F41B54"/>
    <w:rsid w:val="00F4296E"/>
    <w:rsid w:val="00F435F9"/>
    <w:rsid w:val="00F4399C"/>
    <w:rsid w:val="00F43C4D"/>
    <w:rsid w:val="00F43F30"/>
    <w:rsid w:val="00F443ED"/>
    <w:rsid w:val="00F44B28"/>
    <w:rsid w:val="00F450AD"/>
    <w:rsid w:val="00F4512D"/>
    <w:rsid w:val="00F451D2"/>
    <w:rsid w:val="00F45233"/>
    <w:rsid w:val="00F454F0"/>
    <w:rsid w:val="00F455EF"/>
    <w:rsid w:val="00F45F04"/>
    <w:rsid w:val="00F46143"/>
    <w:rsid w:val="00F463AB"/>
    <w:rsid w:val="00F4646C"/>
    <w:rsid w:val="00F46808"/>
    <w:rsid w:val="00F46FB1"/>
    <w:rsid w:val="00F47D7C"/>
    <w:rsid w:val="00F47F06"/>
    <w:rsid w:val="00F5033D"/>
    <w:rsid w:val="00F5039E"/>
    <w:rsid w:val="00F50585"/>
    <w:rsid w:val="00F51175"/>
    <w:rsid w:val="00F5163B"/>
    <w:rsid w:val="00F516A4"/>
    <w:rsid w:val="00F51950"/>
    <w:rsid w:val="00F51AFF"/>
    <w:rsid w:val="00F51D2B"/>
    <w:rsid w:val="00F51E10"/>
    <w:rsid w:val="00F51ECF"/>
    <w:rsid w:val="00F5261D"/>
    <w:rsid w:val="00F52D67"/>
    <w:rsid w:val="00F52F7A"/>
    <w:rsid w:val="00F5375B"/>
    <w:rsid w:val="00F53B8C"/>
    <w:rsid w:val="00F53CC1"/>
    <w:rsid w:val="00F54743"/>
    <w:rsid w:val="00F548F1"/>
    <w:rsid w:val="00F5523A"/>
    <w:rsid w:val="00F55FB8"/>
    <w:rsid w:val="00F56777"/>
    <w:rsid w:val="00F56789"/>
    <w:rsid w:val="00F56C54"/>
    <w:rsid w:val="00F578D9"/>
    <w:rsid w:val="00F57B66"/>
    <w:rsid w:val="00F6080E"/>
    <w:rsid w:val="00F6082F"/>
    <w:rsid w:val="00F60F22"/>
    <w:rsid w:val="00F61024"/>
    <w:rsid w:val="00F61238"/>
    <w:rsid w:val="00F615B9"/>
    <w:rsid w:val="00F61687"/>
    <w:rsid w:val="00F620C5"/>
    <w:rsid w:val="00F62535"/>
    <w:rsid w:val="00F62A79"/>
    <w:rsid w:val="00F62AC2"/>
    <w:rsid w:val="00F635FC"/>
    <w:rsid w:val="00F6477B"/>
    <w:rsid w:val="00F64932"/>
    <w:rsid w:val="00F64CE7"/>
    <w:rsid w:val="00F6544B"/>
    <w:rsid w:val="00F655ED"/>
    <w:rsid w:val="00F65AC3"/>
    <w:rsid w:val="00F66264"/>
    <w:rsid w:val="00F66364"/>
    <w:rsid w:val="00F66C46"/>
    <w:rsid w:val="00F6787B"/>
    <w:rsid w:val="00F6788B"/>
    <w:rsid w:val="00F67903"/>
    <w:rsid w:val="00F67C85"/>
    <w:rsid w:val="00F67EC5"/>
    <w:rsid w:val="00F70AAD"/>
    <w:rsid w:val="00F70CE1"/>
    <w:rsid w:val="00F711E9"/>
    <w:rsid w:val="00F71461"/>
    <w:rsid w:val="00F72465"/>
    <w:rsid w:val="00F7260C"/>
    <w:rsid w:val="00F729D8"/>
    <w:rsid w:val="00F729E5"/>
    <w:rsid w:val="00F730AD"/>
    <w:rsid w:val="00F73481"/>
    <w:rsid w:val="00F73492"/>
    <w:rsid w:val="00F73EE4"/>
    <w:rsid w:val="00F74411"/>
    <w:rsid w:val="00F7451F"/>
    <w:rsid w:val="00F74FEB"/>
    <w:rsid w:val="00F750E3"/>
    <w:rsid w:val="00F7519C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836"/>
    <w:rsid w:val="00F81648"/>
    <w:rsid w:val="00F82EF0"/>
    <w:rsid w:val="00F830B1"/>
    <w:rsid w:val="00F831DF"/>
    <w:rsid w:val="00F83563"/>
    <w:rsid w:val="00F835A8"/>
    <w:rsid w:val="00F83B12"/>
    <w:rsid w:val="00F84608"/>
    <w:rsid w:val="00F85053"/>
    <w:rsid w:val="00F85190"/>
    <w:rsid w:val="00F852F6"/>
    <w:rsid w:val="00F854C5"/>
    <w:rsid w:val="00F85687"/>
    <w:rsid w:val="00F859D8"/>
    <w:rsid w:val="00F86088"/>
    <w:rsid w:val="00F8625A"/>
    <w:rsid w:val="00F86D1F"/>
    <w:rsid w:val="00F86FE4"/>
    <w:rsid w:val="00F8737E"/>
    <w:rsid w:val="00F87A39"/>
    <w:rsid w:val="00F87B82"/>
    <w:rsid w:val="00F87FB1"/>
    <w:rsid w:val="00F90031"/>
    <w:rsid w:val="00F9036B"/>
    <w:rsid w:val="00F90D2B"/>
    <w:rsid w:val="00F91E52"/>
    <w:rsid w:val="00F92216"/>
    <w:rsid w:val="00F92BB0"/>
    <w:rsid w:val="00F933B3"/>
    <w:rsid w:val="00F933CD"/>
    <w:rsid w:val="00F9450D"/>
    <w:rsid w:val="00F9509C"/>
    <w:rsid w:val="00F951E9"/>
    <w:rsid w:val="00F9582F"/>
    <w:rsid w:val="00F96232"/>
    <w:rsid w:val="00F9651E"/>
    <w:rsid w:val="00F96F8C"/>
    <w:rsid w:val="00F96FA7"/>
    <w:rsid w:val="00F97612"/>
    <w:rsid w:val="00F977D7"/>
    <w:rsid w:val="00F97AED"/>
    <w:rsid w:val="00F97C18"/>
    <w:rsid w:val="00FA006C"/>
    <w:rsid w:val="00FA0AAC"/>
    <w:rsid w:val="00FA0FA6"/>
    <w:rsid w:val="00FA0FBD"/>
    <w:rsid w:val="00FA1D90"/>
    <w:rsid w:val="00FA202B"/>
    <w:rsid w:val="00FA2A12"/>
    <w:rsid w:val="00FA2C81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755"/>
    <w:rsid w:val="00FA676D"/>
    <w:rsid w:val="00FA7DB6"/>
    <w:rsid w:val="00FA7F95"/>
    <w:rsid w:val="00FB0162"/>
    <w:rsid w:val="00FB099C"/>
    <w:rsid w:val="00FB0D8E"/>
    <w:rsid w:val="00FB1701"/>
    <w:rsid w:val="00FB17E1"/>
    <w:rsid w:val="00FB18D2"/>
    <w:rsid w:val="00FB1D2D"/>
    <w:rsid w:val="00FB1EF5"/>
    <w:rsid w:val="00FB2053"/>
    <w:rsid w:val="00FB386F"/>
    <w:rsid w:val="00FB3954"/>
    <w:rsid w:val="00FB4B66"/>
    <w:rsid w:val="00FB4C21"/>
    <w:rsid w:val="00FB4D24"/>
    <w:rsid w:val="00FB5823"/>
    <w:rsid w:val="00FB5C0C"/>
    <w:rsid w:val="00FB5D6B"/>
    <w:rsid w:val="00FB6895"/>
    <w:rsid w:val="00FB7175"/>
    <w:rsid w:val="00FB7565"/>
    <w:rsid w:val="00FB7833"/>
    <w:rsid w:val="00FB7CF0"/>
    <w:rsid w:val="00FB7F7D"/>
    <w:rsid w:val="00FC017B"/>
    <w:rsid w:val="00FC09E3"/>
    <w:rsid w:val="00FC0A20"/>
    <w:rsid w:val="00FC1096"/>
    <w:rsid w:val="00FC1496"/>
    <w:rsid w:val="00FC14D9"/>
    <w:rsid w:val="00FC1F74"/>
    <w:rsid w:val="00FC1FFA"/>
    <w:rsid w:val="00FC2E88"/>
    <w:rsid w:val="00FC3724"/>
    <w:rsid w:val="00FC40FC"/>
    <w:rsid w:val="00FC4311"/>
    <w:rsid w:val="00FC4D77"/>
    <w:rsid w:val="00FC55A9"/>
    <w:rsid w:val="00FC562B"/>
    <w:rsid w:val="00FC5737"/>
    <w:rsid w:val="00FC5C04"/>
    <w:rsid w:val="00FC5DC4"/>
    <w:rsid w:val="00FC624F"/>
    <w:rsid w:val="00FC6722"/>
    <w:rsid w:val="00FC6B08"/>
    <w:rsid w:val="00FC6C4A"/>
    <w:rsid w:val="00FC6EC3"/>
    <w:rsid w:val="00FC6F47"/>
    <w:rsid w:val="00FC74E7"/>
    <w:rsid w:val="00FD0581"/>
    <w:rsid w:val="00FD1E15"/>
    <w:rsid w:val="00FD2201"/>
    <w:rsid w:val="00FD25CF"/>
    <w:rsid w:val="00FD2829"/>
    <w:rsid w:val="00FD2A6A"/>
    <w:rsid w:val="00FD2DE0"/>
    <w:rsid w:val="00FD2EDC"/>
    <w:rsid w:val="00FD4540"/>
    <w:rsid w:val="00FD4F36"/>
    <w:rsid w:val="00FD5730"/>
    <w:rsid w:val="00FD6735"/>
    <w:rsid w:val="00FD74E3"/>
    <w:rsid w:val="00FE06C6"/>
    <w:rsid w:val="00FE132F"/>
    <w:rsid w:val="00FE1BFD"/>
    <w:rsid w:val="00FE271E"/>
    <w:rsid w:val="00FE279A"/>
    <w:rsid w:val="00FE29A9"/>
    <w:rsid w:val="00FE2A0F"/>
    <w:rsid w:val="00FE2D82"/>
    <w:rsid w:val="00FE3655"/>
    <w:rsid w:val="00FE461A"/>
    <w:rsid w:val="00FE4FA8"/>
    <w:rsid w:val="00FE53C0"/>
    <w:rsid w:val="00FE5800"/>
    <w:rsid w:val="00FE5ADF"/>
    <w:rsid w:val="00FE5CC2"/>
    <w:rsid w:val="00FE5F28"/>
    <w:rsid w:val="00FE5F95"/>
    <w:rsid w:val="00FE6714"/>
    <w:rsid w:val="00FE68D8"/>
    <w:rsid w:val="00FE701E"/>
    <w:rsid w:val="00FE7182"/>
    <w:rsid w:val="00FE74EF"/>
    <w:rsid w:val="00FE7F77"/>
    <w:rsid w:val="00FF00B9"/>
    <w:rsid w:val="00FF0479"/>
    <w:rsid w:val="00FF10A6"/>
    <w:rsid w:val="00FF24D8"/>
    <w:rsid w:val="00FF2A8B"/>
    <w:rsid w:val="00FF2CC2"/>
    <w:rsid w:val="00FF3021"/>
    <w:rsid w:val="00FF33F9"/>
    <w:rsid w:val="00FF3B45"/>
    <w:rsid w:val="00FF4312"/>
    <w:rsid w:val="00FF4380"/>
    <w:rsid w:val="00FF4D35"/>
    <w:rsid w:val="00FF4DFD"/>
    <w:rsid w:val="00FF4E59"/>
    <w:rsid w:val="00FF4E92"/>
    <w:rsid w:val="00FF5282"/>
    <w:rsid w:val="00FF52BD"/>
    <w:rsid w:val="00FF5ED4"/>
    <w:rsid w:val="00FF6202"/>
    <w:rsid w:val="00FF6375"/>
    <w:rsid w:val="00FF6484"/>
    <w:rsid w:val="00FF66A1"/>
    <w:rsid w:val="00FF6780"/>
    <w:rsid w:val="00FF687B"/>
    <w:rsid w:val="00FF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6153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D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25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83D6A"/>
    <w:pPr>
      <w:ind w:left="720"/>
    </w:pPr>
  </w:style>
  <w:style w:type="character" w:styleId="Hyperlink">
    <w:name w:val="Hyperlink"/>
    <w:basedOn w:val="DefaultParagraphFont"/>
    <w:uiPriority w:val="99"/>
    <w:rsid w:val="003733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7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enokulu.net/portal/Sayfa.php?Git=KonuKategorileri&amp;Sayfa=KonuDeneyListesi&amp;baslikid=4&amp;DeneyNo=46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773</Words>
  <Characters>4409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6</cp:revision>
  <cp:lastPrinted>2015-04-11T16:31:00Z</cp:lastPrinted>
  <dcterms:created xsi:type="dcterms:W3CDTF">2015-03-18T09:32:00Z</dcterms:created>
  <dcterms:modified xsi:type="dcterms:W3CDTF">2015-04-12T10:08:00Z</dcterms:modified>
</cp:coreProperties>
</file>