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41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69"/>
        <w:gridCol w:w="5432"/>
        <w:gridCol w:w="2080"/>
      </w:tblGrid>
      <w:tr w:rsidR="00E85804" w:rsidRPr="002E7BF7">
        <w:trPr>
          <w:trHeight w:val="1274"/>
        </w:trPr>
        <w:tc>
          <w:tcPr>
            <w:tcW w:w="3369" w:type="dxa"/>
            <w:vAlign w:val="center"/>
          </w:tcPr>
          <w:p w:rsidR="00E85804" w:rsidRPr="00F05D19" w:rsidRDefault="00E85804" w:rsidP="00A213CC">
            <w:pPr>
              <w:pStyle w:val="NoSpacing"/>
              <w:spacing w:line="36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05D19">
              <w:rPr>
                <w:rFonts w:ascii="Cambria" w:hAnsi="Cambria" w:cs="Cambria"/>
                <w:sz w:val="24"/>
                <w:szCs w:val="24"/>
              </w:rPr>
              <w:t>Adı:……………………….....................</w:t>
            </w:r>
          </w:p>
          <w:p w:rsidR="00E85804" w:rsidRPr="00F05D19" w:rsidRDefault="00E85804" w:rsidP="00A213CC">
            <w:pPr>
              <w:pStyle w:val="NoSpacing"/>
              <w:spacing w:line="36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05D19">
              <w:rPr>
                <w:rFonts w:ascii="Cambria" w:hAnsi="Cambria" w:cs="Cambria"/>
                <w:sz w:val="24"/>
                <w:szCs w:val="24"/>
              </w:rPr>
              <w:t>Soyadı:………….…..…....................</w:t>
            </w:r>
          </w:p>
          <w:p w:rsidR="00E85804" w:rsidRPr="00F05D19" w:rsidRDefault="00E85804" w:rsidP="00A213CC">
            <w:pPr>
              <w:pStyle w:val="NoSpacing"/>
              <w:spacing w:line="36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05D19">
              <w:rPr>
                <w:rFonts w:ascii="Cambria" w:hAnsi="Cambria" w:cs="Cambria"/>
                <w:sz w:val="24"/>
                <w:szCs w:val="24"/>
              </w:rPr>
              <w:t xml:space="preserve"> No:……………</w:t>
            </w:r>
          </w:p>
        </w:tc>
        <w:tc>
          <w:tcPr>
            <w:tcW w:w="5432" w:type="dxa"/>
            <w:vAlign w:val="center"/>
          </w:tcPr>
          <w:p w:rsidR="00E85804" w:rsidRPr="00571F4A" w:rsidRDefault="00E85804" w:rsidP="00A213CC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2014-2015 EĞİTİM-ÖĞRETİM YILI                                                     VARSAK SAKARYA İLKOKULU</w:t>
            </w:r>
          </w:p>
          <w:p w:rsidR="00E85804" w:rsidRPr="00571F4A" w:rsidRDefault="00E85804" w:rsidP="00A213CC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4/C SINIFI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FEN VE TEKNOLOJİ</w:t>
            </w:r>
            <w:r w:rsidRPr="0057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DERSİ</w:t>
            </w:r>
          </w:p>
          <w:p w:rsidR="00E85804" w:rsidRPr="00F05D19" w:rsidRDefault="00E85804" w:rsidP="00A213CC">
            <w:pPr>
              <w:pStyle w:val="NoSpacing"/>
              <w:spacing w:line="276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7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2.DÖNEM 2.YAZILI SORULARI</w:t>
            </w:r>
          </w:p>
        </w:tc>
        <w:tc>
          <w:tcPr>
            <w:tcW w:w="2080" w:type="dxa"/>
            <w:vAlign w:val="center"/>
          </w:tcPr>
          <w:p w:rsidR="00E85804" w:rsidRDefault="00E85804" w:rsidP="00A213CC">
            <w:pPr>
              <w:pStyle w:val="NoSpacing"/>
              <w:spacing w:line="276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Aldığı </w:t>
            </w:r>
            <w:r w:rsidRPr="00F05D19">
              <w:rPr>
                <w:rFonts w:ascii="Cambria" w:hAnsi="Cambria" w:cs="Cambria"/>
                <w:sz w:val="24"/>
                <w:szCs w:val="24"/>
              </w:rPr>
              <w:t>Puan:</w:t>
            </w:r>
          </w:p>
          <w:p w:rsidR="00E85804" w:rsidRPr="00F05D19" w:rsidRDefault="00E85804" w:rsidP="00A213CC">
            <w:pPr>
              <w:pStyle w:val="NoSpacing"/>
              <w:spacing w:line="276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05D19">
              <w:rPr>
                <w:rFonts w:ascii="Cambria" w:hAnsi="Cambria" w:cs="Cambria"/>
                <w:sz w:val="24"/>
                <w:szCs w:val="24"/>
              </w:rPr>
              <w:t>………………</w:t>
            </w:r>
          </w:p>
          <w:p w:rsidR="00E85804" w:rsidRPr="00571F4A" w:rsidRDefault="00E85804" w:rsidP="00A213CC">
            <w:pPr>
              <w:pStyle w:val="NoSpacing"/>
              <w:spacing w:line="276" w:lineRule="auto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  <w:p w:rsidR="00E85804" w:rsidRPr="00F05D19" w:rsidRDefault="00E85804" w:rsidP="00B133AA">
            <w:pPr>
              <w:pStyle w:val="NoSpacing"/>
              <w:spacing w:line="276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    29/05/2015</w:t>
            </w:r>
          </w:p>
        </w:tc>
      </w:tr>
    </w:tbl>
    <w:p w:rsidR="00E85804" w:rsidRPr="00B133AA" w:rsidRDefault="00E85804" w:rsidP="00B133AA">
      <w:pPr>
        <w:jc w:val="both"/>
        <w:rPr>
          <w:rFonts w:ascii="Cambria" w:hAnsi="Cambria" w:cs="Cambria"/>
          <w:sz w:val="10"/>
          <w:szCs w:val="10"/>
        </w:rPr>
      </w:pPr>
    </w:p>
    <w:p w:rsidR="00E85804" w:rsidRPr="00BD177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1-) Aşağıdakiler</w:t>
      </w:r>
      <w:r>
        <w:rPr>
          <w:rFonts w:ascii="Cambria" w:hAnsi="Cambria" w:cs="Cambria"/>
          <w:b/>
          <w:bCs/>
          <w:sz w:val="26"/>
          <w:szCs w:val="26"/>
        </w:rPr>
        <w:t xml:space="preserve"> meslekler</w:t>
      </w:r>
      <w:r w:rsidRPr="00BD1774">
        <w:rPr>
          <w:rFonts w:ascii="Cambria" w:hAnsi="Cambria" w:cs="Cambria"/>
          <w:b/>
          <w:bCs/>
          <w:sz w:val="26"/>
          <w:szCs w:val="26"/>
        </w:rPr>
        <w:t xml:space="preserve">den hangisi </w:t>
      </w:r>
      <w:r>
        <w:rPr>
          <w:rFonts w:ascii="Cambria" w:hAnsi="Cambria" w:cs="Cambria"/>
          <w:b/>
          <w:bCs/>
          <w:sz w:val="26"/>
          <w:szCs w:val="26"/>
        </w:rPr>
        <w:t>elektriğin kesilmesinden olumsuz etkilenmez</w:t>
      </w:r>
      <w:r w:rsidRPr="00BD1774">
        <w:rPr>
          <w:rFonts w:ascii="Cambria" w:hAnsi="Cambria" w:cs="Cambria"/>
          <w:b/>
          <w:bCs/>
          <w:sz w:val="26"/>
          <w:szCs w:val="26"/>
        </w:rPr>
        <w:t>?</w:t>
      </w:r>
    </w:p>
    <w:p w:rsidR="00E85804" w:rsidRPr="00B133AA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 w:rsidRPr="00B133AA">
        <w:rPr>
          <w:rFonts w:ascii="Cambria" w:hAnsi="Cambria" w:cs="Cambria"/>
          <w:sz w:val="26"/>
          <w:szCs w:val="26"/>
        </w:rPr>
        <w:t xml:space="preserve">a- </w:t>
      </w:r>
      <w:r>
        <w:rPr>
          <w:rFonts w:ascii="Cambria" w:hAnsi="Cambria" w:cs="Cambria"/>
          <w:sz w:val="26"/>
          <w:szCs w:val="26"/>
        </w:rPr>
        <w:t>ayakkabı boyacısı</w:t>
      </w:r>
      <w:r w:rsidRPr="00B133AA">
        <w:rPr>
          <w:rFonts w:ascii="Cambria" w:hAnsi="Cambria" w:cs="Cambria"/>
          <w:sz w:val="26"/>
          <w:szCs w:val="26"/>
        </w:rPr>
        <w:t xml:space="preserve">    b- </w:t>
      </w:r>
      <w:r>
        <w:rPr>
          <w:rFonts w:ascii="Cambria" w:hAnsi="Cambria" w:cs="Cambria"/>
          <w:sz w:val="26"/>
          <w:szCs w:val="26"/>
        </w:rPr>
        <w:t>doktorluk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 w:rsidRPr="00B133AA">
        <w:rPr>
          <w:rFonts w:ascii="Cambria" w:hAnsi="Cambria" w:cs="Cambria"/>
          <w:sz w:val="26"/>
          <w:szCs w:val="26"/>
        </w:rPr>
        <w:t>c- m</w:t>
      </w:r>
      <w:r>
        <w:rPr>
          <w:rFonts w:ascii="Cambria" w:hAnsi="Cambria" w:cs="Cambria"/>
          <w:sz w:val="26"/>
          <w:szCs w:val="26"/>
        </w:rPr>
        <w:t xml:space="preserve">arangoz            </w:t>
      </w:r>
      <w:r w:rsidRPr="00B133AA">
        <w:rPr>
          <w:rFonts w:ascii="Cambria" w:hAnsi="Cambria" w:cs="Cambria"/>
          <w:sz w:val="26"/>
          <w:szCs w:val="26"/>
        </w:rPr>
        <w:t xml:space="preserve">      </w:t>
      </w:r>
      <w:r>
        <w:rPr>
          <w:rFonts w:ascii="Cambria" w:hAnsi="Cambria" w:cs="Cambria"/>
          <w:sz w:val="26"/>
          <w:szCs w:val="26"/>
        </w:rPr>
        <w:t xml:space="preserve"> </w:t>
      </w:r>
      <w:r w:rsidRPr="00B133AA">
        <w:rPr>
          <w:rFonts w:ascii="Cambria" w:hAnsi="Cambria" w:cs="Cambria"/>
          <w:sz w:val="26"/>
          <w:szCs w:val="26"/>
        </w:rPr>
        <w:t xml:space="preserve">d- </w:t>
      </w:r>
      <w:r>
        <w:rPr>
          <w:rFonts w:ascii="Cambria" w:hAnsi="Cambria" w:cs="Cambria"/>
          <w:sz w:val="26"/>
          <w:szCs w:val="26"/>
        </w:rPr>
        <w:t>bilgisayarcı</w:t>
      </w:r>
    </w:p>
    <w:p w:rsidR="00E85804" w:rsidRPr="00BD177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 xml:space="preserve">2-) Aşağıdaki aydınlatma araçlarından hangisi </w:t>
      </w:r>
      <w:r>
        <w:rPr>
          <w:rFonts w:ascii="Cambria" w:hAnsi="Cambria" w:cs="Cambria"/>
          <w:b/>
          <w:bCs/>
          <w:sz w:val="26"/>
          <w:szCs w:val="26"/>
        </w:rPr>
        <w:t>elektrik enerjisi gerektirmez</w:t>
      </w:r>
      <w:r w:rsidRPr="00BD1774">
        <w:rPr>
          <w:rFonts w:ascii="Cambria" w:hAnsi="Cambria" w:cs="Cambria"/>
          <w:b/>
          <w:bCs/>
          <w:sz w:val="26"/>
          <w:szCs w:val="26"/>
        </w:rPr>
        <w:t xml:space="preserve">? 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a- spot lamba               b- el feneri              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c- flüoresan lamba     d- mum </w:t>
      </w:r>
    </w:p>
    <w:p w:rsidR="00E85804" w:rsidRPr="00BD177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3-) Yanardağın patlamasıyla yeryüzüne çıkan sıcak eriyik maddeye ne denir?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a- magma           b- volkan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c- lav                    d- kül</w:t>
      </w:r>
    </w:p>
    <w:p w:rsidR="00E85804" w:rsidRPr="00EB7608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EB7608">
        <w:rPr>
          <w:rFonts w:ascii="Cambria" w:hAnsi="Cambria" w:cs="Cambria"/>
          <w:b/>
          <w:bCs/>
          <w:sz w:val="26"/>
          <w:szCs w:val="26"/>
        </w:rPr>
        <w:t>4-) Elektrikle çalışan aletlerde, elektrik enerjisi aşağıdakilerden hangisine dönüştürülemez?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a- ışığa            b- sese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c- ısıya            d- insan gücüne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5-) “Bir kaynaktan çıkan ses ……………….. yayılır.”</w:t>
      </w:r>
      <w:r w:rsidRPr="00BD1774">
        <w:rPr>
          <w:rFonts w:ascii="Cambria" w:hAnsi="Cambria" w:cs="Cambria"/>
          <w:b/>
          <w:bCs/>
          <w:sz w:val="26"/>
          <w:szCs w:val="26"/>
        </w:rPr>
        <w:t xml:space="preserve"> Cümlesinde doğru bilgi için hangi ifadenin gelmesi gerekir?</w:t>
      </w:r>
      <w:r>
        <w:rPr>
          <w:rFonts w:ascii="Cambria" w:hAnsi="Cambria" w:cs="Cambria"/>
          <w:sz w:val="26"/>
          <w:szCs w:val="26"/>
        </w:rPr>
        <w:t xml:space="preserve"> 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a- her yönde          b- yukarı yönde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c- ileri yönde         d- tek yönde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 xml:space="preserve">6-)  </w:t>
      </w:r>
      <w:r>
        <w:rPr>
          <w:rFonts w:ascii="Cambria" w:hAnsi="Cambria" w:cs="Cambria"/>
          <w:sz w:val="26"/>
          <w:szCs w:val="26"/>
        </w:rPr>
        <w:t>I. Uçak motoru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   II. tren düdüğü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   III. ağaçtaki kuşların ötmesi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   IV. yağmur sesi</w:t>
      </w:r>
    </w:p>
    <w:p w:rsidR="00E85804" w:rsidRPr="00BD177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Yukarıdaki seslerin hangileri ses kirliliğine sebep olurlar?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a- I ve IV               b- I ve II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c- III ve IV            d- II ve III</w:t>
      </w:r>
    </w:p>
    <w:p w:rsidR="00E85804" w:rsidRPr="00BD177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7-)Ufukta</w:t>
      </w:r>
      <w:r>
        <w:rPr>
          <w:rFonts w:ascii="Cambria" w:hAnsi="Cambria" w:cs="Cambria"/>
          <w:b/>
          <w:bCs/>
          <w:sz w:val="26"/>
          <w:szCs w:val="26"/>
        </w:rPr>
        <w:t xml:space="preserve">, </w:t>
      </w:r>
      <w:r w:rsidRPr="00BD1774">
        <w:rPr>
          <w:rFonts w:ascii="Cambria" w:hAnsi="Cambria" w:cs="Cambria"/>
          <w:b/>
          <w:bCs/>
          <w:sz w:val="26"/>
          <w:szCs w:val="26"/>
        </w:rPr>
        <w:t xml:space="preserve"> yaklaşmakta olan bir geminin ilk önce bacasının görünmesi bize aşağıdaki bilgilerden hangisini verir? 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a- Dünyanın kendi etrafında döndüğünü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b- Dünyanın güneş etrafında döndüğünü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c- Dünyanın yuvarlak olduğunu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d- Dünyanın çoğunun denizlerle kaplı olduğunu 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23.05pt;margin-top:70.85pt;width:34.75pt;height:62.75pt;z-index:-251662848;visibility:visible">
            <v:imagedata r:id="rId5" o:title=""/>
          </v:shape>
        </w:pict>
      </w:r>
    </w:p>
    <w:p w:rsidR="00E85804" w:rsidRPr="00BD177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noProof/>
        </w:rPr>
        <w:pict>
          <v:shape id="Resim 2" o:spid="_x0000_s1027" type="#_x0000_t75" style="position:absolute;left:0;text-align:left;margin-left:19.05pt;margin-top:72.6pt;width:44.6pt;height:44.45pt;z-index:-251656704;visibility:visible">
            <v:imagedata r:id="rId6" o:title=""/>
          </v:shape>
        </w:pict>
      </w: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8" type="#_x0000_t61" alt="Beyaz mermer" style="position:absolute;left:0;text-align:left;margin-left:69.95pt;margin-top:69.7pt;width:186.65pt;height:46.1pt;z-index:251654656;visibility:visible" adj="-2112,16352">
            <v:fill r:id="rId7" o:title="" opacity="39977f" recolor="t" type="tile"/>
            <v:textbox>
              <w:txbxContent>
                <w:p w:rsidR="00E85804" w:rsidRDefault="00E85804"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“çevre kirliliğine sebep olan en büyük etken ……………..dır.”</w:t>
                  </w:r>
                </w:p>
              </w:txbxContent>
            </v:textbox>
          </v:shape>
        </w:pict>
      </w:r>
      <w:r w:rsidRPr="00BD1774">
        <w:rPr>
          <w:rFonts w:ascii="Cambria" w:hAnsi="Cambria" w:cs="Cambria"/>
          <w:b/>
          <w:bCs/>
          <w:sz w:val="26"/>
          <w:szCs w:val="26"/>
        </w:rPr>
        <w:t xml:space="preserve">8-)          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                  </w:t>
      </w:r>
    </w:p>
    <w:p w:rsidR="00E85804" w:rsidRPr="00BD177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</w:t>
      </w:r>
      <w:r w:rsidRPr="00BD1774">
        <w:rPr>
          <w:rFonts w:ascii="Cambria" w:hAnsi="Cambria" w:cs="Cambria"/>
          <w:b/>
          <w:bCs/>
          <w:sz w:val="26"/>
          <w:szCs w:val="26"/>
        </w:rPr>
        <w:t>diyen Ümit’in cümlesini nasıl tamamlamamız gerekir?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a- sonbaharda düşen yapraklar    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b- depremler 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c- hayvan atıkları      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d- sanayi atıkları</w:t>
      </w:r>
    </w:p>
    <w:p w:rsidR="00E85804" w:rsidRPr="00BD177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9-) Dünyanın en iç ve en dış katmanları hangi seçenekte doğru verilmiştir?</w:t>
      </w:r>
    </w:p>
    <w:p w:rsidR="00E85804" w:rsidRDefault="00E85804" w:rsidP="002A2771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a- ağır küre – hava küre    </w:t>
      </w:r>
    </w:p>
    <w:p w:rsidR="00E85804" w:rsidRDefault="00E85804" w:rsidP="002A2771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b- ateş küre – taş küre</w:t>
      </w:r>
    </w:p>
    <w:p w:rsidR="00E85804" w:rsidRDefault="00E85804" w:rsidP="002A2771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c- su küre – hava küre      </w:t>
      </w:r>
    </w:p>
    <w:p w:rsidR="00E85804" w:rsidRDefault="00E85804" w:rsidP="002A2771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d- taş küre – hava küre</w:t>
      </w:r>
    </w:p>
    <w:p w:rsidR="00E85804" w:rsidRDefault="00E85804" w:rsidP="0024251E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10-)</w:t>
      </w:r>
      <w:r>
        <w:rPr>
          <w:rFonts w:ascii="Cambria" w:hAnsi="Cambria" w:cs="Cambria"/>
          <w:b/>
          <w:bCs/>
          <w:sz w:val="26"/>
          <w:szCs w:val="26"/>
        </w:rPr>
        <w:t>Bitkilerde boşaltım,  aşağıdakilerden hangisi ile olur?</w:t>
      </w:r>
    </w:p>
    <w:p w:rsidR="00E85804" w:rsidRDefault="00E85804" w:rsidP="0024251E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a- yaprakların terlemesi ile</w:t>
      </w:r>
    </w:p>
    <w:p w:rsidR="00E85804" w:rsidRDefault="00E85804" w:rsidP="0024251E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b- sonbaharda yaprakların dökülmesiyle</w:t>
      </w:r>
    </w:p>
    <w:p w:rsidR="00E85804" w:rsidRDefault="00E85804" w:rsidP="0024251E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c- bitkinin kökünden su vermesiyle</w:t>
      </w:r>
    </w:p>
    <w:p w:rsidR="00E85804" w:rsidRPr="0024251E" w:rsidRDefault="00E85804" w:rsidP="0024251E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d- topraktan gübre almasıyla</w:t>
      </w:r>
    </w:p>
    <w:p w:rsidR="00E85804" w:rsidRPr="00BD177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11-) Türkiye’de her türlü madeni araştırmak için kurulan kurum hangisidir?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a- mühendisler odası     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b- kömür araştırma şirketleri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c- Maden Tetkik Arama Enstitüsü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d- petrol araştırma şirketleri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 xml:space="preserve">12-) </w:t>
      </w:r>
      <w:r>
        <w:rPr>
          <w:rFonts w:ascii="Cambria" w:hAnsi="Cambria" w:cs="Cambria"/>
          <w:sz w:val="26"/>
          <w:szCs w:val="26"/>
        </w:rPr>
        <w:t>I. Ağaç kökleri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        II. buzullar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        III. yer altı canlıları 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        IV. yağmur ve rüzgâr</w:t>
      </w:r>
    </w:p>
    <w:p w:rsidR="00E85804" w:rsidRPr="00BD177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Toprağın oluşumunda yukarıdakilerden hangileri etkilidir?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a- II. ve III</w:t>
      </w:r>
      <w:r w:rsidRPr="00142497">
        <w:rPr>
          <w:rFonts w:ascii="Cambria" w:hAnsi="Cambria" w:cs="Cambria"/>
          <w:sz w:val="26"/>
          <w:szCs w:val="26"/>
        </w:rPr>
        <w:t xml:space="preserve"> </w:t>
      </w:r>
      <w:r>
        <w:rPr>
          <w:rFonts w:ascii="Cambria" w:hAnsi="Cambria" w:cs="Cambria"/>
          <w:sz w:val="26"/>
          <w:szCs w:val="26"/>
        </w:rPr>
        <w:t xml:space="preserve">                       b- I. II. ve III.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c- II. III. Ve IV                   d- I. II. ve IV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 xml:space="preserve">13-) </w:t>
      </w:r>
      <w:r>
        <w:rPr>
          <w:rFonts w:ascii="Cambria" w:hAnsi="Cambria" w:cs="Cambria"/>
          <w:b/>
          <w:bCs/>
          <w:sz w:val="26"/>
          <w:szCs w:val="26"/>
        </w:rPr>
        <w:t xml:space="preserve">Dünya üzerinde canlı ve cansız hayatı olumsuz yönde etkileyen en büyük tehlike aşağıdakilerden hangisidir? 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a- çevre kirliliği                 b- yangınlar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</w:t>
      </w:r>
      <w:r w:rsidRPr="00142497">
        <w:rPr>
          <w:rFonts w:ascii="Cambria" w:hAnsi="Cambria" w:cs="Cambria"/>
          <w:sz w:val="26"/>
          <w:szCs w:val="26"/>
        </w:rPr>
        <w:t xml:space="preserve"> </w:t>
      </w:r>
      <w:r>
        <w:rPr>
          <w:rFonts w:ascii="Cambria" w:hAnsi="Cambria" w:cs="Cambria"/>
          <w:sz w:val="26"/>
          <w:szCs w:val="26"/>
        </w:rPr>
        <w:t>-rüzgar erozyonu          d- depremler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14-) yeryüzündeki toprak erozyonunu önlemenin en iyi yolu aşağıdakilerden hangisidir?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a- bilinçli gübre kullanımı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b- boş arazilerde ağaçlandırma yapılması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c- evlerin tepelik alanlara yapılması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d- akarsular üzerine barajların yapılması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15-) Aşağıdakilerden hangisi bir varlığın canlı olduğunu ispatlamaz?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a- büyümesi                 b- beslenmesi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c- renkli olması           d- ölmesi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16-) Islak ve ılık bir pamuk arasına koyduğumuz kuru fasulyenin birkaç gün sonra filizlenmesi aşağıdaki özeliklerden hangisine delil değildir?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a- canlıların büyümesine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b- canlıların beslenmesine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c- canlıların hareket etmesine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d- canlıların ölmesine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9" type="#_x0000_t202" style="position:absolute;left:0;text-align:left;margin-left:1.25pt;margin-top:10.55pt;width:518.9pt;height:427.25pt;z-index:251660800;visibility:visible">
            <v:textbox>
              <w:txbxContent>
                <w:p w:rsidR="00E85804" w:rsidRPr="002E7BF7" w:rsidRDefault="00E85804" w:rsidP="008C43C8">
                  <w:pPr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>Aşağıdaki cümlelerin boş bırakılan yerlerine uygun kelimeleri yazınız. Her biri 2’şer puandır.</w:t>
                  </w:r>
                </w:p>
                <w:p w:rsidR="00E85804" w:rsidRPr="002E7BF7" w:rsidRDefault="00E85804" w:rsidP="008C43C8">
                  <w:pPr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</w:p>
                <w:p w:rsidR="00E85804" w:rsidRPr="002E7BF7" w:rsidRDefault="00E85804" w:rsidP="008C43C8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Kayaçlar ………………………. oluşur.</w:t>
                  </w:r>
                </w:p>
                <w:p w:rsidR="00E85804" w:rsidRPr="002E7BF7" w:rsidRDefault="00E85804" w:rsidP="008C43C8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Ekonomik değeri olan kayaçlara ……………….…………….. denir.</w:t>
                  </w:r>
                </w:p>
                <w:p w:rsidR="00E85804" w:rsidRPr="002E7BF7" w:rsidRDefault="00E85804" w:rsidP="008C43C8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Toprağın en büyük düşmanı ……………………………………. dur.</w:t>
                  </w:r>
                </w:p>
                <w:p w:rsidR="00E85804" w:rsidRPr="002E7BF7" w:rsidRDefault="00E85804" w:rsidP="008C43C8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Hava ve su kirliliğinden en çok ……………………………………. varlıklar etkilenir.</w:t>
                  </w:r>
                </w:p>
                <w:p w:rsidR="00E85804" w:rsidRPr="002E7BF7" w:rsidRDefault="00E85804" w:rsidP="008C43C8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……………………………..…….. kıtasını Kristof Kolomb keşfetmiştir.</w:t>
                  </w:r>
                </w:p>
                <w:p w:rsidR="00E85804" w:rsidRPr="002E7BF7" w:rsidRDefault="00E85804" w:rsidP="008C43C8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Elektrik  bir ………………………………… türüdür.</w:t>
                  </w:r>
                </w:p>
                <w:p w:rsidR="00E85804" w:rsidRPr="002E7BF7" w:rsidRDefault="00E85804" w:rsidP="008C43C8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……………… ve ………………………………. çürümesine mikroskobik canlılar sebep olur.</w:t>
                  </w:r>
                </w:p>
                <w:p w:rsidR="00E85804" w:rsidRPr="002E7BF7" w:rsidRDefault="00E85804" w:rsidP="008C43C8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Çevrenin korunması ve gelecek nesillere aktarılması bir ………………………. görevidir.</w:t>
                  </w:r>
                </w:p>
                <w:p w:rsidR="00E85804" w:rsidRPr="002E7BF7" w:rsidRDefault="00E85804" w:rsidP="008C43C8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Elektrik enerjisi …………………………… yardımıyla her ere dağılır.</w:t>
                  </w:r>
                  <w:r>
                    <w:rPr>
                      <w:rFonts w:ascii="Cambria" w:hAnsi="Cambria" w:cs="Cambria"/>
                      <w:sz w:val="26"/>
                      <w:szCs w:val="26"/>
                    </w:rPr>
                    <w:t xml:space="preserve"> </w:t>
                  </w:r>
                  <w:hyperlink r:id="rId8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</w:p>
                <w:p w:rsidR="00E85804" w:rsidRPr="002E7BF7" w:rsidRDefault="00E85804" w:rsidP="008C43C8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Akü, telefon bataryası ve piller elektrik ……………………………. araçlarıdır.</w:t>
                  </w:r>
                </w:p>
                <w:p w:rsidR="00E85804" w:rsidRPr="002E7BF7" w:rsidRDefault="00E85804" w:rsidP="00EF3A49">
                  <w:pPr>
                    <w:pStyle w:val="ListParagraph"/>
                    <w:spacing w:line="360" w:lineRule="auto"/>
                    <w:ind w:left="142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                                                                                                                         Bayram UÇAR</w:t>
                  </w:r>
                </w:p>
                <w:p w:rsidR="00E85804" w:rsidRPr="002E7BF7" w:rsidRDefault="00E85804" w:rsidP="00EF3A49">
                  <w:pPr>
                    <w:pStyle w:val="ListParagraph"/>
                    <w:spacing w:line="360" w:lineRule="auto"/>
                    <w:ind w:left="142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ab/>
                  </w:r>
                  <w:hyperlink r:id="rId9" w:history="1">
                    <w:r w:rsidRPr="002E7BF7">
                      <w:rPr>
                        <w:rStyle w:val="Hyperlink"/>
                        <w:rFonts w:ascii="Cambria" w:hAnsi="Cambria" w:cs="Cambria"/>
                        <w:sz w:val="26"/>
                        <w:szCs w:val="26"/>
                      </w:rPr>
                      <w:t>www.egitimhane.com</w:t>
                    </w:r>
                  </w:hyperlink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                                                                   </w:t>
                  </w:r>
                  <w:bookmarkStart w:id="0" w:name="_GoBack"/>
                  <w:bookmarkEnd w:id="0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 4/C Sınıf Öğrt</w:t>
                  </w:r>
                </w:p>
              </w:txbxContent>
            </v:textbox>
          </v:shape>
        </w:pic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noProof/>
        </w:rPr>
        <w:pict>
          <v:shape id="Text Box 9" o:spid="_x0000_s1030" type="#_x0000_t202" style="position:absolute;left:0;text-align:left;margin-left:65.1pt;margin-top:16.85pt;width:455.05pt;height:42.1pt;z-index:251661824;visibility:visible">
            <v:textbox>
              <w:txbxContent>
                <w:p w:rsidR="00E85804" w:rsidRPr="002E7BF7" w:rsidRDefault="00E85804">
                  <w:pPr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Mineraller   canlı erozyon   insanlık  Amerika   maden  enerji  sebze meyve   kablolar    depolama</w:t>
                  </w:r>
                </w:p>
              </w:txbxContent>
            </v:textbox>
          </v:shape>
        </w:pic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17-) Aşağıdaki canlılardan hangisi hem karada hem de suda yaşayabilir?</w:t>
      </w:r>
    </w:p>
    <w:p w:rsidR="00E85804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a- kunduz                b- balık</w:t>
      </w:r>
    </w:p>
    <w:p w:rsidR="00E85804" w:rsidRPr="0024251E" w:rsidRDefault="00E85804" w:rsidP="00142497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c- solucan                d- aslan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18-) Gözle görülemeyecek derecedeki canlıları hangi laboratuar aracı ile görürüz?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a- teleskop           b- mikroskop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c- dürbün            d- mercek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 xml:space="preserve">19-) Aşağıdakilerden hangisi uyku halindeki canlılardan biri değildir? 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a- kuru fasulye           b- kuru nohut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c- kuru yaprak           d- yer fıstığı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20-) Aşağıda bazı canlılarla yaşam alanları eşleştirilmiştir. Hangi eşleştirme yanlıştır?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31" type="#_x0000_t32" style="position:absolute;left:0;text-align:left;margin-left:45.75pt;margin-top:8.05pt;width:46.1pt;height:0;z-index:251655680;visibility:visible">
            <v:stroke endarrow="block"/>
          </v:shape>
        </w:pict>
      </w:r>
      <w:r>
        <w:rPr>
          <w:rFonts w:ascii="Cambria" w:hAnsi="Cambria" w:cs="Cambria"/>
          <w:sz w:val="26"/>
          <w:szCs w:val="26"/>
        </w:rPr>
        <w:t>a- ayı                             mağara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noProof/>
        </w:rPr>
        <w:pict>
          <v:shape id="AutoShape 7" o:spid="_x0000_s1032" type="#_x0000_t32" style="position:absolute;left:0;text-align:left;margin-left:68.8pt;margin-top:43pt;width:28.8pt;height:0;z-index:251658752;visibility:visible">
            <v:stroke endarrow="block"/>
          </v:shape>
        </w:pict>
      </w:r>
      <w:r>
        <w:rPr>
          <w:noProof/>
        </w:rPr>
        <w:pict>
          <v:shape id="AutoShape 6" o:spid="_x0000_s1033" type="#_x0000_t32" style="position:absolute;left:0;text-align:left;margin-left:68.8pt;margin-top:26.3pt;width:28.8pt;height:0;z-index:251657728;visibility:visible">
            <v:stroke endarrow="block"/>
          </v:shape>
        </w:pict>
      </w:r>
      <w:r>
        <w:rPr>
          <w:noProof/>
        </w:rPr>
        <w:pict>
          <v:shape id="AutoShape 5" o:spid="_x0000_s1034" type="#_x0000_t32" style="position:absolute;left:0;text-align:left;margin-left:68.8pt;margin-top:9.55pt;width:28.8pt;height:0;z-index:251656704;visibility:visible">
            <v:stroke endarrow="block"/>
          </v:shape>
        </w:pict>
      </w:r>
      <w:r>
        <w:rPr>
          <w:rFonts w:ascii="Cambria" w:hAnsi="Cambria" w:cs="Cambria"/>
          <w:sz w:val="26"/>
          <w:szCs w:val="26"/>
        </w:rPr>
        <w:t>b- kurbağa                  göl ve dere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c- solucan                    nemli toprak altı</w:t>
      </w:r>
    </w:p>
    <w:p w:rsidR="00E85804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d- timsah                     kutup buzulları</w:t>
      </w:r>
    </w:p>
    <w:p w:rsidR="00E85804" w:rsidRPr="004D5E5E" w:rsidRDefault="00E85804" w:rsidP="00B133AA">
      <w:pPr>
        <w:pStyle w:val="NoSpacing"/>
        <w:spacing w:line="276" w:lineRule="auto"/>
        <w:jc w:val="both"/>
        <w:rPr>
          <w:rFonts w:ascii="Cambria" w:hAnsi="Cambria" w:cs="Cambria"/>
          <w:sz w:val="26"/>
          <w:szCs w:val="26"/>
        </w:rPr>
      </w:pPr>
    </w:p>
    <w:sectPr w:rsidR="00E85804" w:rsidRPr="004D5E5E" w:rsidSect="00B133AA">
      <w:pgSz w:w="11906" w:h="16838"/>
      <w:pgMar w:top="426" w:right="707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219E7"/>
    <w:multiLevelType w:val="hybridMultilevel"/>
    <w:tmpl w:val="42DEBE4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autoHyphenation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33AA"/>
    <w:rsid w:val="00142497"/>
    <w:rsid w:val="00160A41"/>
    <w:rsid w:val="0024251E"/>
    <w:rsid w:val="002A2771"/>
    <w:rsid w:val="002B2D02"/>
    <w:rsid w:val="002E7BF7"/>
    <w:rsid w:val="00302A0F"/>
    <w:rsid w:val="004D5E5E"/>
    <w:rsid w:val="005469B3"/>
    <w:rsid w:val="00560DC4"/>
    <w:rsid w:val="00571F4A"/>
    <w:rsid w:val="005E601A"/>
    <w:rsid w:val="005F2E23"/>
    <w:rsid w:val="00702640"/>
    <w:rsid w:val="008441A7"/>
    <w:rsid w:val="008C43C8"/>
    <w:rsid w:val="00A213CC"/>
    <w:rsid w:val="00A23D84"/>
    <w:rsid w:val="00A5512F"/>
    <w:rsid w:val="00B133AA"/>
    <w:rsid w:val="00BD1774"/>
    <w:rsid w:val="00BE5DE5"/>
    <w:rsid w:val="00E85804"/>
    <w:rsid w:val="00E9389E"/>
    <w:rsid w:val="00EB7608"/>
    <w:rsid w:val="00EF3A49"/>
    <w:rsid w:val="00F05D19"/>
    <w:rsid w:val="00F76CEB"/>
    <w:rsid w:val="00FD3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CE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B133AA"/>
    <w:rPr>
      <w:rFonts w:cs="Calibri"/>
    </w:rPr>
  </w:style>
  <w:style w:type="character" w:customStyle="1" w:styleId="NoSpacingChar">
    <w:name w:val="No Spacing Char"/>
    <w:link w:val="NoSpacing"/>
    <w:uiPriority w:val="99"/>
    <w:locked/>
    <w:rsid w:val="00B133AA"/>
    <w:rPr>
      <w:rFonts w:ascii="Calibri" w:eastAsia="Times New Roman" w:hAnsi="Calibri" w:cs="Calibri"/>
      <w:sz w:val="22"/>
      <w:szCs w:val="22"/>
      <w:lang w:eastAsia="tr-TR"/>
    </w:rPr>
  </w:style>
  <w:style w:type="paragraph" w:styleId="ListParagraph">
    <w:name w:val="List Paragraph"/>
    <w:basedOn w:val="Normal"/>
    <w:uiPriority w:val="99"/>
    <w:qFormat/>
    <w:rsid w:val="00B133A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560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0DC4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5F2E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625</Words>
  <Characters>3569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</dc:creator>
  <cp:keywords/>
  <dc:description/>
  <cp:lastModifiedBy>edanur</cp:lastModifiedBy>
  <cp:revision>3</cp:revision>
  <dcterms:created xsi:type="dcterms:W3CDTF">2015-05-20T19:21:00Z</dcterms:created>
  <dcterms:modified xsi:type="dcterms:W3CDTF">2015-05-23T19:48:00Z</dcterms:modified>
</cp:coreProperties>
</file>