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GÜNEŞ DEDE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Baktım gökyüzüne,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Sabah yıldızı Güneş Dede,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Aydınlatır yeri göğü,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Cıvıl cıvıl Güneş Dede.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Bitkiler, ağaçlar,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Denizde balık, gökte</w:t>
      </w:r>
      <w:r>
        <w:rPr>
          <w:rFonts w:ascii="Cambria" w:hAnsi="Cambria" w:cs="Arial"/>
          <w:b/>
          <w:i/>
        </w:rPr>
        <w:t xml:space="preserve"> </w:t>
      </w:r>
      <w:r w:rsidRPr="00867632">
        <w:rPr>
          <w:rFonts w:ascii="Cambria" w:hAnsi="Cambria" w:cs="Arial"/>
          <w:b/>
          <w:i/>
        </w:rPr>
        <w:t>kuşlar,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Sana borçlu bütün canlılar,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Cıvıl cıvıl Güneş Dede.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Sen doğunca Dünya’ya,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Uyanıp kalkarım ayağa,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 xml:space="preserve">Bakarım gökyüzünde sana,                                              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Cıvıl cıvıl Güneş Dede.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Hayat sende, aydınlık sende,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Koyma beni karanlık gecelerde,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Hasan Hüseyin seviyor seni de,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Cıvıl cıvıl Güneş Dede.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Sonbahar, Kış, İlkbahar, Yaz,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Beni de gökyüzüne yaz,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Bütün uzay sana muhtaç,</w:t>
      </w:r>
    </w:p>
    <w:p w:rsidR="009014CB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  <w:r w:rsidRPr="00867632">
        <w:rPr>
          <w:rFonts w:ascii="Cambria" w:hAnsi="Cambria" w:cs="Arial"/>
          <w:b/>
          <w:i/>
        </w:rPr>
        <w:t>Cıvıl cıvıl Güneş Dede.</w:t>
      </w:r>
    </w:p>
    <w:p w:rsidR="009014CB" w:rsidRPr="00867632" w:rsidRDefault="009014CB" w:rsidP="009732D0">
      <w:pPr>
        <w:pStyle w:val="NoSpacing"/>
        <w:jc w:val="both"/>
        <w:rPr>
          <w:rFonts w:ascii="Cambria" w:hAnsi="Cambria" w:cs="Arial"/>
          <w:b/>
          <w:i/>
        </w:rPr>
      </w:pPr>
    </w:p>
    <w:p w:rsidR="009014CB" w:rsidRDefault="009014CB" w:rsidP="00ED6450">
      <w:pPr>
        <w:pStyle w:val="NoSpacing"/>
        <w:jc w:val="both"/>
        <w:rPr>
          <w:rFonts w:ascii="Cambria" w:hAnsi="Cambria" w:cs="Arial"/>
          <w:b/>
          <w:i/>
        </w:rPr>
      </w:pPr>
      <w:r>
        <w:rPr>
          <w:rFonts w:ascii="Cambria" w:hAnsi="Cambria" w:cs="Arial"/>
          <w:b/>
          <w:i/>
        </w:rPr>
        <w:t>Hasan Hüseyin BAYAR -4-E öğrencileri</w:t>
      </w:r>
    </w:p>
    <w:p w:rsidR="009014CB" w:rsidRDefault="009014CB" w:rsidP="00ED6450">
      <w:pPr>
        <w:pStyle w:val="NoSpacing"/>
        <w:jc w:val="both"/>
        <w:rPr>
          <w:rFonts w:ascii="Cambria" w:hAnsi="Cambria" w:cs="Arial"/>
          <w:b/>
          <w:i/>
        </w:rPr>
      </w:pPr>
    </w:p>
    <w:p w:rsidR="009014CB" w:rsidRDefault="009014CB" w:rsidP="00907CD2">
      <w:pPr>
        <w:pStyle w:val="BodyTextIndent2"/>
        <w:tabs>
          <w:tab w:val="left" w:pos="7797"/>
          <w:tab w:val="left" w:pos="8080"/>
        </w:tabs>
        <w:rPr>
          <w:sz w:val="22"/>
          <w:szCs w:val="22"/>
        </w:rPr>
      </w:pPr>
      <w:hyperlink r:id="rId4" w:history="1">
        <w:r>
          <w:rPr>
            <w:rStyle w:val="Hyperlink"/>
            <w:sz w:val="22"/>
            <w:szCs w:val="22"/>
          </w:rPr>
          <w:t>http://www.sorubak.com</w:t>
        </w:r>
      </w:hyperlink>
      <w:r>
        <w:rPr>
          <w:sz w:val="22"/>
          <w:szCs w:val="22"/>
        </w:rPr>
        <w:t xml:space="preserve"> </w:t>
      </w:r>
    </w:p>
    <w:p w:rsidR="009014CB" w:rsidRDefault="009014CB"/>
    <w:sectPr w:rsidR="009014CB" w:rsidSect="00E342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16B8"/>
    <w:rsid w:val="001D040E"/>
    <w:rsid w:val="0033234F"/>
    <w:rsid w:val="007C432D"/>
    <w:rsid w:val="00867632"/>
    <w:rsid w:val="009014CB"/>
    <w:rsid w:val="00907CD2"/>
    <w:rsid w:val="009462EA"/>
    <w:rsid w:val="009732D0"/>
    <w:rsid w:val="00BF56A4"/>
    <w:rsid w:val="00E34206"/>
    <w:rsid w:val="00ED6450"/>
    <w:rsid w:val="00EE1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20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99"/>
    <w:qFormat/>
    <w:rsid w:val="009732D0"/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9732D0"/>
    <w:rPr>
      <w:rFonts w:eastAsia="Times New Roman" w:cs="Times New Roman"/>
      <w:sz w:val="22"/>
      <w:szCs w:val="22"/>
      <w:lang w:val="tr-TR" w:eastAsia="tr-TR" w:bidi="ar-SA"/>
    </w:rPr>
  </w:style>
  <w:style w:type="character" w:styleId="Hyperlink">
    <w:name w:val="Hyperlink"/>
    <w:basedOn w:val="DefaultParagraphFont"/>
    <w:uiPriority w:val="99"/>
    <w:rsid w:val="009462EA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907CD2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hAnsi="Times New Roman"/>
      <w:sz w:val="16"/>
      <w:szCs w:val="20"/>
      <w:lang w:eastAsia="tr-T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12B9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865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99</Words>
  <Characters>567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BİRSEN</cp:lastModifiedBy>
  <cp:revision>3</cp:revision>
  <dcterms:created xsi:type="dcterms:W3CDTF">2015-08-14T09:00:00Z</dcterms:created>
  <dcterms:modified xsi:type="dcterms:W3CDTF">2015-08-14T18:49:00Z</dcterms:modified>
</cp:coreProperties>
</file>