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2FF" w:rsidRPr="00867632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DÜNYA</w:t>
      </w:r>
    </w:p>
    <w:p w:rsidR="00BE72FF" w:rsidRPr="00867632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</w:p>
    <w:p w:rsidR="00BE72FF" w:rsidRPr="00867632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Seni kirletmeye kıyamam,</w:t>
      </w:r>
    </w:p>
    <w:p w:rsidR="00BE72FF" w:rsidRPr="00867632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Çevremi temiz tutar,</w:t>
      </w:r>
    </w:p>
    <w:p w:rsidR="00BE72FF" w:rsidRPr="00867632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Yerlere çöpleri atmam,</w:t>
      </w:r>
    </w:p>
    <w:p w:rsidR="00BE72FF" w:rsidRPr="00867632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Güzel Dünya’m benim.</w:t>
      </w:r>
    </w:p>
    <w:p w:rsidR="00BE72FF" w:rsidRPr="00867632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</w:p>
    <w:p w:rsidR="00BE72FF" w:rsidRPr="00867632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Dünya seni severim,</w:t>
      </w:r>
    </w:p>
    <w:p w:rsidR="00BE72FF" w:rsidRPr="00867632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Mutlu gelecek isterim,</w:t>
      </w:r>
    </w:p>
    <w:p w:rsidR="00BE72FF" w:rsidRPr="00867632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  <w:r>
        <w:rPr>
          <w:rFonts w:ascii="Cambria" w:hAnsi="Cambria" w:cs="Arial"/>
          <w:b/>
          <w:i/>
        </w:rPr>
        <w:t>Yemyeşil ovalarda gez</w:t>
      </w:r>
      <w:r w:rsidRPr="00867632">
        <w:rPr>
          <w:rFonts w:ascii="Cambria" w:hAnsi="Cambria" w:cs="Arial"/>
          <w:b/>
          <w:i/>
        </w:rPr>
        <w:t>erim,</w:t>
      </w:r>
    </w:p>
    <w:p w:rsidR="00BE72FF" w:rsidRPr="00867632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Tertemiz dünya’m benim.</w:t>
      </w:r>
    </w:p>
    <w:p w:rsidR="00BE72FF" w:rsidRPr="00867632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</w:p>
    <w:p w:rsidR="00BE72FF" w:rsidRPr="00867632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Vızır vızır arılar uçar,</w:t>
      </w:r>
    </w:p>
    <w:p w:rsidR="00BE72FF" w:rsidRPr="00867632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Güzel güzel çiçekler açar,</w:t>
      </w:r>
    </w:p>
    <w:p w:rsidR="00BE72FF" w:rsidRPr="00867632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Kuşlar kanat çırparak uçar,</w:t>
      </w:r>
    </w:p>
    <w:p w:rsidR="00BE72FF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Sevimli Dünya’m benim.</w:t>
      </w:r>
    </w:p>
    <w:p w:rsidR="00BE72FF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</w:p>
    <w:p w:rsidR="00BE72FF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  <w:r>
        <w:rPr>
          <w:rFonts w:ascii="Cambria" w:hAnsi="Cambria" w:cs="Arial"/>
          <w:b/>
          <w:i/>
        </w:rPr>
        <w:t>Hasan Hüseyin BAYAR -4-E öğrencileri</w:t>
      </w:r>
    </w:p>
    <w:p w:rsidR="00BE72FF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</w:p>
    <w:p w:rsidR="00BE72FF" w:rsidRDefault="00BE72FF" w:rsidP="0034384E">
      <w:pPr>
        <w:pStyle w:val="NoSpacing"/>
        <w:jc w:val="both"/>
        <w:rPr>
          <w:rFonts w:ascii="Cambria" w:hAnsi="Cambria" w:cs="Arial"/>
          <w:b/>
          <w:i/>
        </w:rPr>
      </w:pPr>
    </w:p>
    <w:p w:rsidR="00BE72FF" w:rsidRDefault="00BE72FF" w:rsidP="00D05194">
      <w:pPr>
        <w:pStyle w:val="BodyTextIndent2"/>
        <w:tabs>
          <w:tab w:val="left" w:pos="7797"/>
          <w:tab w:val="left" w:pos="8080"/>
        </w:tabs>
        <w:rPr>
          <w:sz w:val="22"/>
          <w:szCs w:val="22"/>
        </w:rPr>
      </w:pPr>
      <w:hyperlink r:id="rId4" w:history="1">
        <w:r>
          <w:rPr>
            <w:rStyle w:val="Hyperlink"/>
            <w:sz w:val="22"/>
            <w:szCs w:val="22"/>
          </w:rPr>
          <w:t>http://www.sorubak.com</w:t>
        </w:r>
      </w:hyperlink>
      <w:r>
        <w:rPr>
          <w:sz w:val="22"/>
          <w:szCs w:val="22"/>
        </w:rPr>
        <w:t xml:space="preserve"> </w:t>
      </w:r>
    </w:p>
    <w:p w:rsidR="00BE72FF" w:rsidRDefault="00BE72FF"/>
    <w:sectPr w:rsidR="00BE72FF" w:rsidSect="00D543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9A6"/>
    <w:rsid w:val="0000373D"/>
    <w:rsid w:val="002A28C8"/>
    <w:rsid w:val="0034384E"/>
    <w:rsid w:val="00516E68"/>
    <w:rsid w:val="005A0A93"/>
    <w:rsid w:val="005E2838"/>
    <w:rsid w:val="007C432D"/>
    <w:rsid w:val="00867632"/>
    <w:rsid w:val="009045D8"/>
    <w:rsid w:val="00B1049A"/>
    <w:rsid w:val="00BD7B0A"/>
    <w:rsid w:val="00BE72FF"/>
    <w:rsid w:val="00D05194"/>
    <w:rsid w:val="00D543AE"/>
    <w:rsid w:val="00E57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3A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34384E"/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34384E"/>
    <w:rPr>
      <w:rFonts w:eastAsia="Times New Roman" w:cs="Times New Roman"/>
      <w:sz w:val="22"/>
      <w:szCs w:val="22"/>
      <w:lang w:val="tr-TR" w:eastAsia="tr-TR" w:bidi="ar-SA"/>
    </w:rPr>
  </w:style>
  <w:style w:type="character" w:styleId="Hyperlink">
    <w:name w:val="Hyperlink"/>
    <w:basedOn w:val="DefaultParagraphFont"/>
    <w:uiPriority w:val="99"/>
    <w:rsid w:val="002A28C8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D05194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hAnsi="Times New Roman"/>
      <w:sz w:val="16"/>
      <w:szCs w:val="20"/>
      <w:lang w:eastAsia="tr-T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9155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68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59</Words>
  <Characters>342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BİRSEN</cp:lastModifiedBy>
  <cp:revision>4</cp:revision>
  <dcterms:created xsi:type="dcterms:W3CDTF">2015-08-14T08:59:00Z</dcterms:created>
  <dcterms:modified xsi:type="dcterms:W3CDTF">2015-08-14T18:49:00Z</dcterms:modified>
</cp:coreProperties>
</file>