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ABB" w:rsidRDefault="00D43ABB" w:rsidP="003E6666">
      <w:pPr>
        <w:spacing w:after="0"/>
        <w:jc w:val="center"/>
        <w:rPr>
          <w:rFonts w:ascii="Comic Sans MS" w:hAnsi="Comic Sans MS"/>
          <w:highlight w:val="cyan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06"/>
      </w:tblGrid>
      <w:tr w:rsidR="00D43ABB" w:rsidRPr="00F43862" w:rsidTr="00F43862">
        <w:tc>
          <w:tcPr>
            <w:tcW w:w="10206" w:type="dxa"/>
          </w:tcPr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43862">
              <w:rPr>
                <w:rFonts w:ascii="Comic Sans MS" w:hAnsi="Comic Sans MS"/>
                <w:sz w:val="28"/>
                <w:szCs w:val="28"/>
                <w:highlight w:val="cyan"/>
              </w:rPr>
              <w:t xml:space="preserve">Eş Anlamlı Kelimeler  -  Anlamdaş Kelimeler  </w:t>
            </w: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  <w:tbl>
            <w:tblPr>
              <w:tblW w:w="0" w:type="auto"/>
              <w:tblInd w:w="454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tblLook w:val="00A0"/>
            </w:tblPr>
            <w:tblGrid>
              <w:gridCol w:w="8930"/>
            </w:tblGrid>
            <w:tr w:rsidR="00D43ABB" w:rsidRPr="00F43862" w:rsidTr="00F43862">
              <w:trPr>
                <w:trHeight w:val="425"/>
              </w:trPr>
              <w:tc>
                <w:tcPr>
                  <w:tcW w:w="8930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shd w:val="clear" w:color="auto" w:fill="DAEEF3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</w:rPr>
                    <w:t xml:space="preserve">   </w:t>
                  </w:r>
                  <w:r w:rsidRPr="00F43862">
                    <w:rPr>
                      <w:rFonts w:ascii="Comic Sans MS" w:hAnsi="Comic Sans MS"/>
                      <w:b/>
                      <w:u w:val="single"/>
                    </w:rPr>
                    <w:t>Yazılışları farklı ama anlamları aynı</w:t>
                  </w:r>
                  <w:r w:rsidRPr="00F43862">
                    <w:rPr>
                      <w:rFonts w:ascii="Comic Sans MS" w:hAnsi="Comic Sans MS"/>
                    </w:rPr>
                    <w:t xml:space="preserve"> olan sözcükler </w:t>
                  </w:r>
                </w:p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  <w:i/>
                      <w:color w:val="FF0000"/>
                    </w:rPr>
                    <w:t>eş anlamlı ( anlamdaş )</w:t>
                  </w:r>
                  <w:r w:rsidRPr="00F43862">
                    <w:rPr>
                      <w:rFonts w:ascii="Comic Sans MS" w:hAnsi="Comic Sans MS"/>
                    </w:rPr>
                    <w:t xml:space="preserve"> sözcüklerdir.</w:t>
                  </w:r>
                </w:p>
              </w:tc>
            </w:tr>
          </w:tbl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  <w:p w:rsidR="00D43ABB" w:rsidRDefault="00D43ABB" w:rsidP="006B57C0">
            <w:hyperlink r:id="rId5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_x0000_s1026" type="#_x0000_t66" style="position:absolute;margin-left:253.6pt;margin-top:2.75pt;width:209.5pt;height:47.75pt;z-index:251596800" fillcolor="#c6d9f1">
                  <v:textbox style="mso-next-textbox:#_x0000_s1026">
                    <w:txbxContent>
                      <w:p w:rsidR="00D43ABB" w:rsidRPr="003E6666" w:rsidRDefault="00D43ABB" w:rsidP="00B000D3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Annem </w:t>
                        </w:r>
                        <w:r w:rsidRPr="00814D06">
                          <w:rPr>
                            <w:rFonts w:ascii="Comic Sans MS" w:hAnsi="Comic Sans MS"/>
                            <w:b/>
                          </w:rPr>
                          <w:t>hekim</w:t>
                        </w:r>
                        <w:r>
                          <w:rPr>
                            <w:rFonts w:ascii="Comic Sans MS" w:hAnsi="Comic Sans MS"/>
                          </w:rPr>
                          <w:t xml:space="preserve"> olmamı çok istiyor.</w:t>
                        </w:r>
                      </w:p>
                      <w:p w:rsidR="00D43ABB" w:rsidRPr="00B000D3" w:rsidRDefault="00D43ABB" w:rsidP="00B000D3"/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7" type="#_x0000_t66" style="position:absolute;margin-left:22.8pt;margin-top:2.85pt;width:207.35pt;height:47.75pt;rotation:180;z-index:251595776" fillcolor="#f2dbdb">
                  <v:textbox style="mso-next-textbox:#_x0000_s1027">
                    <w:txbxContent>
                      <w:p w:rsidR="00D43ABB" w:rsidRPr="003E6666" w:rsidRDefault="00D43ABB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Annem</w:t>
                        </w:r>
                        <w:r w:rsidRPr="00814D06">
                          <w:rPr>
                            <w:rFonts w:ascii="Comic Sans MS" w:hAnsi="Comic Sans MS"/>
                            <w:b/>
                          </w:rPr>
                          <w:t xml:space="preserve"> doktor</w:t>
                        </w:r>
                        <w:r>
                          <w:rPr>
                            <w:rFonts w:ascii="Comic Sans MS" w:hAnsi="Comic Sans MS"/>
                          </w:rPr>
                          <w:t xml:space="preserve"> olmamı çok istiyor.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 w:rsidRPr="00F43862">
              <w:rPr>
                <w:rFonts w:ascii="Comic Sans MS" w:hAnsi="Comic Sans MS"/>
              </w:rPr>
              <w:t xml:space="preserve">                                                                         =</w:t>
            </w: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 w:rsidRPr="00F43862">
              <w:rPr>
                <w:rFonts w:ascii="Comic Sans MS" w:hAnsi="Comic Sans MS"/>
              </w:rPr>
              <w:t xml:space="preserve">                                       </w: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F43862">
              <w:rPr>
                <w:rFonts w:ascii="Comic Sans MS" w:hAnsi="Comic Sans MS"/>
              </w:rPr>
              <w:t xml:space="preserve">             </w:t>
            </w:r>
            <w:r w:rsidRPr="00F43862">
              <w:rPr>
                <w:rFonts w:ascii="Comic Sans MS" w:hAnsi="Comic Sans MS"/>
                <w:i/>
                <w:color w:val="FF0000"/>
              </w:rPr>
              <w:t xml:space="preserve"> </w:t>
            </w:r>
            <w:r w:rsidRPr="00F43862">
              <w:rPr>
                <w:rFonts w:ascii="Comic Sans MS" w:hAnsi="Comic Sans MS"/>
                <w:b/>
                <w:i/>
                <w:color w:val="FF0000"/>
                <w:u w:val="single"/>
              </w:rPr>
              <w:t>Doktor</w:t>
            </w:r>
            <w:r w:rsidRPr="00F43862">
              <w:rPr>
                <w:rFonts w:ascii="Comic Sans MS" w:hAnsi="Comic Sans MS"/>
                <w:i/>
                <w:color w:val="FF0000"/>
              </w:rPr>
              <w:t xml:space="preserve"> kelimesi ile </w:t>
            </w:r>
            <w:r w:rsidRPr="00F43862">
              <w:rPr>
                <w:rFonts w:ascii="Comic Sans MS" w:hAnsi="Comic Sans MS"/>
                <w:b/>
                <w:i/>
                <w:color w:val="FF0000"/>
                <w:u w:val="single"/>
              </w:rPr>
              <w:t>hekim</w:t>
            </w:r>
            <w:r w:rsidRPr="00F43862">
              <w:rPr>
                <w:rFonts w:ascii="Comic Sans MS" w:hAnsi="Comic Sans MS"/>
                <w:i/>
                <w:color w:val="FF0000"/>
              </w:rPr>
              <w:t xml:space="preserve"> kelimesi eş anlamlı kelimelerdendir.</w:t>
            </w: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  <w:p w:rsidR="00D43ABB" w:rsidRPr="00F43862" w:rsidRDefault="00D43ABB" w:rsidP="00F43862">
            <w:pPr>
              <w:spacing w:after="0" w:line="360" w:lineRule="auto"/>
              <w:rPr>
                <w:rFonts w:ascii="Comic Sans MS" w:hAnsi="Comic Sans MS"/>
                <w:i/>
              </w:rPr>
            </w:pPr>
            <w:r w:rsidRPr="00F43862">
              <w:rPr>
                <w:rFonts w:ascii="Comic Sans MS" w:hAnsi="Comic Sans MS"/>
              </w:rPr>
              <w:t xml:space="preserve">    </w:t>
            </w:r>
            <w:r w:rsidRPr="00F43862">
              <w:rPr>
                <w:rFonts w:ascii="Comic Sans MS" w:hAnsi="Comic Sans MS"/>
                <w:i/>
              </w:rPr>
              <w:t>Soru  : Eş anlamlı sözcükler cümle içinde her zaman birbirlerinin yerine kullanılabilir mi?</w:t>
            </w:r>
          </w:p>
          <w:p w:rsidR="00D43ABB" w:rsidRPr="00F43862" w:rsidRDefault="00D43ABB" w:rsidP="00F43862">
            <w:pPr>
              <w:spacing w:after="0" w:line="360" w:lineRule="auto"/>
              <w:rPr>
                <w:rFonts w:ascii="Comic Sans MS" w:hAnsi="Comic Sans MS"/>
                <w:i/>
                <w:color w:val="FF0000"/>
              </w:rPr>
            </w:pPr>
            <w:r w:rsidRPr="00F43862">
              <w:rPr>
                <w:rFonts w:ascii="Comic Sans MS" w:hAnsi="Comic Sans MS"/>
                <w:i/>
              </w:rPr>
              <w:t xml:space="preserve">    Cevap :</w:t>
            </w:r>
            <w:r w:rsidRPr="00F43862">
              <w:rPr>
                <w:rFonts w:ascii="Comic Sans MS" w:hAnsi="Comic Sans MS"/>
                <w:i/>
                <w:color w:val="FF0000"/>
              </w:rPr>
              <w:t>Her eş anlamlı kelime cümle içinde birbirinin yerine kullanılmaz.</w:t>
            </w:r>
          </w:p>
          <w:p w:rsidR="00D43ABB" w:rsidRPr="00F43862" w:rsidRDefault="00D43ABB" w:rsidP="00F43862">
            <w:pPr>
              <w:spacing w:after="0" w:line="360" w:lineRule="auto"/>
              <w:rPr>
                <w:rFonts w:ascii="Comic Sans MS" w:hAnsi="Comic Sans MS"/>
                <w:i/>
                <w:color w:val="FF0000"/>
              </w:rPr>
            </w:pPr>
          </w:p>
          <w:p w:rsidR="00D43ABB" w:rsidRPr="00F43862" w:rsidRDefault="00D43ABB" w:rsidP="00F43862">
            <w:pPr>
              <w:spacing w:after="0" w:line="360" w:lineRule="auto"/>
              <w:rPr>
                <w:rFonts w:ascii="Comic Sans MS" w:hAnsi="Comic Sans MS"/>
                <w:b/>
                <w:i/>
                <w:u w:val="single"/>
              </w:rPr>
            </w:pPr>
            <w:r w:rsidRPr="00F43862">
              <w:rPr>
                <w:rFonts w:ascii="Comic Sans MS" w:hAnsi="Comic Sans MS"/>
                <w:i/>
              </w:rPr>
              <w:t xml:space="preserve">           </w:t>
            </w:r>
            <w:r w:rsidRPr="00F43862">
              <w:rPr>
                <w:rFonts w:ascii="Comic Sans MS" w:hAnsi="Comic Sans MS"/>
                <w:b/>
                <w:i/>
                <w:color w:val="FF0000"/>
                <w:u w:val="single"/>
              </w:rPr>
              <w:t>Bazı eş anlamlı kelimeleri cümle içinde yer değiştirdiğimizde cümlenin anlamı bozulur .</w:t>
            </w:r>
            <w:r w:rsidRPr="00F43862">
              <w:rPr>
                <w:rFonts w:ascii="Comic Sans MS" w:hAnsi="Comic Sans MS"/>
                <w:b/>
                <w:i/>
                <w:u w:val="single"/>
              </w:rPr>
              <w:t xml:space="preserve"> </w:t>
            </w:r>
          </w:p>
          <w:p w:rsidR="00D43ABB" w:rsidRPr="00F43862" w:rsidRDefault="00D43ABB" w:rsidP="00F43862">
            <w:pPr>
              <w:spacing w:after="0" w:line="360" w:lineRule="auto"/>
              <w:rPr>
                <w:rFonts w:ascii="Comic Sans MS" w:hAnsi="Comic Sans MS"/>
                <w:b/>
                <w:i/>
                <w:sz w:val="10"/>
                <w:szCs w:val="10"/>
                <w:u w:val="single"/>
              </w:rPr>
            </w:pPr>
          </w:p>
          <w:p w:rsidR="00D43ABB" w:rsidRPr="00F43862" w:rsidRDefault="00D43ABB" w:rsidP="00F43862">
            <w:pPr>
              <w:spacing w:after="0"/>
              <w:rPr>
                <w:rFonts w:ascii="Comic Sans MS" w:hAnsi="Comic Sans MS"/>
                <w:i/>
                <w:sz w:val="10"/>
                <w:szCs w:val="10"/>
              </w:rPr>
            </w:pPr>
            <w:r w:rsidRPr="00F43862">
              <w:rPr>
                <w:rFonts w:ascii="Comic Sans MS" w:hAnsi="Comic Sans MS"/>
                <w:i/>
              </w:rPr>
              <w:t xml:space="preserve">    </w:t>
            </w:r>
          </w:p>
          <w:p w:rsidR="00D43ABB" w:rsidRPr="00F43862" w:rsidRDefault="00D43ABB" w:rsidP="00F43862">
            <w:pPr>
              <w:spacing w:after="0" w:line="360" w:lineRule="auto"/>
              <w:rPr>
                <w:rFonts w:ascii="Comic Sans MS" w:hAnsi="Comic Sans MS"/>
                <w:i/>
              </w:rPr>
            </w:pPr>
            <w:r w:rsidRPr="00F43862">
              <w:rPr>
                <w:rFonts w:ascii="Comic Sans MS" w:hAnsi="Comic Sans MS"/>
                <w:i/>
              </w:rPr>
              <w:t xml:space="preserve">    Örneğin; </w:t>
            </w:r>
            <w:r w:rsidRPr="00F43862">
              <w:rPr>
                <w:rFonts w:ascii="Comic Sans MS" w:hAnsi="Comic Sans MS"/>
                <w:i/>
                <w:color w:val="FF0000"/>
                <w:u w:val="single"/>
              </w:rPr>
              <w:t>kara</w:t>
            </w:r>
            <w:r w:rsidRPr="00F43862">
              <w:rPr>
                <w:rFonts w:ascii="Comic Sans MS" w:hAnsi="Comic Sans MS"/>
                <w:i/>
              </w:rPr>
              <w:t xml:space="preserve"> ve </w:t>
            </w:r>
            <w:r w:rsidRPr="00F43862">
              <w:rPr>
                <w:rFonts w:ascii="Comic Sans MS" w:hAnsi="Comic Sans MS"/>
                <w:i/>
                <w:color w:val="FF0000"/>
                <w:u w:val="single"/>
              </w:rPr>
              <w:t xml:space="preserve">siyah </w:t>
            </w:r>
            <w:r w:rsidRPr="00F43862">
              <w:rPr>
                <w:rFonts w:ascii="Comic Sans MS" w:hAnsi="Comic Sans MS"/>
                <w:i/>
              </w:rPr>
              <w:t>kelimeleri eş anlamlıdır. Cümle içinde yer değiştirelim.</w:t>
            </w:r>
          </w:p>
          <w:p w:rsidR="00D43ABB" w:rsidRPr="00F43862" w:rsidRDefault="00D43ABB" w:rsidP="00F43862">
            <w:pPr>
              <w:spacing w:after="0" w:line="360" w:lineRule="auto"/>
              <w:rPr>
                <w:rFonts w:ascii="Comic Sans MS" w:hAnsi="Comic Sans MS"/>
                <w:i/>
              </w:rPr>
            </w:pPr>
            <w:r w:rsidRPr="00F43862">
              <w:rPr>
                <w:rFonts w:ascii="Comic Sans MS" w:hAnsi="Comic Sans MS"/>
                <w:i/>
              </w:rPr>
              <w:t xml:space="preserve">        Niçin böyle </w:t>
            </w:r>
            <w:r w:rsidRPr="00F43862">
              <w:rPr>
                <w:rFonts w:ascii="Comic Sans MS" w:hAnsi="Comic Sans MS"/>
                <w:i/>
                <w:u w:val="single"/>
              </w:rPr>
              <w:t>kara kara</w:t>
            </w:r>
            <w:r w:rsidRPr="00F43862">
              <w:rPr>
                <w:rFonts w:ascii="Comic Sans MS" w:hAnsi="Comic Sans MS"/>
                <w:i/>
              </w:rPr>
              <w:t xml:space="preserve"> düşünüyorsun?       yerine   </w:t>
            </w:r>
          </w:p>
          <w:p w:rsidR="00D43ABB" w:rsidRPr="00F43862" w:rsidRDefault="00D43ABB" w:rsidP="00F43862">
            <w:pPr>
              <w:spacing w:after="0" w:line="360" w:lineRule="auto"/>
              <w:rPr>
                <w:rFonts w:ascii="Comic Sans MS" w:hAnsi="Comic Sans MS"/>
                <w:i/>
              </w:rPr>
            </w:pPr>
            <w:r w:rsidRPr="00F43862">
              <w:rPr>
                <w:rFonts w:ascii="Comic Sans MS" w:hAnsi="Comic Sans MS"/>
                <w:i/>
              </w:rPr>
              <w:t xml:space="preserve">       Niçin böyle </w:t>
            </w:r>
            <w:r w:rsidRPr="00F43862">
              <w:rPr>
                <w:rFonts w:ascii="Comic Sans MS" w:hAnsi="Comic Sans MS"/>
                <w:i/>
                <w:u w:val="single"/>
              </w:rPr>
              <w:t>siyah siyah</w:t>
            </w:r>
            <w:r w:rsidRPr="00F43862">
              <w:rPr>
                <w:rFonts w:ascii="Comic Sans MS" w:hAnsi="Comic Sans MS"/>
                <w:i/>
              </w:rPr>
              <w:t xml:space="preserve"> düşünüyorsun ?     denmez çünkü cümlenin anlamı bozulur.</w: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 w:rsidRPr="00F43862">
              <w:rPr>
                <w:rFonts w:ascii="Comic Sans MS" w:hAnsi="Comic Sans MS"/>
              </w:rPr>
              <w:t xml:space="preserve">      </w: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F43862">
              <w:rPr>
                <w:rFonts w:ascii="Comic Sans MS" w:hAnsi="Comic Sans MS"/>
                <w:i/>
                <w:color w:val="FF0000"/>
              </w:rPr>
              <w:t>Aşağıdaki sözcüklerin eş anlamlılarını ( anlamdaşlarını ) bir cümle içinde kullanınız.</w: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W w:w="0" w:type="auto"/>
              <w:tblInd w:w="596" w:type="dxa"/>
              <w:tblBorders>
                <w:top w:val="wave" w:sz="6" w:space="0" w:color="auto"/>
                <w:left w:val="wave" w:sz="6" w:space="0" w:color="auto"/>
                <w:bottom w:val="wave" w:sz="6" w:space="0" w:color="auto"/>
                <w:right w:val="wave" w:sz="6" w:space="0" w:color="auto"/>
                <w:insideH w:val="wave" w:sz="6" w:space="0" w:color="auto"/>
                <w:insideV w:val="wave" w:sz="6" w:space="0" w:color="auto"/>
              </w:tblBorders>
              <w:tblLook w:val="00A0"/>
            </w:tblPr>
            <w:tblGrid>
              <w:gridCol w:w="1399"/>
              <w:gridCol w:w="727"/>
              <w:gridCol w:w="1276"/>
              <w:gridCol w:w="709"/>
              <w:gridCol w:w="5219"/>
            </w:tblGrid>
            <w:tr w:rsidR="00D43ABB" w:rsidRPr="00F43862" w:rsidTr="00F43862">
              <w:tc>
                <w:tcPr>
                  <w:tcW w:w="139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shd w:val="clear" w:color="auto" w:fill="FDE9D9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  <w:i/>
                      <w:color w:val="FF0000"/>
                    </w:rPr>
                    <w:t>sene</w:t>
                  </w:r>
                </w:p>
              </w:tc>
              <w:tc>
                <w:tcPr>
                  <w:tcW w:w="727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8" type="#_x0000_t32" style="position:absolute;left:0;text-align:left;margin-left:-3.65pt;margin-top:7.4pt;width:27pt;height:0;z-index:2515978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  <w:i/>
                      <w:color w:val="FF0000"/>
                    </w:rPr>
                    <w:t xml:space="preserve">yıl </w:t>
                  </w: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29" type="#_x0000_t32" style="position:absolute;left:0;text-align:left;margin-left:-3.65pt;margin-top:7.4pt;width:27pt;height:0;z-index:25159884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  <w:i/>
                      <w:color w:val="FF0000"/>
                    </w:rPr>
                    <w:t>Bu yıl dördüncü sınıfa başladım.</w:t>
                  </w:r>
                </w:p>
              </w:tc>
            </w:tr>
            <w:tr w:rsidR="00D43ABB" w:rsidRPr="00F43862" w:rsidTr="00F43862">
              <w:tc>
                <w:tcPr>
                  <w:tcW w:w="139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shd w:val="clear" w:color="auto" w:fill="FDE9D9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</w:rPr>
                    <w:t>rüya</w:t>
                  </w:r>
                </w:p>
              </w:tc>
              <w:tc>
                <w:tcPr>
                  <w:tcW w:w="727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0" type="#_x0000_t32" style="position:absolute;left:0;text-align:left;margin-left:-3.65pt;margin-top:7.4pt;width:27pt;height:0;z-index:25159987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1" type="#_x0000_t32" style="position:absolute;left:0;text-align:left;margin-left:-3.65pt;margin-top:7.4pt;width:27pt;height:0;z-index:25160089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D43ABB" w:rsidRPr="00F43862" w:rsidTr="00F43862">
              <w:tc>
                <w:tcPr>
                  <w:tcW w:w="139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shd w:val="clear" w:color="auto" w:fill="FDE9D9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</w:rPr>
                    <w:t>hediye</w:t>
                  </w:r>
                </w:p>
              </w:tc>
              <w:tc>
                <w:tcPr>
                  <w:tcW w:w="727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2" type="#_x0000_t32" style="position:absolute;left:0;text-align:left;margin-left:-3.65pt;margin-top:7.4pt;width:27pt;height:0;z-index:25160192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3" type="#_x0000_t32" style="position:absolute;left:0;text-align:left;margin-left:-3.65pt;margin-top:7.4pt;width:27pt;height:0;z-index:25160294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D43ABB" w:rsidRPr="00F43862" w:rsidTr="00F43862">
              <w:tc>
                <w:tcPr>
                  <w:tcW w:w="139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shd w:val="clear" w:color="auto" w:fill="FDE9D9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</w:rPr>
                    <w:t>kafa</w:t>
                  </w:r>
                </w:p>
              </w:tc>
              <w:tc>
                <w:tcPr>
                  <w:tcW w:w="727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4" type="#_x0000_t32" style="position:absolute;left:0;text-align:left;margin-left:-3.65pt;margin-top:7.4pt;width:27pt;height:0;z-index:25160396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5" type="#_x0000_t32" style="position:absolute;left:0;text-align:left;margin-left:-3.65pt;margin-top:7.4pt;width:27pt;height:0;z-index:25160499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D43ABB" w:rsidRPr="00F43862" w:rsidTr="00F43862">
              <w:tc>
                <w:tcPr>
                  <w:tcW w:w="139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shd w:val="clear" w:color="auto" w:fill="FDE9D9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</w:rPr>
                    <w:t>fakir</w:t>
                  </w:r>
                </w:p>
              </w:tc>
              <w:tc>
                <w:tcPr>
                  <w:tcW w:w="727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6" type="#_x0000_t32" style="position:absolute;left:0;text-align:left;margin-left:-3.65pt;margin-top:7.4pt;width:27pt;height:0;z-index:25171558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7" type="#_x0000_t32" style="position:absolute;left:0;text-align:left;margin-left:-3.65pt;margin-top:7.4pt;width:27pt;height:0;z-index:25171660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D43ABB" w:rsidRPr="00F43862" w:rsidTr="00F43862">
              <w:tc>
                <w:tcPr>
                  <w:tcW w:w="139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  <w:shd w:val="clear" w:color="auto" w:fill="FDE9D9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</w:rPr>
                    <w:t>talebe</w:t>
                  </w:r>
                </w:p>
              </w:tc>
              <w:tc>
                <w:tcPr>
                  <w:tcW w:w="727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8" type="#_x0000_t32" style="position:absolute;left:0;text-align:left;margin-left:-3.65pt;margin-top:7.4pt;width:27pt;height:0;z-index:25171763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276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70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39" type="#_x0000_t32" style="position:absolute;left:0;text-align:left;margin-left:-3.65pt;margin-top:7.4pt;width:27pt;height:0;z-index:25171865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5219" w:type="dxa"/>
                  <w:tcBorders>
                    <w:top w:val="wave" w:sz="6" w:space="0" w:color="auto"/>
                    <w:left w:val="wave" w:sz="6" w:space="0" w:color="auto"/>
                    <w:bottom w:val="wave" w:sz="6" w:space="0" w:color="auto"/>
                    <w:right w:val="wave" w:sz="6" w:space="0" w:color="auto"/>
                  </w:tcBorders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 w:rsidRPr="00F43862">
              <w:rPr>
                <w:rFonts w:ascii="Comic Sans MS" w:hAnsi="Comic Sans MS"/>
              </w:rPr>
              <w:t xml:space="preserve">      </w:t>
            </w:r>
          </w:p>
          <w:p w:rsidR="00D43ABB" w:rsidRPr="00F43862" w:rsidRDefault="00D43ABB" w:rsidP="00F43862">
            <w:pPr>
              <w:tabs>
                <w:tab w:val="left" w:pos="7477"/>
              </w:tabs>
              <w:spacing w:after="0" w:line="240" w:lineRule="auto"/>
              <w:rPr>
                <w:rFonts w:ascii="Comic Sans MS" w:hAnsi="Comic Sans MS"/>
                <w:i/>
                <w:color w:val="FF0000"/>
              </w:rPr>
            </w:pPr>
            <w:r w:rsidRPr="00F43862">
              <w:rPr>
                <w:rFonts w:ascii="Comic Sans MS" w:hAnsi="Comic Sans MS"/>
              </w:rPr>
              <w:t xml:space="preserve">    </w:t>
            </w:r>
            <w:r w:rsidRPr="00F43862">
              <w:rPr>
                <w:rFonts w:ascii="Comic Sans MS" w:hAnsi="Comic Sans MS"/>
                <w:i/>
                <w:color w:val="FF0000"/>
              </w:rPr>
              <w:t xml:space="preserve">Aşağıdaki cümlelerde geçen eş anlamlı (anlamdaş) kelimeleri bulup yazınız.   </w:t>
            </w:r>
          </w:p>
          <w:p w:rsidR="00D43ABB" w:rsidRPr="00F43862" w:rsidRDefault="00D43ABB" w:rsidP="00F43862">
            <w:pPr>
              <w:tabs>
                <w:tab w:val="left" w:pos="7477"/>
              </w:tabs>
              <w:spacing w:after="0" w:line="240" w:lineRule="auto"/>
              <w:rPr>
                <w:rFonts w:ascii="Comic Sans MS" w:hAnsi="Comic Sans MS"/>
                <w:i/>
                <w:color w:val="FF0000"/>
                <w:sz w:val="10"/>
                <w:szCs w:val="10"/>
              </w:rPr>
            </w:pPr>
          </w:p>
          <w:tbl>
            <w:tblPr>
              <w:tblW w:w="0" w:type="auto"/>
              <w:tblInd w:w="596" w:type="dxa"/>
              <w:tblLook w:val="00A0"/>
            </w:tblPr>
            <w:tblGrid>
              <w:gridCol w:w="5645"/>
              <w:gridCol w:w="1584"/>
              <w:gridCol w:w="2101"/>
            </w:tblGrid>
            <w:tr w:rsidR="00D43ABB" w:rsidRPr="00F43862" w:rsidTr="00F43862">
              <w:tc>
                <w:tcPr>
                  <w:tcW w:w="5645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</w:rPr>
                    <w:t>Dedem ve ninem çok yaşlandılar.</w:t>
                  </w:r>
                </w:p>
              </w:tc>
              <w:tc>
                <w:tcPr>
                  <w:tcW w:w="1584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0" type="#_x0000_t32" style="position:absolute;left:0;text-align:left;margin-left:-1.8pt;margin-top:7.45pt;width:61.85pt;height:.05pt;z-index:25160601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</w:rPr>
                    <w:t xml:space="preserve">yaşlı </w:t>
                  </w:r>
                </w:p>
              </w:tc>
            </w:tr>
            <w:tr w:rsidR="00D43ABB" w:rsidRPr="00F43862" w:rsidTr="00F43862">
              <w:tc>
                <w:tcPr>
                  <w:tcW w:w="5645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</w:rPr>
                    <w:t>Rüyalarımda en çok doğduğum köyü görürüm</w:t>
                  </w:r>
                </w:p>
              </w:tc>
              <w:tc>
                <w:tcPr>
                  <w:tcW w:w="1584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1" type="#_x0000_t32" style="position:absolute;left:0;text-align:left;margin-left:2.35pt;margin-top:11.9pt;width:57.7pt;height:.05pt;z-index:25160704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D43ABB" w:rsidRPr="00F43862" w:rsidTr="00F43862">
              <w:tc>
                <w:tcPr>
                  <w:tcW w:w="5645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 w:rsidRPr="00F43862">
                    <w:rPr>
                      <w:rFonts w:ascii="Comic Sans MS" w:hAnsi="Comic Sans MS"/>
                    </w:rPr>
                    <w:t>Bu imtihanı da başarıyla geçtim</w:t>
                  </w:r>
                </w:p>
              </w:tc>
              <w:tc>
                <w:tcPr>
                  <w:tcW w:w="1584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2" type="#_x0000_t32" style="position:absolute;left:0;text-align:left;margin-left:2.35pt;margin-top:7.4pt;width:57.7pt;height:.05pt;z-index:25160806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D43ABB" w:rsidRPr="00F43862" w:rsidTr="00F43862">
              <w:tc>
                <w:tcPr>
                  <w:tcW w:w="5645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  <w:r w:rsidRPr="00F43862">
                    <w:rPr>
                      <w:rFonts w:ascii="Comic Sans MS" w:hAnsi="Comic Sans MS"/>
                      <w:noProof/>
                    </w:rPr>
                    <w:t>Bu kelimenin zıt anlamlısını bulamadım.</w:t>
                  </w:r>
                </w:p>
              </w:tc>
              <w:tc>
                <w:tcPr>
                  <w:tcW w:w="1584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noProof/>
                    </w:rPr>
                    <w:pict>
                      <v:shape id="_x0000_s1043" type="#_x0000_t32" style="position:absolute;left:0;text-align:left;margin-left:2.35pt;margin-top:9.95pt;width:57.7pt;height:.05pt;z-index:25171968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2101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  <w:tr w:rsidR="00D43ABB" w:rsidRPr="00F43862" w:rsidTr="00F43862">
              <w:tc>
                <w:tcPr>
                  <w:tcW w:w="5645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</w:p>
              </w:tc>
              <w:tc>
                <w:tcPr>
                  <w:tcW w:w="1584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  <w:noProof/>
                    </w:rPr>
                  </w:pPr>
                </w:p>
              </w:tc>
              <w:tc>
                <w:tcPr>
                  <w:tcW w:w="2101" w:type="dxa"/>
                </w:tcPr>
                <w:p w:rsidR="00D43ABB" w:rsidRPr="00F43862" w:rsidRDefault="00D43ABB" w:rsidP="00F43862">
                  <w:pPr>
                    <w:spacing w:after="0" w:line="360" w:lineRule="auto"/>
                    <w:jc w:val="center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D43ABB" w:rsidRPr="00F43862" w:rsidRDefault="00D43ABB" w:rsidP="00F43862">
            <w:pPr>
              <w:spacing w:after="0" w:line="360" w:lineRule="auto"/>
              <w:rPr>
                <w:rFonts w:ascii="Comic Sans MS" w:hAnsi="Comic Sans MS"/>
              </w:rPr>
            </w:pPr>
          </w:p>
        </w:tc>
      </w:tr>
    </w:tbl>
    <w:p w:rsidR="00D43ABB" w:rsidRDefault="00D43ABB" w:rsidP="009309A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</w:p>
    <w:p w:rsidR="00D43ABB" w:rsidRDefault="00D43ABB" w:rsidP="009309A0">
      <w:pPr>
        <w:spacing w:after="0"/>
        <w:rPr>
          <w:rFonts w:ascii="Comic Sans MS" w:hAnsi="Comic Sans MS"/>
        </w:rPr>
      </w:pPr>
    </w:p>
    <w:p w:rsidR="00D43ABB" w:rsidRPr="009309A0" w:rsidRDefault="00D43ABB" w:rsidP="009309A0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   </w:t>
      </w:r>
      <w:r w:rsidRPr="009309A0">
        <w:rPr>
          <w:rFonts w:ascii="Comic Sans MS" w:hAnsi="Comic Sans MS"/>
          <w:color w:val="FF0000"/>
        </w:rPr>
        <w:t xml:space="preserve">Aşağıdaki kelimelerin </w:t>
      </w:r>
      <w:r>
        <w:rPr>
          <w:rFonts w:ascii="Comic Sans MS" w:hAnsi="Comic Sans MS"/>
          <w:color w:val="FF0000"/>
        </w:rPr>
        <w:t>eş</w:t>
      </w:r>
      <w:r w:rsidRPr="009309A0">
        <w:rPr>
          <w:rFonts w:ascii="Comic Sans MS" w:hAnsi="Comic Sans MS"/>
          <w:color w:val="FF0000"/>
        </w:rPr>
        <w:t xml:space="preserve"> anlamlılarını yazalım.</w:t>
      </w:r>
      <w:r>
        <w:rPr>
          <w:rFonts w:ascii="Comic Sans MS" w:hAnsi="Comic Sans MS"/>
          <w:color w:val="FF0000"/>
        </w:rPr>
        <w:t xml:space="preserve"> Eş anlamlı kelimeleri aynı renge boyayalım.</w:t>
      </w:r>
    </w:p>
    <w:p w:rsidR="00D43ABB" w:rsidRPr="009309A0" w:rsidRDefault="00D43ABB" w:rsidP="003E6666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W w:w="0" w:type="auto"/>
        <w:tblInd w:w="534" w:type="dxa"/>
        <w:tblLook w:val="00A0"/>
      </w:tblPr>
      <w:tblGrid>
        <w:gridCol w:w="1984"/>
        <w:gridCol w:w="329"/>
        <w:gridCol w:w="1939"/>
        <w:gridCol w:w="1418"/>
        <w:gridCol w:w="1842"/>
        <w:gridCol w:w="329"/>
        <w:gridCol w:w="2081"/>
      </w:tblGrid>
      <w:tr w:rsidR="00D43ABB" w:rsidRPr="00F43862" w:rsidTr="00F43862">
        <w:trPr>
          <w:trHeight w:val="851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44" type="#_x0000_t66" style="position:absolute;margin-left:-2.8pt;margin-top:1.15pt;width:93.1pt;height:36.7pt;rotation:180;z-index:251609088">
                  <v:textbox style="mso-next-textbox:#_x0000_s1044">
                    <w:txbxContent>
                      <w:p w:rsidR="00D43ABB" w:rsidRPr="00CA4116" w:rsidRDefault="00D43ABB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kelime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45" type="#_x0000_t66" style="position:absolute;margin-left:-4.6pt;margin-top:1.15pt;width:94.15pt;height:36.7pt;z-index:251610112;mso-position-horizontal-relative:text;mso-position-vertical-relative:text">
                  <v:textbox style="mso-next-textbox:#_x0000_s1045">
                    <w:txbxContent>
                      <w:p w:rsidR="00D43ABB" w:rsidRPr="00CA4116" w:rsidRDefault="00D43ABB" w:rsidP="00421E20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sözcük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46" type="#_x0000_t66" style="position:absolute;margin-left:-2.8pt;margin-top:1.15pt;width:88.95pt;height:36.7pt;rotation:180;z-index:251611136;mso-position-horizontal-relative:text;mso-position-vertical-relative:text">
                  <v:textbox style="mso-next-textbox:#_x0000_s1046">
                    <w:txbxContent>
                      <w:p w:rsidR="00D43ABB" w:rsidRPr="00CA4116" w:rsidRDefault="00D43ABB" w:rsidP="00166F49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kafa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47" type="#_x0000_t66" style="position:absolute;margin-left:-4.6pt;margin-top:1.15pt;width:97.45pt;height:36.7pt;z-index:251612160;mso-position-horizontal-relative:text;mso-position-vertical-relative:text">
                  <v:textbox style="mso-next-textbox:#_x0000_s1047">
                    <w:txbxContent>
                      <w:p w:rsidR="00D43ABB" w:rsidRPr="00BC06CD" w:rsidRDefault="00D43ABB" w:rsidP="00BC06CD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173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798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48" type="#_x0000_t66" style="position:absolute;margin-left:-2.8pt;margin-top:1.15pt;width:93.1pt;height:36.7pt;rotation:180;z-index:251613184;mso-position-horizontal-relative:text;mso-position-vertical-relative:text">
                  <v:textbox style="mso-next-textbox:#_x0000_s1048">
                    <w:txbxContent>
                      <w:p w:rsidR="00D43ABB" w:rsidRPr="00BC06CD" w:rsidRDefault="00D43ABB" w:rsidP="00421E20">
                        <w:pPr>
                          <w:rPr>
                            <w:rFonts w:ascii="Comic Sans MS" w:hAnsi="Comic Sans MS"/>
                          </w:rPr>
                        </w:pPr>
                        <w:r w:rsidRPr="00BC06CD">
                          <w:rPr>
                            <w:rFonts w:ascii="Comic Sans MS" w:hAnsi="Comic Sans MS"/>
                          </w:rPr>
                          <w:t>hediye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49" type="#_x0000_t66" style="position:absolute;margin-left:-4.6pt;margin-top:1.15pt;width:94.15pt;height:36.7pt;z-index:251614208;mso-position-horizontal-relative:text;mso-position-vertical-relative:text">
                  <v:textbox style="mso-next-textbox:#_x0000_s1049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0" type="#_x0000_t66" style="position:absolute;margin-left:-2.8pt;margin-top:1.15pt;width:88.95pt;height:36.7pt;rotation:180;z-index:251615232;mso-position-horizontal-relative:text;mso-position-vertical-relative:text">
                  <v:textbox style="mso-next-textbox:#_x0000_s1050">
                    <w:txbxContent>
                      <w:p w:rsidR="00D43ABB" w:rsidRPr="00BC06CD" w:rsidRDefault="00D43ABB" w:rsidP="00421E20">
                        <w:pPr>
                          <w:rPr>
                            <w:rFonts w:ascii="Comic Sans MS" w:hAnsi="Comic Sans MS"/>
                          </w:rPr>
                        </w:pPr>
                        <w:r w:rsidRPr="00BC06CD">
                          <w:rPr>
                            <w:rFonts w:ascii="Comic Sans MS" w:hAnsi="Comic Sans MS"/>
                          </w:rPr>
                          <w:t>sulh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51" type="#_x0000_t66" style="position:absolute;margin-left:-4.6pt;margin-top:1.15pt;width:97.45pt;height:36.7pt;z-index:251616256;mso-position-horizontal-relative:text;mso-position-vertical-relative:text">
                  <v:textbox style="mso-next-textbox:#_x0000_s1051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00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2" type="#_x0000_t66" style="position:absolute;margin-left:-2.8pt;margin-top:1.15pt;width:93.1pt;height:36.7pt;rotation:180;z-index:251617280;mso-position-horizontal-relative:text;mso-position-vertical-relative:text">
                  <v:textbox style="mso-next-textbox:#_x0000_s1052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53" type="#_x0000_t66" style="position:absolute;margin-left:-4.6pt;margin-top:1.15pt;width:94.15pt;height:36.7pt;z-index:251618304;mso-position-horizontal-relative:text;mso-position-vertical-relative:text">
                  <v:textbox style="mso-next-textbox:#_x0000_s1053">
                    <w:txbxContent>
                      <w:p w:rsidR="00D43ABB" w:rsidRPr="00BC06CD" w:rsidRDefault="00D43ABB" w:rsidP="00421E2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resim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4" type="#_x0000_t66" style="position:absolute;margin-left:-2.8pt;margin-top:1.15pt;width:88.95pt;height:36.7pt;rotation:180;z-index:251619328;mso-position-horizontal-relative:text;mso-position-vertical-relative:text">
                  <v:textbox style="mso-next-textbox:#_x0000_s1054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55" type="#_x0000_t66" style="position:absolute;margin-left:-4.6pt;margin-top:1.15pt;width:97.45pt;height:36.7pt;z-index:251620352;mso-position-horizontal-relative:text;mso-position-vertical-relative:text">
                  <v:textbox style="mso-next-textbox:#_x0000_s1055">
                    <w:txbxContent>
                      <w:p w:rsidR="00D43ABB" w:rsidRPr="00BC06CD" w:rsidRDefault="00D43ABB" w:rsidP="00421E20">
                        <w:pPr>
                          <w:rPr>
                            <w:rFonts w:ascii="Comic Sans MS" w:hAnsi="Comic Sans MS"/>
                          </w:rPr>
                        </w:pPr>
                        <w:r w:rsidRPr="00BC06CD">
                          <w:rPr>
                            <w:rFonts w:ascii="Comic Sans MS" w:hAnsi="Comic Sans MS"/>
                          </w:rPr>
                          <w:t>mektep</w:t>
                        </w:r>
                      </w:p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191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16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6" type="#_x0000_t66" style="position:absolute;margin-left:-2.8pt;margin-top:1.15pt;width:93.1pt;height:36.7pt;rotation:180;z-index:251621376;mso-position-horizontal-relative:text;mso-position-vertical-relative:text">
                  <v:textbox style="mso-next-textbox:#_x0000_s1056">
                    <w:txbxContent>
                      <w:p w:rsidR="00D43ABB" w:rsidRPr="00BC06CD" w:rsidRDefault="00D43ABB" w:rsidP="00421E2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yanıt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57" type="#_x0000_t66" style="position:absolute;margin-left:-4.6pt;margin-top:1.15pt;width:94.15pt;height:36.7pt;z-index:251622400;mso-position-horizontal-relative:text;mso-position-vertical-relative:text">
                  <v:textbox style="mso-next-textbox:#_x0000_s1057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58" type="#_x0000_t66" style="position:absolute;margin-left:-2.8pt;margin-top:1.15pt;width:88.95pt;height:36.7pt;rotation:180;z-index:251623424;mso-position-horizontal-relative:text;mso-position-vertical-relative:text">
                  <v:textbox style="mso-next-textbox:#_x0000_s1058">
                    <w:txbxContent>
                      <w:p w:rsidR="00D43ABB" w:rsidRPr="00B360C3" w:rsidRDefault="00D43ABB" w:rsidP="00421E20">
                        <w:pPr>
                          <w:rPr>
                            <w:rFonts w:ascii="Comic Sans MS" w:hAnsi="Comic Sans MS"/>
                          </w:rPr>
                        </w:pPr>
                        <w:r w:rsidRPr="00B360C3">
                          <w:rPr>
                            <w:rFonts w:ascii="Comic Sans MS" w:hAnsi="Comic Sans MS"/>
                          </w:rPr>
                          <w:t>muallim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59" type="#_x0000_t66" style="position:absolute;margin-left:-4.6pt;margin-top:1.15pt;width:97.45pt;height:36.7pt;z-index:251624448;mso-position-horizontal-relative:text;mso-position-vertical-relative:text">
                  <v:textbox style="mso-next-textbox:#_x0000_s1059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0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0" type="#_x0000_t66" style="position:absolute;margin-left:-2.8pt;margin-top:1.15pt;width:93.1pt;height:36.7pt;rotation:180;z-index:251625472;mso-position-horizontal-relative:text;mso-position-vertical-relative:text">
                  <v:textbox style="mso-next-textbox:#_x0000_s1060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61" type="#_x0000_t66" style="position:absolute;margin-left:-4.6pt;margin-top:1.15pt;width:94.15pt;height:36.7pt;z-index:251626496;mso-position-horizontal-relative:text;mso-position-vertical-relative:text">
                  <v:textbox style="mso-next-textbox:#_x0000_s1061">
                    <w:txbxContent>
                      <w:p w:rsidR="00D43ABB" w:rsidRPr="00B360C3" w:rsidRDefault="00D43ABB" w:rsidP="00421E20">
                        <w:pPr>
                          <w:rPr>
                            <w:rFonts w:ascii="Comic Sans MS" w:hAnsi="Comic Sans MS"/>
                          </w:rPr>
                        </w:pPr>
                        <w:r w:rsidRPr="00B360C3">
                          <w:rPr>
                            <w:rFonts w:ascii="Comic Sans MS" w:hAnsi="Comic Sans MS"/>
                          </w:rPr>
                          <w:t>talebe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2" type="#_x0000_t66" style="position:absolute;margin-left:-2.8pt;margin-top:1.15pt;width:88.95pt;height:36.7pt;rotation:180;z-index:251627520;mso-position-horizontal-relative:text;mso-position-vertical-relative:text">
                  <v:textbox style="mso-next-textbox:#_x0000_s1062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63" type="#_x0000_t66" style="position:absolute;margin-left:-4.6pt;margin-top:1.15pt;width:97.45pt;height:36.7pt;z-index:251628544;mso-position-horizontal-relative:text;mso-position-vertical-relative:text">
                  <v:textbox style="mso-next-textbox:#_x0000_s1063">
                    <w:txbxContent>
                      <w:p w:rsidR="00D43ABB" w:rsidRPr="00B360C3" w:rsidRDefault="00D43ABB" w:rsidP="00421E20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ırmak</w:t>
                        </w:r>
                      </w:p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798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4" type="#_x0000_t66" style="position:absolute;margin-left:-2.8pt;margin-top:1.15pt;width:93.1pt;height:36.7pt;rotation:180;z-index:251629568;mso-position-horizontal-relative:text;mso-position-vertical-relative:text">
                  <v:textbox style="mso-next-textbox:#_x0000_s1064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sual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65" type="#_x0000_t66" style="position:absolute;margin-left:-4.6pt;margin-top:1.15pt;width:94.15pt;height:36.7pt;z-index:251630592;mso-position-horizontal-relative:text;mso-position-vertical-relative:text">
                  <v:textbox style="mso-next-textbox:#_x0000_s1065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6" type="#_x0000_t66" style="position:absolute;margin-left:-2.8pt;margin-top:1.15pt;width:88.95pt;height:36.7pt;rotation:180;z-index:251631616;mso-position-horizontal-relative:text;mso-position-vertical-relative:text">
                  <v:textbox style="mso-next-textbox:#_x0000_s1066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ulu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67" type="#_x0000_t66" style="position:absolute;margin-left:-4.6pt;margin-top:1.15pt;width:97.45pt;height:36.7pt;z-index:251632640;mso-position-horizontal-relative:text;mso-position-vertical-relative:text">
                  <v:textbox style="mso-next-textbox:#_x0000_s1067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00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68" type="#_x0000_t66" style="position:absolute;margin-left:-2.8pt;margin-top:1.15pt;width:93.1pt;height:36.7pt;rotation:180;z-index:251633664;mso-position-horizontal-relative:text;mso-position-vertical-relative:text">
                  <v:textbox style="mso-next-textbox:#_x0000_s1068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69" type="#_x0000_t66" style="position:absolute;margin-left:-4.6pt;margin-top:1.15pt;width:94.15pt;height:36.7pt;z-index:251634688;mso-position-horizontal-relative:text;mso-position-vertical-relative:text">
                  <v:textbox style="mso-next-textbox:#_x0000_s1069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mutluluk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70" type="#_x0000_t66" style="position:absolute;margin-left:-2.8pt;margin-top:1.15pt;width:88.95pt;height:36.7pt;rotation:180;z-index:251635712;mso-position-horizontal-relative:text;mso-position-vertical-relative:text">
                  <v:textbox style="mso-next-textbox:#_x0000_s1070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71" type="#_x0000_t66" style="position:absolute;margin-left:-4.6pt;margin-top:1.15pt;width:97.45pt;height:36.7pt;z-index:251636736;mso-position-horizontal-relative:text;mso-position-vertical-relative:text">
                  <v:textbox style="mso-next-textbox:#_x0000_s1071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sıhhat</w:t>
                        </w:r>
                      </w:p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16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72" type="#_x0000_t66" style="position:absolute;margin-left:-2.8pt;margin-top:1.15pt;width:93.1pt;height:36.7pt;rotation:180;z-index:251637760;mso-position-horizontal-relative:text;mso-position-vertical-relative:text">
                  <v:textbox style="mso-next-textbox:#_x0000_s1072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hasım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73" type="#_x0000_t66" style="position:absolute;margin-left:-4.6pt;margin-top:1.15pt;width:94.15pt;height:36.7pt;z-index:251638784;mso-position-horizontal-relative:text;mso-position-vertical-relative:text">
                  <v:textbox style="mso-next-textbox:#_x0000_s1073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74" type="#_x0000_t66" style="position:absolute;margin-left:-2.8pt;margin-top:1.15pt;width:88.95pt;height:36.7pt;rotation:180;z-index:251639808;mso-position-horizontal-relative:text;mso-position-vertical-relative:text">
                  <v:textbox style="mso-next-textbox:#_x0000_s1074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yürek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75" type="#_x0000_t66" style="position:absolute;margin-left:-4.6pt;margin-top:1.15pt;width:97.45pt;height:36.7pt;z-index:251640832;mso-position-horizontal-relative:text;mso-position-vertical-relative:text">
                  <v:textbox style="mso-next-textbox:#_x0000_s1075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51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76" type="#_x0000_t66" style="position:absolute;margin-left:-2.8pt;margin-top:1.15pt;width:93.1pt;height:36.7pt;rotation:180;z-index:251641856;mso-position-horizontal-relative:text;mso-position-vertical-relative:text">
                  <v:textbox style="mso-next-textbox:#_x0000_s1076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77" type="#_x0000_t66" style="position:absolute;margin-left:-4.6pt;margin-top:1.15pt;width:94.15pt;height:36.7pt;z-index:251642880;mso-position-horizontal-relative:text;mso-position-vertical-relative:text">
                  <v:textbox style="mso-next-textbox:#_x0000_s1077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sıra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78" type="#_x0000_t66" style="position:absolute;margin-left:-2.8pt;margin-top:1.15pt;width:88.95pt;height:36.7pt;rotation:180;z-index:251643904;mso-position-horizontal-relative:text;mso-position-vertical-relative:text">
                  <v:textbox style="mso-next-textbox:#_x0000_s1078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79" type="#_x0000_t66" style="position:absolute;margin-left:-4.6pt;margin-top:1.15pt;width:97.45pt;height:36.7pt;z-index:251644928;mso-position-horizontal-relative:text;mso-position-vertical-relative:text">
                  <v:textbox style="mso-next-textbox:#_x0000_s1079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çabuk</w:t>
                        </w:r>
                      </w:p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798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80" type="#_x0000_t66" style="position:absolute;margin-left:-2.8pt;margin-top:1.15pt;width:93.1pt;height:36.7pt;rotation:180;z-index:251650048;mso-position-horizontal-relative:text;mso-position-vertical-relative:text">
                  <v:textbox style="mso-next-textbox:#_x0000_s1080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tümce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81" type="#_x0000_t66" style="position:absolute;margin-left:-4.6pt;margin-top:1.15pt;width:94.15pt;height:36.7pt;z-index:251651072;mso-position-horizontal-relative:text;mso-position-vertical-relative:text">
                  <v:textbox style="mso-next-textbox:#_x0000_s1081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82" type="#_x0000_t66" style="position:absolute;margin-left:-2.8pt;margin-top:1.15pt;width:88.95pt;height:36.7pt;rotation:180;z-index:251652096;mso-position-horizontal-relative:text;mso-position-vertical-relative:text">
                  <v:textbox style="mso-next-textbox:#_x0000_s1082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çağrı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83" type="#_x0000_t66" style="position:absolute;margin-left:-4.6pt;margin-top:1.15pt;width:97.45pt;height:36.7pt;z-index:251653120;mso-position-horizontal-relative:text;mso-position-vertical-relative:text">
                  <v:textbox style="mso-next-textbox:#_x0000_s1083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00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84" type="#_x0000_t66" style="position:absolute;margin-left:-2.8pt;margin-top:1.15pt;width:93.1pt;height:36.7pt;rotation:180;z-index:251645952;mso-position-horizontal-relative:text;mso-position-vertical-relative:text">
                  <v:textbox style="mso-next-textbox:#_x0000_s1084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85" type="#_x0000_t66" style="position:absolute;margin-left:-4.6pt;margin-top:1.15pt;width:94.15pt;height:36.7pt;z-index:251646976;mso-position-horizontal-relative:text;mso-position-vertical-relative:text">
                  <v:textbox style="mso-next-textbox:#_x0000_s1085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yurt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86" type="#_x0000_t66" style="position:absolute;margin-left:-2.8pt;margin-top:1.15pt;width:88.95pt;height:36.7pt;rotation:180;z-index:251648000;mso-position-horizontal-relative:text;mso-position-vertical-relative:text">
                  <v:textbox style="mso-next-textbox:#_x0000_s1086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87" type="#_x0000_t66" style="position:absolute;margin-left:-4.6pt;margin-top:1.15pt;width:97.45pt;height:36.7pt;z-index:251649024;mso-position-horizontal-relative:text;mso-position-vertical-relative:text">
                  <v:textbox style="mso-next-textbox:#_x0000_s1087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merasim</w:t>
                        </w:r>
                      </w:p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51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88" type="#_x0000_t66" style="position:absolute;margin-left:-2.8pt;margin-top:1.15pt;width:93.1pt;height:36.7pt;rotation:180;z-index:251654144;mso-position-horizontal-relative:text;mso-position-vertical-relative:text">
                  <v:textbox style="mso-next-textbox:#_x0000_s1088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istek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89" type="#_x0000_t66" style="position:absolute;margin-left:-4.6pt;margin-top:1.15pt;width:94.15pt;height:36.7pt;z-index:251655168;mso-position-horizontal-relative:text;mso-position-vertical-relative:text">
                  <v:textbox style="mso-next-textbox:#_x0000_s1089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90" type="#_x0000_t66" style="position:absolute;margin-left:-2.8pt;margin-top:1.15pt;width:88.95pt;height:36.7pt;rotation:180;z-index:251656192;mso-position-horizontal-relative:text;mso-position-vertical-relative:text">
                  <v:textbox style="mso-next-textbox:#_x0000_s1090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misafir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91" type="#_x0000_t66" style="position:absolute;margin-left:-4.6pt;margin-top:1.15pt;width:97.45pt;height:36.7pt;z-index:251657216;mso-position-horizontal-relative:text;mso-position-vertical-relative:text">
                  <v:textbox style="mso-next-textbox:#_x0000_s1091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798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92" type="#_x0000_t66" style="position:absolute;margin-left:-2.8pt;margin-top:1.15pt;width:93.1pt;height:36.7pt;rotation:180;z-index:251714560;mso-position-horizontal-relative:text;mso-position-vertical-relative:text">
                  <v:textbox style="mso-next-textbox:#_x0000_s1092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93" type="#_x0000_t66" style="position:absolute;margin-left:-4.6pt;margin-top:1.15pt;width:94.15pt;height:36.7pt;z-index:251711488;mso-position-horizontal-relative:text;mso-position-vertical-relative:text">
                  <v:textbox style="mso-next-textbox:#_x0000_s1093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latife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94" type="#_x0000_t66" style="position:absolute;margin-left:-2.8pt;margin-top:1.15pt;width:88.95pt;height:36.7pt;rotation:180;z-index:251712512;mso-position-horizontal-relative:text;mso-position-vertical-relative:text">
                  <v:textbox style="mso-next-textbox:#_x0000_s1094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95" type="#_x0000_t66" style="position:absolute;margin-left:-4.6pt;margin-top:1.15pt;width:97.45pt;height:36.7pt;z-index:251713536;mso-position-horizontal-relative:text;mso-position-vertical-relative:text">
                  <v:textbox style="mso-next-textbox:#_x0000_s1095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ad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43ABB" w:rsidRDefault="00D43ABB" w:rsidP="003E6666">
      <w:pPr>
        <w:spacing w:after="0"/>
        <w:rPr>
          <w:rFonts w:ascii="Comic Sans MS" w:hAnsi="Comic Sans MS"/>
        </w:rPr>
      </w:pPr>
    </w:p>
    <w:p w:rsidR="00D43ABB" w:rsidRPr="00C60AE9" w:rsidRDefault="00D43ABB" w:rsidP="003E6666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      </w:t>
      </w:r>
      <w:r w:rsidRPr="009309A0">
        <w:rPr>
          <w:rFonts w:ascii="Comic Sans MS" w:hAnsi="Comic Sans MS"/>
          <w:color w:val="FF0000"/>
        </w:rPr>
        <w:t xml:space="preserve">Aşağıdaki kelimelerin </w:t>
      </w:r>
      <w:r>
        <w:rPr>
          <w:rFonts w:ascii="Comic Sans MS" w:hAnsi="Comic Sans MS"/>
          <w:color w:val="FF0000"/>
        </w:rPr>
        <w:t>eş</w:t>
      </w:r>
      <w:r w:rsidRPr="009309A0">
        <w:rPr>
          <w:rFonts w:ascii="Comic Sans MS" w:hAnsi="Comic Sans MS"/>
          <w:color w:val="FF0000"/>
        </w:rPr>
        <w:t xml:space="preserve"> anlamlılarını yazalım.</w:t>
      </w:r>
      <w:r>
        <w:rPr>
          <w:rFonts w:ascii="Comic Sans MS" w:hAnsi="Comic Sans MS"/>
          <w:color w:val="FF0000"/>
        </w:rPr>
        <w:t xml:space="preserve"> Eş anlamlı kelimeleri boyayalım.</w:t>
      </w:r>
    </w:p>
    <w:tbl>
      <w:tblPr>
        <w:tblW w:w="0" w:type="auto"/>
        <w:tblInd w:w="534" w:type="dxa"/>
        <w:tblLook w:val="00A0"/>
      </w:tblPr>
      <w:tblGrid>
        <w:gridCol w:w="1984"/>
        <w:gridCol w:w="329"/>
        <w:gridCol w:w="1939"/>
        <w:gridCol w:w="1418"/>
        <w:gridCol w:w="1842"/>
        <w:gridCol w:w="329"/>
        <w:gridCol w:w="2081"/>
      </w:tblGrid>
      <w:tr w:rsidR="00D43ABB" w:rsidRPr="00F43862" w:rsidTr="00F43862">
        <w:trPr>
          <w:trHeight w:val="851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96" type="#_x0000_t66" style="position:absolute;margin-left:-2.8pt;margin-top:1.15pt;width:93.1pt;height:36.7pt;rotation:180;z-index:251658240">
                  <v:textbox style="mso-next-textbox:#_x0000_s1096">
                    <w:txbxContent>
                      <w:p w:rsidR="00D43ABB" w:rsidRPr="00B360C3" w:rsidRDefault="00D43ABB" w:rsidP="00B360C3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97" type="#_x0000_t66" style="position:absolute;margin-left:-4.6pt;margin-top:1.15pt;width:94.15pt;height:36.7pt;z-index:251659264;mso-position-horizontal-relative:text;mso-position-vertical-relative:text">
                  <v:textbox style="mso-next-textbox:#_x0000_s1097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anı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098" type="#_x0000_t66" style="position:absolute;margin-left:-2.8pt;margin-top:1.15pt;width:88.95pt;height:36.7pt;rotation:180;z-index:251660288;mso-position-horizontal-relative:text;mso-position-vertical-relative:text">
                  <v:textbox style="mso-next-textbox:#_x0000_s1098">
                    <w:txbxContent>
                      <w:p w:rsidR="00D43ABB" w:rsidRPr="00B360C3" w:rsidRDefault="00D43ABB" w:rsidP="00B360C3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099" type="#_x0000_t66" style="position:absolute;margin-left:-4.6pt;margin-top:1.15pt;width:97.45pt;height:36.7pt;z-index:251661312;mso-position-horizontal-relative:text;mso-position-vertical-relative:text">
                  <v:textbox style="mso-next-textbox:#_x0000_s1099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zelzele</w:t>
                        </w:r>
                      </w:p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173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798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00" type="#_x0000_t66" style="position:absolute;margin-left:-2.8pt;margin-top:1.15pt;width:93.1pt;height:36.7pt;rotation:180;z-index:251662336;mso-position-horizontal-relative:text;mso-position-vertical-relative:text">
                  <v:textbox style="mso-next-textbox:#_x0000_s1100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kabiliyet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01" type="#_x0000_t66" style="position:absolute;margin-left:-4.6pt;margin-top:1.15pt;width:94.15pt;height:36.7pt;z-index:251663360;mso-position-horizontal-relative:text;mso-position-vertical-relative:text">
                  <v:textbox style="mso-next-textbox:#_x0000_s1101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02" type="#_x0000_t66" style="position:absolute;margin-left:-2.8pt;margin-top:1.15pt;width:88.95pt;height:36.7pt;rotation:180;z-index:251664384;mso-position-horizontal-relative:text;mso-position-vertical-relative:text">
                  <v:textbox style="mso-next-textbox:#_x0000_s1102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ulus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03" type="#_x0000_t66" style="position:absolute;margin-left:-4.6pt;margin-top:1.15pt;width:97.45pt;height:36.7pt;z-index:251665408;mso-position-horizontal-relative:text;mso-position-vertical-relative:text">
                  <v:textbox style="mso-next-textbox:#_x0000_s1103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00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04" type="#_x0000_t66" style="position:absolute;margin-left:-2.8pt;margin-top:1.15pt;width:93.1pt;height:36.7pt;rotation:180;z-index:251666432;mso-position-horizontal-relative:text;mso-position-vertical-relative:text">
                  <v:textbox style="mso-next-textbox:#_x0000_s1104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05" type="#_x0000_t66" style="position:absolute;margin-left:-4.6pt;margin-top:1.15pt;width:94.15pt;height:36.7pt;z-index:251667456;mso-position-horizontal-relative:text;mso-position-vertical-relative:text">
                  <v:textbox style="mso-next-textbox:#_x0000_s1105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vazife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06" type="#_x0000_t66" style="position:absolute;margin-left:-2.8pt;margin-top:1.15pt;width:88.95pt;height:36.7pt;rotation:180;z-index:251668480;mso-position-horizontal-relative:text;mso-position-vertical-relative:text">
                  <v:textbox style="mso-next-textbox:#_x0000_s1106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anlayış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07" type="#_x0000_t66" style="position:absolute;margin-left:-4.6pt;margin-top:1.15pt;width:97.45pt;height:36.7pt;z-index:251669504;mso-position-horizontal-relative:text;mso-position-vertical-relative:text">
                  <v:textbox style="mso-next-textbox:#_x0000_s1107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191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  <w:sz w:val="10"/>
                <w:szCs w:val="10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16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08" type="#_x0000_t66" style="position:absolute;margin-left:-2.8pt;margin-top:1.15pt;width:93.1pt;height:36.7pt;rotation:180;z-index:251670528;mso-position-horizontal-relative:text;mso-position-vertical-relative:text">
                  <v:textbox style="mso-next-textbox:#_x0000_s1108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hekim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09" type="#_x0000_t66" style="position:absolute;margin-left:-4.6pt;margin-top:1.15pt;width:94.15pt;height:36.7pt;z-index:251671552;mso-position-horizontal-relative:text;mso-position-vertical-relative:text">
                  <v:textbox style="mso-next-textbox:#_x0000_s1109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10" type="#_x0000_t66" style="position:absolute;margin-left:-2.8pt;margin-top:1.15pt;width:88.95pt;height:36.7pt;rotation:180;z-index:251672576;mso-position-horizontal-relative:text;mso-position-vertical-relative:text">
                  <v:textbox style="mso-next-textbox:#_x0000_s1110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11" type="#_x0000_t66" style="position:absolute;margin-left:-4.6pt;margin-top:1.15pt;width:97.45pt;height:36.7pt;z-index:251673600;mso-position-horizontal-relative:text;mso-position-vertical-relative:text">
                  <v:textbox style="mso-next-textbox:#_x0000_s1111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serüven</w:t>
                        </w:r>
                      </w:p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0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12" type="#_x0000_t66" style="position:absolute;margin-left:-2.8pt;margin-top:1.15pt;width:93.1pt;height:36.7pt;rotation:180;z-index:251674624;mso-position-horizontal-relative:text;mso-position-vertical-relative:text">
                  <v:textbox style="mso-next-textbox:#_x0000_s1112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13" type="#_x0000_t66" style="position:absolute;margin-left:-4.6pt;margin-top:1.15pt;width:94.15pt;height:36.7pt;z-index:251675648;mso-position-horizontal-relative:text;mso-position-vertical-relative:text">
                  <v:textbox style="mso-next-textbox:#_x0000_s1113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aş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14" type="#_x0000_t66" style="position:absolute;margin-left:-2.8pt;margin-top:1.15pt;width:88.95pt;height:36.7pt;rotation:180;z-index:251676672;mso-position-horizontal-relative:text;mso-position-vertical-relative:text">
                  <v:textbox style="mso-next-textbox:#_x0000_s1114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esbap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15" type="#_x0000_t66" style="position:absolute;margin-left:-4.6pt;margin-top:1.15pt;width:97.45pt;height:36.7pt;z-index:251677696;mso-position-horizontal-relative:text;mso-position-vertical-relative:text">
                  <v:textbox style="mso-next-textbox:#_x0000_s1115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798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16" type="#_x0000_t66" style="position:absolute;margin-left:-2.8pt;margin-top:1.15pt;width:93.1pt;height:36.7pt;rotation:180;z-index:251678720;mso-position-horizontal-relative:text;mso-position-vertical-relative:text">
                  <v:textbox style="mso-next-textbox:#_x0000_s1116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alaka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17" type="#_x0000_t66" style="position:absolute;margin-left:-4.6pt;margin-top:1.15pt;width:94.15pt;height:36.7pt;z-index:251679744;mso-position-horizontal-relative:text;mso-position-vertical-relative:text">
                  <v:textbox style="mso-next-textbox:#_x0000_s1117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18" type="#_x0000_t66" style="position:absolute;margin-left:-2.8pt;margin-top:1.15pt;width:88.95pt;height:36.7pt;rotation:180;z-index:251680768;mso-position-horizontal-relative:text;mso-position-vertical-relative:text">
                  <v:textbox style="mso-next-textbox:#_x0000_s1118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19" type="#_x0000_t66" style="position:absolute;margin-left:-4.6pt;margin-top:1.15pt;width:97.45pt;height:36.7pt;z-index:251681792;mso-position-horizontal-relative:text;mso-position-vertical-relative:text">
                  <v:textbox style="mso-next-textbox:#_x0000_s1119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problem</w:t>
                        </w:r>
                      </w:p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00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20" type="#_x0000_t66" style="position:absolute;margin-left:-2.8pt;margin-top:1.15pt;width:93.1pt;height:36.7pt;rotation:180;z-index:251682816;mso-position-horizontal-relative:text;mso-position-vertical-relative:text">
                  <v:textbox style="mso-next-textbox:#_x0000_s1120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21" type="#_x0000_t66" style="position:absolute;margin-left:-4.6pt;margin-top:1.15pt;width:94.15pt;height:36.7pt;z-index:251683840;mso-position-horizontal-relative:text;mso-position-vertical-relative:text">
                  <v:textbox style="mso-next-textbox:#_x0000_s1121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neden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22" type="#_x0000_t66" style="position:absolute;margin-left:-2.8pt;margin-top:1.15pt;width:88.95pt;height:36.7pt;rotation:180;z-index:251684864;mso-position-horizontal-relative:text;mso-position-vertical-relative:text">
                  <v:textbox style="mso-next-textbox:#_x0000_s1122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al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23" type="#_x0000_t66" style="position:absolute;margin-left:-4.6pt;margin-top:1.15pt;width:97.45pt;height:36.7pt;z-index:251685888;mso-position-horizontal-relative:text;mso-position-vertical-relative:text">
                  <v:textbox style="mso-next-textbox:#_x0000_s1123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16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24" type="#_x0000_t66" style="position:absolute;margin-left:-2.8pt;margin-top:1.15pt;width:93.1pt;height:36.7pt;rotation:180;z-index:251686912;mso-position-horizontal-relative:text;mso-position-vertical-relative:text">
                  <v:textbox style="mso-next-textbox:#_x0000_s1124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asır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25" type="#_x0000_t66" style="position:absolute;margin-left:-4.6pt;margin-top:1.15pt;width:94.15pt;height:36.7pt;z-index:251687936;mso-position-horizontal-relative:text;mso-position-vertical-relative:text">
                  <v:textbox style="mso-next-textbox:#_x0000_s1125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26" type="#_x0000_t66" style="position:absolute;margin-left:-2.8pt;margin-top:1.15pt;width:88.95pt;height:36.7pt;rotation:180;z-index:251688960;mso-position-horizontal-relative:text;mso-position-vertical-relative:text">
                  <v:textbox style="mso-next-textbox:#_x0000_s1126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27" type="#_x0000_t66" style="position:absolute;margin-left:-4.6pt;margin-top:1.15pt;width:97.45pt;height:36.7pt;z-index:251689984;mso-position-horizontal-relative:text;mso-position-vertical-relative:text">
                  <v:textbox style="mso-next-textbox:#_x0000_s1127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ak</w:t>
                        </w:r>
                      </w:p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51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28" type="#_x0000_t66" style="position:absolute;margin-left:-2.8pt;margin-top:1.15pt;width:93.1pt;height:36.7pt;rotation:180;z-index:251691008;mso-position-horizontal-relative:text;mso-position-vertical-relative:text">
                  <v:textbox style="mso-next-textbox:#_x0000_s1128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29" type="#_x0000_t66" style="position:absolute;margin-left:-4.6pt;margin-top:1.15pt;width:94.15pt;height:36.7pt;z-index:251692032;mso-position-horizontal-relative:text;mso-position-vertical-relative:text">
                  <v:textbox style="mso-next-textbox:#_x0000_s1129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hısım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30" type="#_x0000_t66" style="position:absolute;margin-left:-2.8pt;margin-top:1.15pt;width:88.95pt;height:36.7pt;rotation:180;z-index:251693056;mso-position-horizontal-relative:text;mso-position-vertical-relative:text">
                  <v:textbox style="mso-next-textbox:#_x0000_s1130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siyah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31" type="#_x0000_t66" style="position:absolute;margin-left:-4.6pt;margin-top:1.15pt;width:97.45pt;height:36.7pt;z-index:251694080;mso-position-horizontal-relative:text;mso-position-vertical-relative:text">
                  <v:textbox style="mso-next-textbox:#_x0000_s1131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798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32" type="#_x0000_t66" style="position:absolute;margin-left:-2.8pt;margin-top:1.15pt;width:93.1pt;height:36.7pt;rotation:180;z-index:251699200;mso-position-horizontal-relative:text;mso-position-vertical-relative:text">
                  <v:textbox style="mso-next-textbox:#_x0000_s1132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istikbal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33" type="#_x0000_t66" style="position:absolute;margin-left:-4.6pt;margin-top:1.15pt;width:94.15pt;height:36.7pt;z-index:251700224;mso-position-horizontal-relative:text;mso-position-vertical-relative:text">
                  <v:textbox style="mso-next-textbox:#_x0000_s1133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34" type="#_x0000_t66" style="position:absolute;margin-left:-2.8pt;margin-top:1.15pt;width:88.95pt;height:36.7pt;rotation:180;z-index:251701248;mso-position-horizontal-relative:text;mso-position-vertical-relative:text">
                  <v:textbox style="mso-next-textbox:#_x0000_s1134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35" type="#_x0000_t66" style="position:absolute;margin-left:-4.6pt;margin-top:1.15pt;width:97.45pt;height:36.7pt;z-index:251702272;mso-position-horizontal-relative:text;mso-position-vertical-relative:text">
                  <v:textbox style="mso-next-textbox:#_x0000_s1135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pinti</w:t>
                        </w:r>
                      </w:p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00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36" type="#_x0000_t66" style="position:absolute;margin-left:-2.8pt;margin-top:1.15pt;width:93.1pt;height:36.7pt;rotation:180;z-index:251695104;mso-position-horizontal-relative:text;mso-position-vertical-relative:text">
                  <v:textbox style="mso-next-textbox:#_x0000_s1136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37" type="#_x0000_t66" style="position:absolute;margin-left:-4.6pt;margin-top:1.15pt;width:94.15pt;height:36.7pt;z-index:251696128;mso-position-horizontal-relative:text;mso-position-vertical-relative:text">
                  <v:textbox style="mso-next-textbox:#_x0000_s1137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istiklal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38" type="#_x0000_t66" style="position:absolute;margin-left:-2.8pt;margin-top:1.15pt;width:88.95pt;height:36.7pt;rotation:180;z-index:251697152;mso-position-horizontal-relative:text;mso-position-vertical-relative:text">
                  <v:textbox style="mso-next-textbox:#_x0000_s1138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matem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39" type="#_x0000_t66" style="position:absolute;margin-left:-4.6pt;margin-top:1.15pt;width:97.45pt;height:36.7pt;z-index:251698176;mso-position-horizontal-relative:text;mso-position-vertical-relative:text">
                  <v:textbox style="mso-next-textbox:#_x0000_s1139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851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40" type="#_x0000_t66" style="position:absolute;margin-left:-2.8pt;margin-top:1.15pt;width:93.1pt;height:36.7pt;rotation:180;z-index:251703296;mso-position-horizontal-relative:text;mso-position-vertical-relative:text">
                  <v:textbox style="mso-next-textbox:#_x0000_s1140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tabiat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41" type="#_x0000_t66" style="position:absolute;margin-left:-4.6pt;margin-top:1.15pt;width:94.15pt;height:36.7pt;z-index:251704320;mso-position-horizontal-relative:text;mso-position-vertical-relative:text">
                  <v:textbox style="mso-next-textbox:#_x0000_s1141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42" type="#_x0000_t66" style="position:absolute;margin-left:-2.8pt;margin-top:1.15pt;width:88.95pt;height:36.7pt;rotation:180;z-index:251705344;mso-position-horizontal-relative:text;mso-position-vertical-relative:text">
                  <v:textbox style="mso-next-textbox:#_x0000_s1142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43" type="#_x0000_t66" style="position:absolute;margin-left:-4.6pt;margin-top:1.15pt;width:97.45pt;height:36.7pt;z-index:251706368;mso-position-horizontal-relative:text;mso-position-vertical-relative:text">
                  <v:textbox style="mso-next-textbox:#_x0000_s1143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vasıta</w:t>
                        </w:r>
                      </w:p>
                    </w:txbxContent>
                  </v:textbox>
                </v:shape>
              </w:pict>
            </w:r>
          </w:p>
        </w:tc>
      </w:tr>
      <w:tr w:rsidR="00D43ABB" w:rsidRPr="00F43862" w:rsidTr="00F43862">
        <w:trPr>
          <w:trHeight w:val="254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</w:tr>
      <w:tr w:rsidR="00D43ABB" w:rsidRPr="00F43862" w:rsidTr="00F43862">
        <w:trPr>
          <w:trHeight w:val="798"/>
        </w:trPr>
        <w:tc>
          <w:tcPr>
            <w:tcW w:w="1984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44" type="#_x0000_t66" style="position:absolute;margin-left:-2.8pt;margin-top:1.15pt;width:93.1pt;height:36.7pt;rotation:180;z-index:251710464;mso-position-horizontal-relative:text;mso-position-vertical-relative:text">
                  <v:textbox style="mso-next-textbox:#_x0000_s1144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193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45" type="#_x0000_t66" style="position:absolute;margin-left:-4.6pt;margin-top:1.15pt;width:94.15pt;height:36.7pt;z-index:251707392;mso-position-horizontal-relative:text;mso-position-vertical-relative:text">
                  <v:textbox style="mso-next-textbox:#_x0000_s1145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amele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418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</w:tc>
        <w:tc>
          <w:tcPr>
            <w:tcW w:w="1842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 id="_x0000_s1146" type="#_x0000_t66" style="position:absolute;margin-left:-2.8pt;margin-top:1.15pt;width:88.95pt;height:36.7pt;rotation:180;z-index:251708416;mso-position-horizontal-relative:text;mso-position-vertical-relative:text">
                  <v:textbox style="mso-next-textbox:#_x0000_s1146">
                    <w:txbxContent>
                      <w:p w:rsidR="00D43ABB" w:rsidRPr="006F53C1" w:rsidRDefault="00D43ABB" w:rsidP="006F53C1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 w:rsidRPr="006F53C1">
                          <w:rPr>
                            <w:rFonts w:ascii="Comic Sans MS" w:hAnsi="Comic Sans MS"/>
                          </w:rPr>
                          <w:t>hasret</w:t>
                        </w:r>
                      </w:p>
                    </w:txbxContent>
                  </v:textbox>
                </v:shape>
              </w:pict>
            </w:r>
          </w:p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29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</w:p>
          <w:p w:rsidR="00D43ABB" w:rsidRPr="00F43862" w:rsidRDefault="00D43ABB" w:rsidP="00F43862">
            <w:pPr>
              <w:spacing w:after="0" w:line="240" w:lineRule="auto"/>
              <w:jc w:val="center"/>
              <w:rPr>
                <w:rFonts w:ascii="Comic Sans MS" w:hAnsi="Comic Sans MS"/>
                <w:noProof/>
              </w:rPr>
            </w:pPr>
            <w:r w:rsidRPr="00F43862">
              <w:rPr>
                <w:rFonts w:ascii="Comic Sans MS" w:hAnsi="Comic Sans MS"/>
                <w:noProof/>
              </w:rPr>
              <w:t>=</w:t>
            </w:r>
          </w:p>
        </w:tc>
        <w:tc>
          <w:tcPr>
            <w:tcW w:w="2081" w:type="dxa"/>
          </w:tcPr>
          <w:p w:rsidR="00D43ABB" w:rsidRPr="00F43862" w:rsidRDefault="00D43ABB" w:rsidP="00F43862">
            <w:pPr>
              <w:spacing w:after="0" w:line="240" w:lineRule="auto"/>
              <w:rPr>
                <w:rFonts w:ascii="Comic Sans MS" w:hAnsi="Comic Sans MS"/>
                <w:noProof/>
              </w:rPr>
            </w:pPr>
            <w:r>
              <w:rPr>
                <w:noProof/>
              </w:rPr>
              <w:pict>
                <v:shape id="_x0000_s1147" type="#_x0000_t66" style="position:absolute;margin-left:-4.6pt;margin-top:1.15pt;width:97.45pt;height:36.7pt;z-index:251709440;mso-position-horizontal-relative:text;mso-position-vertical-relative:text">
                  <v:textbox style="mso-next-textbox:#_x0000_s1147">
                    <w:txbxContent>
                      <w:p w:rsidR="00D43ABB" w:rsidRPr="00421E20" w:rsidRDefault="00D43ABB" w:rsidP="00421E20"/>
                    </w:txbxContent>
                  </v:textbox>
                </v:shape>
              </w:pict>
            </w:r>
          </w:p>
        </w:tc>
      </w:tr>
    </w:tbl>
    <w:p w:rsidR="00D43ABB" w:rsidRPr="00A44753" w:rsidRDefault="00D43ABB" w:rsidP="00421E20">
      <w:pPr>
        <w:spacing w:after="0"/>
        <w:rPr>
          <w:rFonts w:ascii="Comic Sans MS" w:hAnsi="Comic Sans MS"/>
        </w:rPr>
      </w:pPr>
    </w:p>
    <w:sectPr w:rsidR="00D43ABB" w:rsidRPr="00A44753" w:rsidSect="003E6666">
      <w:pgSz w:w="11906" w:h="16838"/>
      <w:pgMar w:top="720" w:right="720" w:bottom="720" w:left="720" w:header="709" w:footer="709" w:gutter="0"/>
      <w:cols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966FCA"/>
    <w:multiLevelType w:val="hybridMultilevel"/>
    <w:tmpl w:val="7806E212"/>
    <w:lvl w:ilvl="0" w:tplc="DF6E3C4C">
      <w:numFmt w:val="bullet"/>
      <w:lvlText w:val=""/>
      <w:lvlJc w:val="left"/>
      <w:pPr>
        <w:ind w:left="54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753"/>
    <w:rsid w:val="000934A6"/>
    <w:rsid w:val="00166F49"/>
    <w:rsid w:val="0024528C"/>
    <w:rsid w:val="00323B13"/>
    <w:rsid w:val="003E6666"/>
    <w:rsid w:val="00421E20"/>
    <w:rsid w:val="0044170E"/>
    <w:rsid w:val="004D393E"/>
    <w:rsid w:val="00501AEC"/>
    <w:rsid w:val="00643543"/>
    <w:rsid w:val="006809F9"/>
    <w:rsid w:val="006B57C0"/>
    <w:rsid w:val="006E7346"/>
    <w:rsid w:val="006F53C1"/>
    <w:rsid w:val="00741813"/>
    <w:rsid w:val="007E6943"/>
    <w:rsid w:val="007E713E"/>
    <w:rsid w:val="00814D06"/>
    <w:rsid w:val="00820C25"/>
    <w:rsid w:val="00834344"/>
    <w:rsid w:val="008A746E"/>
    <w:rsid w:val="00923E21"/>
    <w:rsid w:val="009309A0"/>
    <w:rsid w:val="0096109A"/>
    <w:rsid w:val="009971ED"/>
    <w:rsid w:val="009B100E"/>
    <w:rsid w:val="009E1994"/>
    <w:rsid w:val="009F1EFB"/>
    <w:rsid w:val="00A332CE"/>
    <w:rsid w:val="00A44753"/>
    <w:rsid w:val="00AB6B6D"/>
    <w:rsid w:val="00AD2ECF"/>
    <w:rsid w:val="00B000D3"/>
    <w:rsid w:val="00B360C3"/>
    <w:rsid w:val="00B437A5"/>
    <w:rsid w:val="00BC06CD"/>
    <w:rsid w:val="00C03D81"/>
    <w:rsid w:val="00C47E58"/>
    <w:rsid w:val="00C60AE9"/>
    <w:rsid w:val="00CA4116"/>
    <w:rsid w:val="00CC31F2"/>
    <w:rsid w:val="00D0764B"/>
    <w:rsid w:val="00D43ABB"/>
    <w:rsid w:val="00F02CFC"/>
    <w:rsid w:val="00F43862"/>
    <w:rsid w:val="00F51699"/>
    <w:rsid w:val="00FF2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00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666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6109A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B57C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19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201</TotalTime>
  <Pages>4</Pages>
  <Words>333</Words>
  <Characters>1904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BİRSEN</cp:lastModifiedBy>
  <cp:revision>6</cp:revision>
  <dcterms:created xsi:type="dcterms:W3CDTF">2014-09-18T21:31:00Z</dcterms:created>
  <dcterms:modified xsi:type="dcterms:W3CDTF">2015-10-05T18:38:00Z</dcterms:modified>
</cp:coreProperties>
</file>