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39" w:rsidRDefault="00372C39" w:rsidP="005C62C2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s1026" type="#_x0000_t75" style="position:absolute;margin-left:0;margin-top:.75pt;width:108.4pt;height:136.5pt;z-index:-251658240;visibility:visible;mso-position-horizontal:left;mso-position-horizontal-relative:margin">
            <v:imagedata r:id="rId4" o:title=""/>
            <w10:wrap anchorx="margin"/>
          </v:shape>
        </w:pict>
      </w:r>
      <w:r>
        <w:rPr>
          <w:noProof/>
          <w:lang w:eastAsia="tr-TR"/>
        </w:rPr>
        <w:pict>
          <v:shape id="Resim 2" o:spid="_x0000_s1027" type="#_x0000_t75" alt="An Illustration of Single Finged Tulip Coloring Page Kids Play Color" style="position:absolute;margin-left:115.5pt;margin-top:0;width:57pt;height:90.7pt;z-index:-251657216;visibility:visible">
            <v:imagedata r:id="rId5" o:title=""/>
          </v:shape>
        </w:pict>
      </w:r>
      <w:r>
        <w:t xml:space="preserve">                                  </w:t>
      </w:r>
      <w:r>
        <w:rPr>
          <w:rFonts w:ascii="Hand writing Mutlu" w:hAnsi="Hand writing Mutlu"/>
          <w:sz w:val="56"/>
          <w:szCs w:val="56"/>
        </w:rPr>
        <w:t xml:space="preserve">       </w:t>
      </w:r>
      <w:r>
        <w:rPr>
          <w:rFonts w:ascii="Hand writing Mutlu" w:hAnsi="Hand writing Mutlu"/>
          <w:sz w:val="72"/>
          <w:szCs w:val="72"/>
        </w:rPr>
        <w:t xml:space="preserve">     Ela lale al.</w:t>
      </w:r>
    </w:p>
    <w:p w:rsidR="00372C39" w:rsidRDefault="00372C39" w:rsidP="005C62C2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              </w:t>
      </w:r>
      <w:r>
        <w:rPr>
          <w:rFonts w:ascii="Nurhan Uz" w:hAnsi="Nurhan Uz"/>
          <w:sz w:val="72"/>
          <w:szCs w:val="72"/>
        </w:rPr>
        <w:t>Ela lale al.</w:t>
      </w:r>
    </w:p>
    <w:p w:rsidR="00372C39" w:rsidRDefault="00372C39" w:rsidP="005C62C2">
      <w:pPr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Ela lale al.                    </w:t>
      </w:r>
    </w:p>
    <w:p w:rsidR="00372C39" w:rsidRPr="00020394" w:rsidRDefault="00372C39" w:rsidP="005C62C2">
      <w:pPr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Ela lale al.                    </w:t>
      </w:r>
    </w:p>
    <w:p w:rsidR="00372C39" w:rsidRPr="00020394" w:rsidRDefault="00372C39" w:rsidP="005C62C2">
      <w:pPr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Ela lale al.                    </w:t>
      </w:r>
    </w:p>
    <w:p w:rsidR="00372C39" w:rsidRDefault="00372C39" w:rsidP="005C62C2">
      <w:pPr>
        <w:rPr>
          <w:rFonts w:ascii="Hand writing Mutlu" w:hAnsi="Hand writing Mutlu"/>
          <w:sz w:val="36"/>
          <w:szCs w:val="36"/>
          <w:lang w:eastAsia="tr-TR"/>
        </w:rPr>
      </w:pPr>
      <w:r>
        <w:rPr>
          <w:noProof/>
          <w:lang w:eastAsia="tr-TR"/>
        </w:rPr>
        <w:pict>
          <v:shape id="Picture 23" o:spid="_x0000_s1028" type="#_x0000_t75" style="position:absolute;margin-left:6pt;margin-top:-12pt;width:113.25pt;height:147.2pt;z-index:-251656192;visibility:visible;mso-position-horizontal-relative:margin">
            <v:imagedata r:id="rId6" o:title=""/>
            <w10:wrap anchorx="margin"/>
          </v:shape>
        </w:pict>
      </w:r>
      <w:r>
        <w:rPr>
          <w:rFonts w:ascii="Hand writing Mutlu" w:hAnsi="Hand writing Mutlu"/>
          <w:sz w:val="72"/>
          <w:szCs w:val="72"/>
          <w:lang w:eastAsia="tr-TR"/>
        </w:rPr>
        <w:t xml:space="preserve">         Lale </w:t>
      </w:r>
      <w:r w:rsidRPr="00BE36C6">
        <w:rPr>
          <w:noProof/>
          <w:lang w:eastAsia="tr-TR"/>
        </w:rPr>
        <w:pict>
          <v:shape id="Resim 5" o:spid="_x0000_i1025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  <w:lang w:eastAsia="tr-TR"/>
        </w:rPr>
        <w:t xml:space="preserve"> al.</w:t>
      </w:r>
    </w:p>
    <w:p w:rsidR="00372C39" w:rsidRDefault="00372C39" w:rsidP="005C62C2">
      <w:pPr>
        <w:tabs>
          <w:tab w:val="left" w:pos="2865"/>
        </w:tabs>
        <w:rPr>
          <w:rFonts w:ascii="Nurhan Uz" w:hAnsi="Nurhan Uz"/>
          <w:sz w:val="72"/>
          <w:szCs w:val="72"/>
          <w:lang w:eastAsia="tr-TR"/>
        </w:rPr>
      </w:pPr>
      <w:r>
        <w:rPr>
          <w:rFonts w:ascii="Hand writing Mutlu" w:hAnsi="Hand writing Mutlu"/>
          <w:sz w:val="36"/>
          <w:szCs w:val="36"/>
          <w:lang w:eastAsia="tr-TR"/>
        </w:rPr>
        <w:tab/>
      </w:r>
      <w:r>
        <w:rPr>
          <w:rFonts w:ascii="Nurhan Uz" w:hAnsi="Nurhan Uz"/>
          <w:sz w:val="72"/>
          <w:szCs w:val="72"/>
          <w:lang w:eastAsia="tr-TR"/>
        </w:rPr>
        <w:t xml:space="preserve">Lale </w:t>
      </w:r>
      <w:r w:rsidRPr="00BE36C6">
        <w:rPr>
          <w:noProof/>
          <w:lang w:eastAsia="tr-TR"/>
        </w:rPr>
        <w:pict>
          <v:shape id="Resim 6" o:spid="_x0000_i1026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Nurhan Uz" w:hAnsi="Nurhan Uz"/>
          <w:sz w:val="72"/>
          <w:szCs w:val="72"/>
          <w:lang w:eastAsia="tr-TR"/>
        </w:rPr>
        <w:t xml:space="preserve"> al.</w:t>
      </w:r>
    </w:p>
    <w:p w:rsidR="00372C39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>
        <w:rPr>
          <w:rFonts w:ascii="Atalay" w:hAnsi="Atalay"/>
          <w:sz w:val="72"/>
          <w:szCs w:val="72"/>
          <w:lang w:eastAsia="tr-TR"/>
        </w:rPr>
        <w:t xml:space="preserve">Lale </w:t>
      </w:r>
      <w:r w:rsidRPr="00BE36C6">
        <w:rPr>
          <w:noProof/>
          <w:lang w:eastAsia="tr-TR"/>
        </w:rPr>
        <w:pict>
          <v:shape id="Resim 7" o:spid="_x0000_i1027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al.        </w:t>
      </w:r>
      <w:r w:rsidRPr="00BE36C6">
        <w:rPr>
          <w:noProof/>
          <w:lang w:eastAsia="tr-TR"/>
        </w:rPr>
        <w:pict>
          <v:shape id="Resim 8" o:spid="_x0000_i1028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   .   </w:t>
      </w:r>
    </w:p>
    <w:p w:rsidR="00372C39" w:rsidRPr="00D14428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>
        <w:rPr>
          <w:rFonts w:ascii="Atalay" w:hAnsi="Atalay"/>
          <w:sz w:val="72"/>
          <w:szCs w:val="72"/>
          <w:lang w:eastAsia="tr-TR"/>
        </w:rPr>
        <w:t xml:space="preserve">Lale </w:t>
      </w:r>
      <w:r w:rsidRPr="00BE36C6">
        <w:rPr>
          <w:noProof/>
          <w:lang w:eastAsia="tr-TR"/>
        </w:rPr>
        <w:pict>
          <v:shape id="Resim 9" o:spid="_x0000_i1029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al.        </w:t>
      </w:r>
      <w:r w:rsidRPr="00BE36C6">
        <w:rPr>
          <w:noProof/>
          <w:lang w:eastAsia="tr-TR"/>
        </w:rPr>
        <w:pict>
          <v:shape id="Resim 10" o:spid="_x0000_i1030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   .   </w:t>
      </w:r>
    </w:p>
    <w:p w:rsidR="00372C39" w:rsidRPr="00D14428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>
        <w:rPr>
          <w:rFonts w:ascii="Atalay" w:hAnsi="Atalay"/>
          <w:sz w:val="72"/>
          <w:szCs w:val="72"/>
          <w:lang w:eastAsia="tr-TR"/>
        </w:rPr>
        <w:t xml:space="preserve">Lale </w:t>
      </w:r>
      <w:r w:rsidRPr="00BE36C6">
        <w:rPr>
          <w:noProof/>
          <w:lang w:eastAsia="tr-TR"/>
        </w:rPr>
        <w:pict>
          <v:shape id="Resim 11" o:spid="_x0000_i1031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al.        </w:t>
      </w:r>
      <w:r w:rsidRPr="00BE36C6">
        <w:rPr>
          <w:noProof/>
          <w:lang w:eastAsia="tr-TR"/>
        </w:rPr>
        <w:pict>
          <v:shape id="Resim 12" o:spid="_x0000_i1032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   .   </w:t>
      </w:r>
    </w:p>
    <w:p w:rsidR="00372C39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>
        <w:rPr>
          <w:rFonts w:ascii="Atalay" w:hAnsi="Atalay"/>
          <w:sz w:val="72"/>
          <w:szCs w:val="72"/>
          <w:lang w:eastAsia="tr-TR"/>
        </w:rPr>
        <w:t xml:space="preserve">Lale </w:t>
      </w:r>
      <w:r w:rsidRPr="00BE36C6">
        <w:rPr>
          <w:noProof/>
          <w:lang w:eastAsia="tr-TR"/>
        </w:rPr>
        <w:pict>
          <v:shape id="Resim 13" o:spid="_x0000_i1033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al.        </w:t>
      </w:r>
      <w:r w:rsidRPr="00BE36C6">
        <w:rPr>
          <w:noProof/>
          <w:lang w:eastAsia="tr-TR"/>
        </w:rPr>
        <w:pict>
          <v:shape id="Resim 14" o:spid="_x0000_i1034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Atalay" w:hAnsi="Atalay"/>
          <w:sz w:val="72"/>
          <w:szCs w:val="72"/>
          <w:lang w:eastAsia="tr-TR"/>
        </w:rPr>
        <w:t xml:space="preserve">    .   </w:t>
      </w:r>
    </w:p>
    <w:p w:rsidR="00372C39" w:rsidRDefault="00372C39" w:rsidP="005C62C2">
      <w:pPr>
        <w:tabs>
          <w:tab w:val="left" w:pos="2865"/>
        </w:tabs>
        <w:rPr>
          <w:rFonts w:ascii="Hand writing Mutlu" w:hAnsi="Hand writing Mutlu"/>
          <w:sz w:val="72"/>
          <w:szCs w:val="72"/>
          <w:lang w:eastAsia="tr-TR"/>
        </w:rPr>
      </w:pPr>
      <w:r>
        <w:rPr>
          <w:rFonts w:ascii="Hand writing Mutlu" w:hAnsi="Hand writing Mutlu"/>
          <w:sz w:val="72"/>
          <w:szCs w:val="72"/>
          <w:lang w:eastAsia="tr-TR"/>
        </w:rPr>
        <w:t xml:space="preserve">      Ela ala </w:t>
      </w:r>
      <w:r w:rsidRPr="00BE36C6">
        <w:rPr>
          <w:noProof/>
          <w:lang w:eastAsia="tr-TR"/>
        </w:rPr>
        <w:pict>
          <v:shape id="Resim 15" o:spid="_x0000_i1035" type="#_x0000_t75" alt="http://www.onceokuloncesi.com/imagehosting/39004a32c35766419.gif" style="width:48pt;height:36pt;flip:x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  <w:lang w:eastAsia="tr-TR"/>
        </w:rPr>
        <w:t xml:space="preserve"> al.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64"/>
          <w:szCs w:val="64"/>
          <w:lang w:eastAsia="tr-TR"/>
        </w:rPr>
      </w:pPr>
      <w:r w:rsidRPr="005C62C2">
        <w:rPr>
          <w:rFonts w:ascii="Atalay" w:hAnsi="Atalay"/>
          <w:sz w:val="64"/>
          <w:szCs w:val="64"/>
          <w:lang w:eastAsia="tr-TR"/>
        </w:rPr>
        <w:t xml:space="preserve">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16" o:spid="_x0000_i1036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 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31" o:spid="_x0000_i1037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</w:t>
      </w:r>
      <w:r>
        <w:rPr>
          <w:rFonts w:ascii="Atalay" w:hAnsi="Atalay"/>
          <w:sz w:val="64"/>
          <w:szCs w:val="64"/>
          <w:lang w:eastAsia="tr-TR"/>
        </w:rPr>
        <w:t>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64"/>
          <w:szCs w:val="64"/>
          <w:lang w:eastAsia="tr-TR"/>
        </w:rPr>
      </w:pPr>
      <w:r w:rsidRPr="005C62C2">
        <w:rPr>
          <w:rFonts w:ascii="Atalay" w:hAnsi="Atalay"/>
          <w:sz w:val="64"/>
          <w:szCs w:val="64"/>
          <w:lang w:eastAsia="tr-TR"/>
        </w:rPr>
        <w:t xml:space="preserve">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32" o:spid="_x0000_i1038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 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33" o:spid="_x0000_i1039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64"/>
          <w:szCs w:val="64"/>
          <w:lang w:eastAsia="tr-TR"/>
        </w:rPr>
      </w:pPr>
      <w:r w:rsidRPr="005C62C2">
        <w:rPr>
          <w:rFonts w:ascii="Atalay" w:hAnsi="Atalay"/>
          <w:sz w:val="64"/>
          <w:szCs w:val="64"/>
          <w:lang w:eastAsia="tr-TR"/>
        </w:rPr>
        <w:t xml:space="preserve">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18" o:spid="_x0000_i1040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 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34" o:spid="_x0000_i1041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64"/>
          <w:szCs w:val="64"/>
          <w:lang w:eastAsia="tr-TR"/>
        </w:rPr>
      </w:pPr>
      <w:r w:rsidRPr="005C62C2">
        <w:rPr>
          <w:rFonts w:ascii="Atalay" w:hAnsi="Atalay"/>
          <w:sz w:val="64"/>
          <w:szCs w:val="64"/>
          <w:lang w:eastAsia="tr-TR"/>
        </w:rPr>
        <w:t xml:space="preserve">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19" o:spid="_x0000_i1042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 Ela ala </w:t>
      </w:r>
      <w:r w:rsidRPr="00F747F6">
        <w:rPr>
          <w:rFonts w:ascii="Atalay" w:hAnsi="Atalay"/>
          <w:noProof/>
          <w:sz w:val="64"/>
          <w:szCs w:val="64"/>
          <w:lang w:eastAsia="tr-TR"/>
        </w:rPr>
        <w:pict>
          <v:shape id="Resim 35" o:spid="_x0000_i1043" type="#_x0000_t75" alt="http://www.onceokuloncesi.com/imagehosting/39004a32c35766419.gif" style="width:48pt;height:36pt;flip:x;visibility:visible">
            <v:imagedata r:id="rId8" o:title=""/>
          </v:shape>
        </w:pict>
      </w:r>
      <w:r w:rsidRPr="005C62C2">
        <w:rPr>
          <w:rFonts w:ascii="Atalay" w:hAnsi="Atalay"/>
          <w:sz w:val="64"/>
          <w:szCs w:val="64"/>
          <w:lang w:eastAsia="tr-TR"/>
        </w:rPr>
        <w:t xml:space="preserve"> al.</w:t>
      </w:r>
    </w:p>
    <w:p w:rsidR="00372C39" w:rsidRPr="005C62C2" w:rsidRDefault="00372C39" w:rsidP="005C62C2">
      <w:pPr>
        <w:tabs>
          <w:tab w:val="left" w:pos="2865"/>
        </w:tabs>
        <w:rPr>
          <w:rFonts w:ascii="Hand writing Mutlu" w:hAnsi="Hand writing Mutlu"/>
          <w:sz w:val="72"/>
          <w:szCs w:val="72"/>
          <w:lang w:eastAsia="tr-TR"/>
        </w:rPr>
      </w:pPr>
      <w:r>
        <w:rPr>
          <w:rFonts w:ascii="Hand writing Mutlu" w:hAnsi="Hand writing Mutlu"/>
          <w:sz w:val="72"/>
          <w:szCs w:val="72"/>
          <w:lang w:eastAsia="tr-TR"/>
        </w:rPr>
        <w:t xml:space="preserve">        Lale </w:t>
      </w:r>
      <w:r w:rsidRPr="00BE36C6">
        <w:rPr>
          <w:noProof/>
          <w:lang w:eastAsia="tr-TR"/>
        </w:rPr>
        <w:pict>
          <v:shape id="Resim 20" o:spid="_x0000_i1044" type="#_x0000_t75" alt="Fenerbah Topu Resimleri - JoBSPapa.com" style="width:30pt;height:30pt;flip:y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  <w:lang w:eastAsia="tr-TR"/>
        </w:rPr>
        <w:t xml:space="preserve"> elle.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 w:rsidRPr="005C62C2">
        <w:rPr>
          <w:rFonts w:ascii="Atalay" w:hAnsi="Atalay"/>
          <w:sz w:val="72"/>
          <w:szCs w:val="72"/>
          <w:lang w:eastAsia="tr-TR"/>
        </w:rPr>
        <w:t xml:space="preserve">Lale </w:t>
      </w:r>
      <w:r w:rsidRPr="00F747F6">
        <w:rPr>
          <w:rFonts w:ascii="Atalay" w:hAnsi="Atalay"/>
          <w:noProof/>
          <w:lang w:eastAsia="tr-TR"/>
        </w:rPr>
        <w:pict>
          <v:shape id="Resim 21" o:spid="_x0000_i1045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 Lale </w:t>
      </w:r>
      <w:r w:rsidRPr="00F747F6">
        <w:rPr>
          <w:rFonts w:ascii="Atalay" w:hAnsi="Atalay"/>
          <w:noProof/>
          <w:lang w:eastAsia="tr-TR"/>
        </w:rPr>
        <w:pict>
          <v:shape id="Resim 26" o:spid="_x0000_i1046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 w:rsidRPr="005C62C2">
        <w:rPr>
          <w:rFonts w:ascii="Atalay" w:hAnsi="Atalay"/>
          <w:sz w:val="72"/>
          <w:szCs w:val="72"/>
          <w:lang w:eastAsia="tr-TR"/>
        </w:rPr>
        <w:t xml:space="preserve">Lale </w:t>
      </w:r>
      <w:r w:rsidRPr="00F747F6">
        <w:rPr>
          <w:rFonts w:ascii="Atalay" w:hAnsi="Atalay"/>
          <w:noProof/>
          <w:lang w:eastAsia="tr-TR"/>
        </w:rPr>
        <w:pict>
          <v:shape id="Resim 22" o:spid="_x0000_i1047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 Lale </w:t>
      </w:r>
      <w:r w:rsidRPr="00F747F6">
        <w:rPr>
          <w:rFonts w:ascii="Atalay" w:hAnsi="Atalay"/>
          <w:noProof/>
          <w:lang w:eastAsia="tr-TR"/>
        </w:rPr>
        <w:pict>
          <v:shape id="Resim 27" o:spid="_x0000_i1048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 w:rsidRPr="005C62C2">
        <w:rPr>
          <w:rFonts w:ascii="Atalay" w:hAnsi="Atalay"/>
          <w:sz w:val="72"/>
          <w:szCs w:val="72"/>
          <w:lang w:eastAsia="tr-TR"/>
        </w:rPr>
        <w:t xml:space="preserve">Lale </w:t>
      </w:r>
      <w:r w:rsidRPr="00F747F6">
        <w:rPr>
          <w:rFonts w:ascii="Atalay" w:hAnsi="Atalay"/>
          <w:noProof/>
          <w:lang w:eastAsia="tr-TR"/>
        </w:rPr>
        <w:pict>
          <v:shape id="Resim 23" o:spid="_x0000_i1049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 Lale </w:t>
      </w:r>
      <w:r w:rsidRPr="00F747F6">
        <w:rPr>
          <w:rFonts w:ascii="Atalay" w:hAnsi="Atalay"/>
          <w:noProof/>
          <w:lang w:eastAsia="tr-TR"/>
        </w:rPr>
        <w:pict>
          <v:shape id="Resim 28" o:spid="_x0000_i1050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 w:rsidRPr="005C62C2">
        <w:rPr>
          <w:rFonts w:ascii="Atalay" w:hAnsi="Atalay"/>
          <w:sz w:val="72"/>
          <w:szCs w:val="72"/>
          <w:lang w:eastAsia="tr-TR"/>
        </w:rPr>
        <w:t xml:space="preserve">Lale </w:t>
      </w:r>
      <w:r w:rsidRPr="00F747F6">
        <w:rPr>
          <w:rFonts w:ascii="Atalay" w:hAnsi="Atalay"/>
          <w:noProof/>
          <w:lang w:eastAsia="tr-TR"/>
        </w:rPr>
        <w:pict>
          <v:shape id="Resim 24" o:spid="_x0000_i1051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 Lale </w:t>
      </w:r>
      <w:r w:rsidRPr="00F747F6">
        <w:rPr>
          <w:rFonts w:ascii="Atalay" w:hAnsi="Atalay"/>
          <w:noProof/>
          <w:lang w:eastAsia="tr-TR"/>
        </w:rPr>
        <w:pict>
          <v:shape id="Resim 29" o:spid="_x0000_i1052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</w:t>
      </w:r>
    </w:p>
    <w:p w:rsidR="00372C39" w:rsidRPr="005C62C2" w:rsidRDefault="00372C39" w:rsidP="005C62C2">
      <w:pPr>
        <w:tabs>
          <w:tab w:val="left" w:pos="2865"/>
        </w:tabs>
        <w:rPr>
          <w:rFonts w:ascii="Atalay" w:hAnsi="Atalay"/>
          <w:sz w:val="72"/>
          <w:szCs w:val="72"/>
          <w:lang w:eastAsia="tr-TR"/>
        </w:rPr>
      </w:pPr>
      <w:r w:rsidRPr="005C62C2">
        <w:rPr>
          <w:rFonts w:ascii="Atalay" w:hAnsi="Atalay"/>
          <w:sz w:val="72"/>
          <w:szCs w:val="72"/>
          <w:lang w:eastAsia="tr-TR"/>
        </w:rPr>
        <w:t xml:space="preserve">Lale </w:t>
      </w:r>
      <w:r w:rsidRPr="00F747F6">
        <w:rPr>
          <w:rFonts w:ascii="Atalay" w:hAnsi="Atalay"/>
          <w:noProof/>
          <w:lang w:eastAsia="tr-TR"/>
        </w:rPr>
        <w:pict>
          <v:shape id="Resim 25" o:spid="_x0000_i1053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 Lale </w:t>
      </w:r>
      <w:r w:rsidRPr="00F747F6">
        <w:rPr>
          <w:rFonts w:ascii="Atalay" w:hAnsi="Atalay"/>
          <w:noProof/>
          <w:lang w:eastAsia="tr-TR"/>
        </w:rPr>
        <w:pict>
          <v:shape id="Resim 30" o:spid="_x0000_i1054" type="#_x0000_t75" alt="Fenerbah Topu Resimleri - JoBSPapa.com" style="width:30pt;height:30pt;flip:y;visibility:visible">
            <v:imagedata r:id="rId7" o:title=""/>
          </v:shape>
        </w:pict>
      </w:r>
      <w:r w:rsidRPr="005C62C2">
        <w:rPr>
          <w:rFonts w:ascii="Atalay" w:hAnsi="Atalay"/>
          <w:sz w:val="72"/>
          <w:szCs w:val="72"/>
          <w:lang w:eastAsia="tr-TR"/>
        </w:rPr>
        <w:t xml:space="preserve"> elle.</w:t>
      </w:r>
    </w:p>
    <w:p w:rsidR="00372C39" w:rsidRDefault="00372C39" w:rsidP="005C62C2"/>
    <w:p w:rsidR="00372C39" w:rsidRDefault="00372C39" w:rsidP="005C62C2"/>
    <w:p w:rsidR="00372C39" w:rsidRPr="005C62C2" w:rsidRDefault="00372C39" w:rsidP="005C62C2">
      <w:bookmarkStart w:id="0" w:name="_GoBack"/>
      <w:bookmarkEnd w:id="0"/>
    </w:p>
    <w:p w:rsidR="00372C39" w:rsidRPr="005C62C2" w:rsidRDefault="00372C39" w:rsidP="005C62C2">
      <w:r>
        <w:t xml:space="preserve">sorubak.com </w:t>
      </w:r>
    </w:p>
    <w:sectPr w:rsidR="00372C39" w:rsidRPr="005C62C2" w:rsidSect="005C62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tala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2C2"/>
    <w:rsid w:val="00020394"/>
    <w:rsid w:val="000B71D7"/>
    <w:rsid w:val="00194F1E"/>
    <w:rsid w:val="00372C39"/>
    <w:rsid w:val="00516126"/>
    <w:rsid w:val="005C62C2"/>
    <w:rsid w:val="00730B22"/>
    <w:rsid w:val="00BE36C6"/>
    <w:rsid w:val="00C43465"/>
    <w:rsid w:val="00D14428"/>
    <w:rsid w:val="00F74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2C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94</Words>
  <Characters>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Gülten ÖZTÜRK</dc:creator>
  <cp:keywords/>
  <dc:description/>
  <cp:lastModifiedBy>BİRSEN</cp:lastModifiedBy>
  <cp:revision>2</cp:revision>
  <dcterms:created xsi:type="dcterms:W3CDTF">2014-10-25T16:29:00Z</dcterms:created>
  <dcterms:modified xsi:type="dcterms:W3CDTF">2015-09-30T09:29:00Z</dcterms:modified>
</cp:coreProperties>
</file>