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CC" w:rsidRDefault="00F523CC">
      <w:r>
        <w:rPr>
          <w:noProof/>
          <w:lang w:eastAsia="tr-TR"/>
        </w:rPr>
        <w:pict>
          <v:roundrect id="Yuvarlatılmış Dikdörtgen 4" o:spid="_x0000_s1026" style="position:absolute;margin-left:157.1pt;margin-top:-72.7pt;width:139.9pt;height:18.7pt;z-index:25168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" filled="f" stroked="f" strokeweight="2pt">
            <v:textbox>
              <w:txbxContent>
                <w:p w:rsidR="00F523CC" w:rsidRDefault="00F523CC" w:rsidP="00DB70C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7" type="#_x0000_t106" style="position:absolute;margin-left:184.9pt;margin-top:23.65pt;width:43.5pt;height:35.2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" adj="6037,18785" strokecolor="#4f81bd" strokeweight="2pt">
            <v:textbox>
              <w:txbxContent>
                <w:p w:rsidR="00F523CC" w:rsidRDefault="00F523CC" w:rsidP="0021799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28" type="#_x0000_t75" style="position:absolute;margin-left:224.95pt;margin-top:5.65pt;width:67.15pt;height:55.5pt;z-index:251633152;visibility:visible">
            <v:imagedata r:id="rId6" o:title=""/>
          </v:shape>
        </w:pict>
      </w:r>
      <w:r>
        <w:rPr>
          <w:noProof/>
          <w:lang w:eastAsia="tr-TR"/>
        </w:rPr>
        <w:pict>
          <v:shape id="Resim 12" o:spid="_x0000_s1029" type="#_x0000_t75" style="position:absolute;margin-left:13.15pt;margin-top:3.6pt;width:111.3pt;height:55.5pt;z-index:251631104;visibility:visible">
            <v:imagedata r:id="rId7" o:title=""/>
          </v:shape>
        </w:pict>
      </w:r>
      <w:r>
        <w:rPr>
          <w:noProof/>
          <w:lang w:eastAsia="tr-TR"/>
        </w:rPr>
        <w:pict>
          <v:shape id="Resim 17" o:spid="_x0000_s1030" type="#_x0000_t75" style="position:absolute;margin-left:382.45pt;margin-top:3.4pt;width:67.15pt;height:55.5pt;z-index:251635200;visibility:visible">
            <v:imagedata r:id="rId6" o:title=""/>
          </v:shape>
        </w:pict>
      </w:r>
      <w:r>
        <w:rPr>
          <w:noProof/>
          <w:lang w:eastAsia="tr-TR"/>
        </w:rPr>
        <w:pict>
          <v:rect id="Dikdörtgen 1" o:spid="_x0000_s1031" style="position:absolute;margin-left:-46.1pt;margin-top:-46.1pt;width:546.75pt;height:33.7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" filled="f" strokecolor="#795d9b">
            <v:shadow on="t" color="black" opacity="24903f" origin=",.5" offset="0,.55556mm"/>
            <v:textbox>
              <w:txbxContent>
                <w:p w:rsidR="00F523CC" w:rsidRPr="00777922" w:rsidRDefault="00F523CC" w:rsidP="00777922">
                  <w:pPr>
                    <w:jc w:val="center"/>
                    <w:rPr>
                      <w:b/>
                      <w:sz w:val="44"/>
                    </w:rPr>
                  </w:pPr>
                  <w:r w:rsidRPr="00777922">
                    <w:rPr>
                      <w:b/>
                      <w:sz w:val="44"/>
                    </w:rPr>
                    <w:t xml:space="preserve">ELA – LALE ETKİNLİĞİ </w:t>
                  </w:r>
                  <w:r>
                    <w:rPr>
                      <w:b/>
                      <w:sz w:val="44"/>
                    </w:rPr>
                    <w:t xml:space="preserve">                 6/11/2013</w:t>
                  </w:r>
                </w:p>
              </w:txbxContent>
            </v:textbox>
          </v:rect>
        </w:pict>
      </w:r>
    </w:p>
    <w:p w:rsidR="00F523CC" w:rsidRDefault="00F523CC">
      <w:r>
        <w:rPr>
          <w:noProof/>
          <w:lang w:eastAsia="tr-TR"/>
        </w:rPr>
        <w:pict>
          <v:shape id="Resim 13" o:spid="_x0000_s1032" type="#_x0000_t75" style="position:absolute;margin-left:185.25pt;margin-top:1.2pt;width:45.65pt;height:32.25pt;z-index:251632128;visibility:visible">
            <v:imagedata r:id="rId8" o:title="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3" type="#_x0000_t13" style="position:absolute;margin-left:147.4pt;margin-top:12.45pt;width:24pt;height:6.7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" adj="18563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16" o:spid="_x0000_s1034" type="#_x0000_t13" style="position:absolute;margin-left:341.65pt;margin-top:6.45pt;width:24pt;height:6.7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F523CC" w:rsidRDefault="00F523CC"/>
    <w:p w:rsidR="00F523CC" w:rsidRDefault="00F523CC">
      <w:r>
        <w:rPr>
          <w:noProof/>
          <w:lang w:eastAsia="tr-TR"/>
        </w:rPr>
        <w:pict>
          <v:shape id="Resim 19" o:spid="_x0000_s1035" type="#_x0000_t75" style="position:absolute;margin-left:140.9pt;margin-top:4.3pt;width:67.15pt;height:55.5pt;z-index:251637248;visibility:visible">
            <v:imagedata r:id="rId6" o:title=""/>
          </v:shape>
        </w:pict>
      </w:r>
      <w:r>
        <w:rPr>
          <w:noProof/>
          <w:lang w:eastAsia="tr-TR"/>
        </w:rPr>
        <w:pict>
          <v:shape id="Resim 18" o:spid="_x0000_s1036" type="#_x0000_t75" style="position:absolute;margin-left:47.3pt;margin-top:3.55pt;width:39.75pt;height:58.05pt;z-index:251636224;visibility:visible">
            <v:imagedata r:id="rId9" o:title=""/>
          </v:shape>
        </w:pict>
      </w:r>
      <w:r>
        <w:rPr>
          <w:noProof/>
          <w:lang w:eastAsia="tr-TR"/>
        </w:rPr>
        <w:pict>
          <v:shape id="Resim 22" o:spid="_x0000_s1037" type="#_x0000_t75" style="position:absolute;margin-left:295.9pt;margin-top:3.55pt;width:104.25pt;height:56.25pt;z-index:251640320;visibility:visible">
            <v:imagedata r:id="rId10" o:title=""/>
          </v:shape>
        </w:pict>
      </w:r>
    </w:p>
    <w:p w:rsidR="00F523CC" w:rsidRDefault="00F523CC">
      <w:r>
        <w:rPr>
          <w:noProof/>
          <w:lang w:eastAsia="tr-TR"/>
        </w:rPr>
        <w:pict>
          <v:rect id="Dikdörtgen 20" o:spid="_x0000_s1038" style="position:absolute;margin-left:94.15pt;margin-top:4.4pt;width:24pt;height:3.7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Sağ Ok 21" o:spid="_x0000_s1039" type="#_x0000_t13" style="position:absolute;margin-left:237.4pt;margin-top:4.4pt;width:24pt;height:6.7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F523CC" w:rsidRDefault="00F523CC"/>
    <w:p w:rsidR="00F523CC" w:rsidRPr="0021799E" w:rsidRDefault="00F523CC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group id="Grup 129" o:spid="_x0000_s1040" style="position:absolute;margin-left:-25.6pt;margin-top:7.4pt;width:516.4pt;height:36.5pt;z-index:251642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Dw2fpp4AAAAAkBAAAP&#10;AAAAAAAAAAAAAAAAACcMAABkcnMvZG93bnJldi54bWxQSwUGAAAAAAQABADzAAAANA0AAAAA&#10;">
            <v:shape id="Freeform 3" o:spid="_x0000_s10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0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0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0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0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0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808080"/>
          <w:sz w:val="56"/>
        </w:rPr>
        <w:t>E</w:t>
      </w:r>
      <w:r w:rsidRPr="0021799E">
        <w:rPr>
          <w:rFonts w:ascii="Hand writing Mutlu" w:hAnsi="Hand writing Mutlu"/>
          <w:color w:val="808080"/>
          <w:sz w:val="56"/>
        </w:rPr>
        <w:t>la</w:t>
      </w:r>
      <w:r>
        <w:rPr>
          <w:rFonts w:ascii="Hand writing Mutlu" w:hAnsi="Hand writing Mutlu"/>
          <w:color w:val="808080"/>
          <w:sz w:val="56"/>
        </w:rPr>
        <w:t xml:space="preserve">  Ela  Ela  Ela  Ela  Ela  Ela </w:t>
      </w:r>
    </w:p>
    <w:p w:rsidR="00F523CC" w:rsidRPr="0021799E" w:rsidRDefault="00F523CC" w:rsidP="0021799E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group id="Grup 24" o:spid="_x0000_s1080" style="position:absolute;margin-left:-25.6pt;margin-top:7.4pt;width:516.4pt;height:36.5pt;z-index:251643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">
            <v:shape id="Freeform 3" o:spid="_x0000_s10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LtysMA&#10;AADbAAAADwAAAGRycy9kb3ducmV2LnhtbESPwWrDMBBE74H+g9hCb4kcl5jiRAnBYOilUKfpfWNt&#10;bBNr5Uqq7f59VCj0OMzMG2Z3mE0vRnK+s6xgvUpAENdWd9woOH+UyxcQPiBr7C2Tgh/ycNg/LHaY&#10;aztxReMpNCJC2OeooA1hyKX0dUsG/coOxNG7WmcwROkaqR1OEW56mSZJJg12HBdaHKhoqb6dvo2C&#10;t+IoL+/PVlfZZ3mr06xyX65S6ulxPm5BBJrDf/iv/aoVpBv4/RJ/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Ltys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5" o:spid="_x0000_s10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6" o:spid="_x0000_s10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zJ58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Hxi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cyefBAAAA2wAAAA8AAAAAAAAAAAAAAAAAmAIAAGRycy9kb3du&#10;cmV2LnhtbFBLBQYAAAAABAAEAPUAAACGAwAAAAA=&#10;" filled="f" strokecolor="#009dc7" strokeweight=".21847mm">
                  <v:path arrowok="t"/>
                </v:rect>
                <v:rect id="Rectangle 7" o:spid="_x0000_s10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sfMQA&#10;AADbAAAADwAAAGRycy9kb3ducmV2LnhtbESPT4vCMBTE7wt+h/CEva2pXVjWahQRBT3swvrn4O3R&#10;PNtq81KSWOu33wiCx2FmfsNMZp2pRUvOV5YVDAcJCOLc6ooLBfvd6uMbhA/IGmvLpOBOHmbT3tsE&#10;M21v/EftNhQiQthnqKAMocmk9HlJBv3ANsTRO1lnMETpCqkd3iLc1DJNki9psOK4UGJDi5Lyy/Zq&#10;FByWx/b3nFbpps03brf8+bxfGlbqvd/NxyACdeEVfrbXWkE6gs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QbHzEAAAA2wAAAA8AAAAAAAAAAAAAAAAAmAIAAGRycy9k&#10;b3ducmV2LnhtbFBLBQYAAAAABAAEAPUAAACJAwAAAAA=&#10;" filled="f" strokecolor="#009dc7" strokeweight=".21847mm">
                  <v:path arrowok="t"/>
                </v:rect>
                <v:rect id="Rectangle 8" o:spid="_x0000_s10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TPMEA&#10;AADb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klcH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Uzz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0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Freeform 10" o:spid="_x0000_s10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17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dYsEA&#10;AADcAAAADwAAAGRycy9kb3ducmV2LnhtbERP32vCMBB+H/g/hBN8m4kFh1SjiCDuZcLc5vPZnG2x&#10;uZQk1va/N4PB3u7j+3mrTW8b0ZEPtWMNs6kCQVw4U3Op4ftr/7oAESKywcYxaRgowGY9ellhbtyD&#10;P6k7xVKkEA45aqhibHMpQ1GRxTB1LXHirs5bjAn6UhqPjxRuG5kp9SYt1pwaKmxpV1FxO92thkt2&#10;HC7Kn38Og+/sR8DzoVSZ1pNxv12CiNTHf/Gf+92k+Ys5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g3WL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Freeform 29" o:spid="_x0000_s11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808080"/>
          <w:sz w:val="56"/>
        </w:rPr>
        <w:t>E</w:t>
      </w:r>
      <w:r w:rsidRPr="0021799E">
        <w:rPr>
          <w:rFonts w:ascii="Hand writing Mutlu" w:hAnsi="Hand writing Mutlu"/>
          <w:color w:val="808080"/>
          <w:sz w:val="56"/>
        </w:rPr>
        <w:t>la</w:t>
      </w:r>
      <w:r>
        <w:rPr>
          <w:rFonts w:ascii="Hand writing Mutlu" w:hAnsi="Hand writing Mutlu"/>
          <w:color w:val="808080"/>
          <w:sz w:val="56"/>
        </w:rPr>
        <w:t xml:space="preserve">  Ela  Ela  Ela  Ela  Ela  Ela </w:t>
      </w:r>
    </w:p>
    <w:p w:rsidR="00F523CC" w:rsidRPr="0021799E" w:rsidRDefault="00F523CC" w:rsidP="0021799E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group id="Grup 200" o:spid="_x0000_s1120" style="position:absolute;margin-left:-25.6pt;margin-top:7.4pt;width:516.4pt;height:36.5pt;z-index:251644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">
            <v:shape id="Freeform 3" o:spid="_x0000_s11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xrsIA&#10;AADcAAAADwAAAGRycy9kb3ducmV2LnhtbESPT4vCMBTE74LfITxhbza1C0W6RhFB8LKw9c/9bfNs&#10;i81LTaJ2v/1GEDwOM/MbZrEaTCfu5HxrWcEsSUEQV1a3XCs4HrbTOQgfkDV2lknBH3lYLcejBRba&#10;Prik+z7UIkLYF6igCaEvpPRVQwZ9Ynvi6J2tMxiidLXUDh8RbjqZpWkuDbYcFxrsadNQddnfjILv&#10;zVr+/nxaXean7aXK8tJdXanUx2RYf4EINIR3+NXeaQVZOoP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nGu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5" o:spid="_x0000_s11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6" o:spid="_x0000_s11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635cUA&#10;AADcAAAADwAAAGRycy9kb3ducmV2LnhtbESPQWvCQBSE7wX/w/IEb3XTK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rflxQAAANwAAAAPAAAAAAAAAAAAAAAAAJgCAABkcnMv&#10;ZG93bnJldi54bWxQSwUGAAAAAAQABAD1AAAAigMAAAAA&#10;" filled="f" strokecolor="#009dc7" strokeweight=".21847mm">
                  <v:path arrowok="t"/>
                </v:rect>
                <v:rect id="Rectangle 7" o:spid="_x0000_s11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Sfs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hJ+xQAAANwAAAAPAAAAAAAAAAAAAAAAAJgCAABkcnMv&#10;ZG93bnJldi54bWxQSwUGAAAAAAQABAD1AAAAigMAAAAA&#10;" filled="f" strokecolor="#009dc7" strokeweight=".21847mm">
                  <v:path arrowok="t"/>
                </v:rect>
                <v:rect id="Rectangle 8" o:spid="_x0000_s11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MCc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yQr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MC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Freeform 10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shape id="Freeform 17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jJMMA&#10;AADcAAAADwAAAGRycy9kb3ducmV2LnhtbESPQWsCMRSE74X+h/AKvdWkgZayGkWEYi8taNXzc/Pc&#10;Xdy8LEm67v57UxA8DjPzDTNbDK4VPYXYeDbwOlEgiEtvG64M7H4/Xz5AxIRssfVMBkaKsJg/Psyw&#10;sP7CG+q3qRIZwrFAA3VKXSFlLGtyGCe+I87eyQeHKctQSRvwkuGulVqpd+mw4bxQY0ermsrz9s8Z&#10;OOqf8ajCYb8eQ+++Ix7WldLGPD8NyymIREO6h2/tL2tA6zf4P5OP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PjJ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shape id="Freeform 29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808080"/>
          <w:sz w:val="56"/>
        </w:rPr>
        <w:t>E</w:t>
      </w:r>
      <w:r w:rsidRPr="0021799E">
        <w:rPr>
          <w:rFonts w:ascii="Hand writing Mutlu" w:hAnsi="Hand writing Mutlu"/>
          <w:color w:val="808080"/>
          <w:sz w:val="56"/>
        </w:rPr>
        <w:t>la</w:t>
      </w:r>
    </w:p>
    <w:p w:rsidR="00F523CC" w:rsidRPr="0021799E" w:rsidRDefault="00F523CC" w:rsidP="0021799E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group id="Grup 240" o:spid="_x0000_s1160" style="position:absolute;margin-left:-25.6pt;margin-top:7.4pt;width:516.4pt;height:36.5pt;z-index:251645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">
            <v:shape id="Freeform 3" o:spid="_x0000_s11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IbsQA&#10;AADcAAAADwAAAGRycy9kb3ducmV2LnhtbESPwWrDMBBE74X+g9hCbo1sp5jgRgnBEOilELvtfWNt&#10;bRNr5UhK7Px9VSj0OMzMG2azm80gbuR8b1lBukxAEDdW99wq+Pw4PK9B+ICscbBMCu7kYbd9fNhg&#10;oe3EFd3q0IoIYV+ggi6EsZDSNx0Z9Es7Ekfv2zqDIUrXSu1winAzyCxJcmmw57jQ4UhlR825vhoF&#10;7+Veno4rq6v863BusrxyF1cptXia968gAs3hP/zXftMKspc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yG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group id="Group 5" o:spid="_x0000_s11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6" o:spid="_x0000_s11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OJ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Wk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QOJ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rv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z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irv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1y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Lw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o1y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shape id="Freeform 10" o:spid="_x0000_s11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Freeform 17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la5MQA&#10;AADcAAAADwAAAGRycy9kb3ducmV2LnhtbESPwWrDMBBE74X8g9hAb41UQ0NxI5tQCOmlhaRJzhtr&#10;a5tYKyMpjv33VaDQ4zAzb5hVOdpODORD61jD80KBIK6cabnWcPjePL2CCBHZYOeYNEwUoCxmDyvM&#10;jbvxjoZ9rEWCcMhRQxNjn0sZqoYshoXriZP347zFmKSvpfF4S3DbyUyppbTYclposKf3hqrL/mo1&#10;nLOv6az86bid/GA/A562tcq0fpyP6zcQkcb4H/5rfxgN2fIF7m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JWu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29" o:spid="_x0000_s11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808080"/>
          <w:sz w:val="56"/>
        </w:rPr>
        <w:t>E</w:t>
      </w:r>
      <w:r w:rsidRPr="0021799E">
        <w:rPr>
          <w:rFonts w:ascii="Hand writing Mutlu" w:hAnsi="Hand writing Mutlu"/>
          <w:color w:val="808080"/>
          <w:sz w:val="56"/>
        </w:rPr>
        <w:t>la</w:t>
      </w:r>
    </w:p>
    <w:p w:rsidR="00F523CC" w:rsidRDefault="00F523CC" w:rsidP="0021799E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line id="Düz Bağlayıcı 325" o:spid="_x0000_s1200" style="position:absolute;z-index:251650560;visibility:visible" from="223.9pt,52.2pt" to="223.9pt,2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Resim 327" o:spid="_x0000_s1201" type="#_x0000_t75" style="position:absolute;margin-left:376.2pt;margin-top:58.6pt;width:31.6pt;height:37.15pt;z-index:251651584;visibility:visible">
            <v:imagedata r:id="rId11" o:title=""/>
          </v:shape>
        </w:pict>
      </w:r>
      <w:r>
        <w:rPr>
          <w:noProof/>
          <w:lang w:eastAsia="tr-TR"/>
        </w:rPr>
        <w:pict>
          <v:group id="Grup 280" o:spid="_x0000_s1202" style="position:absolute;margin-left:-25.6pt;margin-top:7.4pt;width:516.4pt;height:36.5pt;z-index:251646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">
            <v:shape id="Freeform 3" o:spid="_x0000_s12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Vy9MMA&#10;AADcAAAADwAAAGRycy9kb3ducmV2LnhtbESPwWrDMBBE74X+g9hCb41sB0xwogRjMOQSiNP2vrU2&#10;tom1ciQlcf++KhR6HGbmDbPZzWYUd3J+sKwgXSQgiFurB+4UfLzXbysQPiBrHC2Tgm/ysNs+P22w&#10;0PbBDd1PoRMRwr5ABX0IUyGlb3sy6Bd2Io7e2TqDIUrXSe3wEeFmlFmS5NLgwHGhx4mqntrL6WYU&#10;HKpSfh2XVjf5Z31ps7xxV9co9foyl2sQgebwH/5r77WCbJXC75l4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Vy9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group id="Group 5" o:spid="_x0000_s12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<v:rect id="Rectangle 6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0v8UA&#10;AADcAAAADwAAAGRycy9kb3ducmV2LnhtbESPQWvCQBSE70L/w/IK3nTTK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HbS/xQAAANwAAAAPAAAAAAAAAAAAAAAAAJgCAABkcnMv&#10;ZG93bnJldi54bWxQSwUGAAAAAAQABAD1AAAAigMAAAAA&#10;" filled="f" strokecolor="#009dc7" strokeweight=".21847mm">
                  <v:path arrowok="t"/>
                </v:rect>
                <v:rect id="Rectangle 7" o:spid="_x0000_s12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RJM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REkxQAAANwAAAAPAAAAAAAAAAAAAAAAAJgCAABkcnMv&#10;ZG93bnJldi54bWxQSwUGAAAAAAQABAD1AAAAigMAAAAA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PU8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vIFn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OPU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<v:shape id="Freeform 10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Freeform 17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w2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bDq5r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ew2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2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36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808080"/>
          <w:sz w:val="56"/>
        </w:rPr>
        <w:t>E</w:t>
      </w:r>
      <w:r w:rsidRPr="0021799E">
        <w:rPr>
          <w:rFonts w:ascii="Hand writing Mutlu" w:hAnsi="Hand writing Mutlu"/>
          <w:color w:val="808080"/>
          <w:sz w:val="56"/>
        </w:rPr>
        <w:t>la</w:t>
      </w:r>
    </w:p>
    <w:p w:rsidR="00F523CC" w:rsidRPr="00795B09" w:rsidRDefault="00F523CC" w:rsidP="00F17B1E">
      <w:pPr>
        <w:ind w:right="-851" w:hanging="567"/>
        <w:rPr>
          <w:rFonts w:ascii="JaTeK" w:hAnsi="JaTeK"/>
          <w:sz w:val="56"/>
        </w:rPr>
      </w:pPr>
      <w:r>
        <w:rPr>
          <w:noProof/>
          <w:lang w:eastAsia="tr-TR"/>
        </w:rPr>
        <w:pict>
          <v:shape id="Resim 328" o:spid="_x0000_s1242" type="#_x0000_t75" style="position:absolute;margin-left:330.4pt;margin-top:57.2pt;width:43.5pt;height:43.5pt;z-index:251652608;visibility:visible">
            <v:imagedata r:id="rId12" o:title=""/>
          </v:shape>
        </w:pict>
      </w:r>
      <w:r>
        <w:rPr>
          <w:noProof/>
          <w:lang w:eastAsia="tr-TR"/>
        </w:rPr>
        <w:pict>
          <v:shape id="Resim 320" o:spid="_x0000_s1243" type="#_x0000_t75" style="position:absolute;margin-left:45.4pt;margin-top:5.5pt;width:42pt;height:42pt;z-index:251647488;visibility:visible">
            <v:imagedata r:id="rId13" o:title=""/>
          </v:shape>
        </w:pict>
      </w:r>
      <w:r w:rsidRPr="00795B09">
        <w:rPr>
          <w:rFonts w:ascii="JaTeK" w:hAnsi="JaTeK"/>
          <w:sz w:val="56"/>
        </w:rPr>
        <w:t xml:space="preserve">Ela 3 </w:t>
      </w:r>
      <w:r>
        <w:rPr>
          <w:rFonts w:ascii="JaTeK" w:hAnsi="JaTeK"/>
          <w:sz w:val="56"/>
        </w:rPr>
        <w:t xml:space="preserve">    al.        Ela 2 ala    al</w:t>
      </w:r>
      <w:r w:rsidRPr="00795B09">
        <w:rPr>
          <w:rFonts w:ascii="JaTeK" w:hAnsi="JaTeK"/>
          <w:sz w:val="56"/>
        </w:rPr>
        <w:t>.</w:t>
      </w:r>
    </w:p>
    <w:p w:rsidR="00F523CC" w:rsidRPr="00795B09" w:rsidRDefault="00F523CC" w:rsidP="0021799E">
      <w:pPr>
        <w:ind w:hanging="567"/>
        <w:rPr>
          <w:rFonts w:ascii="JaTeK" w:hAnsi="JaTeK"/>
          <w:sz w:val="56"/>
        </w:rPr>
      </w:pPr>
      <w:r>
        <w:rPr>
          <w:noProof/>
          <w:lang w:eastAsia="tr-TR"/>
        </w:rPr>
        <w:pict>
          <v:shape id="Resim 322" o:spid="_x0000_s1244" type="#_x0000_t75" style="position:absolute;margin-left:20.6pt;margin-top:57.9pt;width:24.75pt;height:37.75pt;z-index:251648512;visibility:visible">
            <v:imagedata r:id="rId14" o:title=""/>
          </v:shape>
        </w:pict>
      </w:r>
      <w:r>
        <w:rPr>
          <w:rFonts w:ascii="JaTeK" w:hAnsi="JaTeK"/>
          <w:sz w:val="56"/>
        </w:rPr>
        <w:t>Ela  2</w:t>
      </w:r>
      <w:r w:rsidRPr="002E03BD">
        <w:rPr>
          <w:rFonts w:ascii="JaTeK" w:hAnsi="JaTeK"/>
          <w:sz w:val="66"/>
          <w:szCs w:val="66"/>
        </w:rPr>
        <w:pict>
          <v:shape id="_x0000_i1025" type="#_x0000_t75" alt="" style="width:27.75pt;height:33.75pt">
            <v:imagedata r:id="rId15" r:href="rId16"/>
          </v:shape>
        </w:pict>
      </w:r>
      <w:r>
        <w:rPr>
          <w:rFonts w:ascii="JaTeK" w:hAnsi="JaTeK"/>
          <w:sz w:val="56"/>
        </w:rPr>
        <w:t xml:space="preserve">  </w:t>
      </w:r>
      <w:r w:rsidRPr="00795B09">
        <w:rPr>
          <w:rFonts w:ascii="JaTeK" w:hAnsi="JaTeK"/>
          <w:sz w:val="56"/>
        </w:rPr>
        <w:t xml:space="preserve">elle.     </w:t>
      </w:r>
      <w:r>
        <w:rPr>
          <w:rFonts w:ascii="JaTeK" w:hAnsi="JaTeK"/>
          <w:sz w:val="56"/>
        </w:rPr>
        <w:t xml:space="preserve"> </w:t>
      </w:r>
      <w:r w:rsidRPr="00795B09">
        <w:rPr>
          <w:rFonts w:ascii="JaTeK" w:hAnsi="JaTeK"/>
          <w:sz w:val="56"/>
        </w:rPr>
        <w:t>Ela, 6      al.</w:t>
      </w:r>
    </w:p>
    <w:p w:rsidR="00F523CC" w:rsidRPr="00795B09" w:rsidRDefault="00F523CC" w:rsidP="0021799E">
      <w:pPr>
        <w:ind w:hanging="567"/>
        <w:rPr>
          <w:rFonts w:ascii="JaTeK" w:hAnsi="JaTeK"/>
          <w:sz w:val="56"/>
        </w:rPr>
      </w:pPr>
      <w:r>
        <w:rPr>
          <w:noProof/>
          <w:lang w:eastAsia="tr-TR"/>
        </w:rPr>
        <w:pict>
          <v:shape id="Resim 329" o:spid="_x0000_s1245" type="#_x0000_t75" style="position:absolute;margin-left:367.2pt;margin-top:55.95pt;width:31.5pt;height:41pt;z-index:251653632;visibility:visible">
            <v:imagedata r:id="rId17" o:title=""/>
          </v:shape>
        </w:pict>
      </w:r>
      <w:r>
        <w:rPr>
          <w:noProof/>
          <w:lang w:eastAsia="tr-TR"/>
        </w:rPr>
        <w:pict>
          <v:shape id="Resim 324" o:spid="_x0000_s1246" type="#_x0000_t75" style="position:absolute;margin-left:80.3pt;margin-top:59.3pt;width:31.6pt;height:37.15pt;z-index:251649536;visibility:visible">
            <v:imagedata r:id="rId11" o:title=""/>
          </v:shape>
        </w:pict>
      </w:r>
      <w:r>
        <w:rPr>
          <w:rFonts w:ascii="JaTeK" w:hAnsi="JaTeK"/>
          <w:sz w:val="56"/>
        </w:rPr>
        <w:t xml:space="preserve">Ela    el ele .       </w:t>
      </w:r>
      <w:r w:rsidRPr="00795B09">
        <w:rPr>
          <w:rFonts w:ascii="JaTeK" w:hAnsi="JaTeK"/>
          <w:sz w:val="56"/>
        </w:rPr>
        <w:t>El</w:t>
      </w:r>
      <w:r>
        <w:rPr>
          <w:rFonts w:ascii="JaTeK" w:hAnsi="JaTeK"/>
          <w:sz w:val="56"/>
        </w:rPr>
        <w:t xml:space="preserve">a 4 </w:t>
      </w:r>
      <w:r w:rsidRPr="002E03BD">
        <w:rPr>
          <w:rFonts w:ascii="JaTeK" w:hAnsi="JaTeK"/>
          <w:sz w:val="66"/>
          <w:szCs w:val="66"/>
        </w:rPr>
        <w:pict>
          <v:shape id="_x0000_i1026" type="#_x0000_t75" alt="" style="width:34.5pt;height:36pt">
            <v:imagedata r:id="rId18" r:href="rId19"/>
          </v:shape>
        </w:pict>
      </w:r>
      <w:r>
        <w:rPr>
          <w:rFonts w:ascii="JaTeK" w:hAnsi="JaTeK"/>
          <w:sz w:val="56"/>
        </w:rPr>
        <w:t xml:space="preserve"> </w:t>
      </w:r>
      <w:r w:rsidRPr="00795B09">
        <w:rPr>
          <w:rFonts w:ascii="JaTeK" w:hAnsi="JaTeK"/>
          <w:sz w:val="56"/>
        </w:rPr>
        <w:t xml:space="preserve"> elle</w:t>
      </w:r>
      <w:r w:rsidRPr="00795B09">
        <w:rPr>
          <w:rFonts w:ascii="Times New Roman" w:hAnsi="Times New Roman"/>
          <w:sz w:val="56"/>
        </w:rPr>
        <w:t>…</w:t>
      </w:r>
    </w:p>
    <w:p w:rsidR="00F523CC" w:rsidRPr="00795B09" w:rsidRDefault="00F523CC" w:rsidP="0021799E">
      <w:pPr>
        <w:ind w:hanging="567"/>
        <w:rPr>
          <w:rFonts w:ascii="JaTeK" w:hAnsi="JaTeK"/>
          <w:sz w:val="56"/>
        </w:rPr>
      </w:pPr>
      <w:r>
        <w:rPr>
          <w:rFonts w:ascii="JaTeK" w:hAnsi="JaTeK"/>
          <w:sz w:val="56"/>
        </w:rPr>
        <w:t xml:space="preserve">Ela ala    al,     </w:t>
      </w:r>
      <w:r w:rsidRPr="00795B09">
        <w:rPr>
          <w:rFonts w:ascii="JaTeK" w:hAnsi="JaTeK"/>
          <w:sz w:val="56"/>
        </w:rPr>
        <w:t xml:space="preserve"> Ela, el ele    al.         </w:t>
      </w:r>
    </w:p>
    <w:p w:rsidR="00F523CC" w:rsidRDefault="00F523CC" w:rsidP="00687935">
      <w:pPr>
        <w:ind w:right="-851"/>
      </w:pPr>
    </w:p>
    <w:p w:rsidR="00F523CC" w:rsidRDefault="00F523CC" w:rsidP="00687935">
      <w:pPr>
        <w:ind w:right="-851"/>
      </w:pPr>
      <w:r>
        <w:rPr>
          <w:noProof/>
          <w:lang w:eastAsia="tr-TR"/>
        </w:rPr>
        <w:pict>
          <v:shape id="Sağ Ok 333" o:spid="_x0000_s1247" type="#_x0000_t13" style="position:absolute;margin-left:321.4pt;margin-top:12.45pt;width:24pt;height:6.7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ulut Belirtme Çizgisi 330" o:spid="_x0000_s1248" type="#_x0000_t106" style="position:absolute;margin-left:195pt;margin-top:.4pt;width:43.5pt;height:35.2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" adj="6037,18785" strokecolor="#4f81bd" strokeweight="2pt">
            <v:textbox>
              <w:txbxContent>
                <w:p w:rsidR="00F523CC" w:rsidRDefault="00F523CC" w:rsidP="003D2C9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40" o:spid="_x0000_s1249" type="#_x0000_t75" style="position:absolute;margin-left:195.1pt;margin-top:3.45pt;width:45.65pt;height:32.25pt;z-index:251656704;visibility:visible">
            <v:imagedata r:id="rId8" o:title=""/>
          </v:shape>
        </w:pict>
      </w:r>
      <w:r>
        <w:rPr>
          <w:noProof/>
          <w:lang w:eastAsia="tr-TR"/>
        </w:rPr>
        <w:pict>
          <v:shape id="Resim 537" o:spid="_x0000_s1250" type="#_x0000_t75" style="position:absolute;margin-left:235.4pt;margin-top:-19.1pt;width:67.15pt;height:55.5pt;z-index:251657728;visibility:visible">
            <v:imagedata r:id="rId6" o:title=""/>
          </v:shape>
        </w:pict>
      </w:r>
      <w:r>
        <w:rPr>
          <w:noProof/>
          <w:lang w:eastAsia="tr-TR"/>
        </w:rPr>
        <w:pict>
          <v:shape id="Resim 538" o:spid="_x0000_s1251" type="#_x0000_t75" style="position:absolute;margin-left:17.65pt;margin-top:-20.2pt;width:111.3pt;height:55.5pt;z-index:251655680;visibility:visible">
            <v:imagedata r:id="rId7" o:title=""/>
          </v:shape>
        </w:pict>
      </w:r>
      <w:r>
        <w:rPr>
          <w:noProof/>
          <w:lang w:eastAsia="tr-TR"/>
        </w:rPr>
        <w:pict>
          <v:shape id="Resim 539" o:spid="_x0000_s1252" type="#_x0000_t75" style="position:absolute;margin-left:371.95pt;margin-top:-19.1pt;width:67.15pt;height:55.5pt;z-index:251659776;visibility:visible">
            <v:imagedata r:id="rId6" o:title=""/>
          </v:shape>
        </w:pict>
      </w:r>
      <w:r>
        <w:rPr>
          <w:noProof/>
          <w:lang w:eastAsia="tr-TR"/>
        </w:rPr>
        <w:pict>
          <v:shape id="Sağ Ok 332" o:spid="_x0000_s1253" type="#_x0000_t13" style="position:absolute;margin-left:147.4pt;margin-top:12.45pt;width:24pt;height:6.7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" adj="18563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shape>
        </w:pict>
      </w:r>
    </w:p>
    <w:p w:rsidR="00F523CC" w:rsidRDefault="00F523CC" w:rsidP="003D2C94">
      <w:r>
        <w:rPr>
          <w:noProof/>
          <w:lang w:eastAsia="tr-TR"/>
        </w:rPr>
        <w:pict>
          <v:shape id="Resim 560" o:spid="_x0000_s1254" type="#_x0000_t75" style="position:absolute;margin-left:366.35pt;margin-top:11.7pt;width:60.75pt;height:56.1pt;z-index:251673088;visibility:visible">
            <v:imagedata r:id="rId20" o:title=""/>
          </v:shape>
        </w:pict>
      </w:r>
      <w:r>
        <w:rPr>
          <w:noProof/>
          <w:lang w:eastAsia="tr-TR"/>
        </w:rPr>
        <w:pict>
          <v:shape id="Resim 556" o:spid="_x0000_s1255" type="#_x0000_t75" style="position:absolute;margin-left:191.35pt;margin-top:11.7pt;width:95.65pt;height:57.65pt;z-index:251670016;visibility:visible">
            <v:imagedata r:id="rId21" o:title=""/>
          </v:shape>
        </w:pict>
      </w:r>
      <w:r>
        <w:rPr>
          <w:noProof/>
          <w:lang w:eastAsia="tr-TR"/>
        </w:rPr>
        <w:pict>
          <v:shape id="Resim 555" o:spid="_x0000_s1256" type="#_x0000_t75" style="position:absolute;margin-left:17.65pt;margin-top:10.95pt;width:95.7pt;height:57.7pt;z-index:251668992;visibility:visible">
            <v:imagedata r:id="rId21" o:title=""/>
          </v:shape>
        </w:pict>
      </w:r>
    </w:p>
    <w:p w:rsidR="00F523CC" w:rsidRDefault="00F523CC" w:rsidP="003D2C94">
      <w:r>
        <w:rPr>
          <w:noProof/>
          <w:lang w:eastAsia="tr-TR"/>
        </w:rPr>
        <w:pict>
          <v:shape id="Sağ Ok 558" o:spid="_x0000_s1257" type="#_x0000_t13" style="position:absolute;margin-left:318.15pt;margin-top:19.35pt;width:24pt;height:6.7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Bulut Belirtme Çizgisi 557" o:spid="_x0000_s1258" type="#_x0000_t106" style="position:absolute;margin-left:185.25pt;margin-top:8.75pt;width:43.5pt;height:35.2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" adj="6037,18785" fillcolor="window" strokecolor="#4f81bd" strokeweight="2pt">
            <v:textbox>
              <w:txbxContent>
                <w:p w:rsidR="00F523CC" w:rsidRDefault="00F523CC" w:rsidP="0032462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35" o:spid="_x0000_s1259" type="#_x0000_t13" style="position:absolute;margin-left:145.25pt;margin-top:19.35pt;width:24pt;height:6.7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" adj="18563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</w:p>
    <w:p w:rsidR="00F523CC" w:rsidRDefault="00F523CC" w:rsidP="003D2C94">
      <w:r>
        <w:rPr>
          <w:noProof/>
          <w:lang w:eastAsia="tr-TR"/>
        </w:rPr>
        <w:pict>
          <v:line id="Düz Bağlayıcı 570" o:spid="_x0000_s1260" style="position:absolute;z-index:251682304;visibility:visible" from="-40.85pt,23.05pt" to="494.6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" strokecolor="windowText" strokeweight=".25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572" o:spid="_x0000_s1261" style="position:absolute;z-index:251684352;visibility:visible" from="494.7pt,23.05pt" to="494.7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"/>
        </w:pict>
      </w:r>
      <w:r>
        <w:rPr>
          <w:noProof/>
          <w:lang w:eastAsia="tr-TR"/>
        </w:rPr>
        <w:pict>
          <v:line id="Düz Bağlayıcı 571" o:spid="_x0000_s1262" style="position:absolute;z-index:251683328;visibility:visible" from="-40.85pt,23.05pt" to="-40.85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"/>
        </w:pict>
      </w:r>
      <w:r>
        <w:rPr>
          <w:noProof/>
          <w:lang w:eastAsia="tr-TR"/>
        </w:rPr>
        <w:pict>
          <v:shape id="Resim 566" o:spid="_x0000_s1263" type="#_x0000_t75" style="position:absolute;margin-left:194.9pt;margin-top:23.8pt;width:115.25pt;height:55.5pt;z-index:251678208;visibility:visible">
            <v:imagedata r:id="rId22" o:title=""/>
          </v:shape>
        </w:pict>
      </w:r>
      <w:r>
        <w:rPr>
          <w:noProof/>
          <w:lang w:eastAsia="tr-TR"/>
        </w:rPr>
        <w:pict>
          <v:shape id="Resim 564" o:spid="_x0000_s1264" type="#_x0000_t75" style="position:absolute;margin-left:81.1pt;margin-top:22.7pt;width:60.75pt;height:56.05pt;z-index:251676160;visibility:visible">
            <v:imagedata r:id="rId20" o:title=""/>
          </v:shape>
        </w:pict>
      </w:r>
      <w:r>
        <w:rPr>
          <w:noProof/>
          <w:lang w:eastAsia="tr-TR"/>
        </w:rPr>
        <w:pict>
          <v:shape id="Resim 561" o:spid="_x0000_s1265" type="#_x0000_t75" style="position:absolute;margin-left:-31.1pt;margin-top:24.55pt;width:67.15pt;height:55.5pt;z-index:251674112;visibility:visible">
            <v:imagedata r:id="rId6" o:title=""/>
          </v:shape>
        </w:pict>
      </w:r>
    </w:p>
    <w:p w:rsidR="00F523CC" w:rsidRDefault="00F523CC" w:rsidP="003D2C94">
      <w:r>
        <w:rPr>
          <w:noProof/>
          <w:lang w:eastAsia="tr-TR"/>
        </w:rPr>
        <w:pict>
          <v:shape id="Resim 568" o:spid="_x0000_s1266" type="#_x0000_t75" style="position:absolute;margin-left:348.8pt;margin-top:4.75pt;width:131.3pt;height:51.3pt;z-index:251680256;visibility:visible">
            <v:imagedata r:id="rId23" o:title=""/>
          </v:shape>
        </w:pict>
      </w:r>
    </w:p>
    <w:p w:rsidR="00F523CC" w:rsidRPr="0021799E" w:rsidRDefault="00F523CC" w:rsidP="003D2C94">
      <w:pPr>
        <w:rPr>
          <w:rFonts w:ascii="Hand writing Mutlu" w:hAnsi="Hand writing Mutlu"/>
          <w:color w:val="808080"/>
          <w:sz w:val="56"/>
        </w:rPr>
      </w:pPr>
      <w:r>
        <w:rPr>
          <w:noProof/>
          <w:lang w:eastAsia="tr-TR"/>
        </w:rPr>
        <w:pict>
          <v:line id="Düz Bağlayıcı 569" o:spid="_x0000_s1267" style="position:absolute;z-index:251681280;visibility:visible" from="-40.85pt,37.45pt" to="494.6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" strokeweight=".25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Sağ Ok 567" o:spid="_x0000_s1268" type="#_x0000_t13" style="position:absolute;margin-left:318.05pt;margin-top:6.7pt;width:24pt;height:13.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" adj="15525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565" o:spid="_x0000_s1269" type="#_x0000_t13" style="position:absolute;margin-left:153.35pt;margin-top:3.7pt;width:24pt;height:13.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" adj="15525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562" o:spid="_x0000_s1270" style="position:absolute;margin-left:40pt;margin-top:6.7pt;width:26.25pt;height:5.2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</v:rect>
        </w:pict>
      </w:r>
    </w:p>
    <w:p w:rsidR="00F523CC" w:rsidRPr="00795B09" w:rsidRDefault="00F523CC" w:rsidP="00687935">
      <w:pPr>
        <w:ind w:right="-709"/>
        <w:rPr>
          <w:rFonts w:ascii="JaTeK" w:hAnsi="JaTeK"/>
          <w:color w:val="808080"/>
          <w:sz w:val="56"/>
        </w:rPr>
      </w:pPr>
      <w:r>
        <w:rPr>
          <w:noProof/>
          <w:lang w:eastAsia="tr-TR"/>
        </w:rPr>
        <w:pict>
          <v:group id="Grup 376" o:spid="_x0000_s1271" style="position:absolute;margin-left:-25.6pt;margin-top:7.4pt;width:516.4pt;height:36.5pt;z-index:251662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">
            <v:shape id="Freeform 3" o:spid="_x0000_s127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QwocQA&#10;AADcAAAADwAAAGRycy9kb3ducmV2LnhtbESPQWvCQBSE7wX/w/IEb3VTA7FEVxFB6KXQpPb+zL4m&#10;wezbuLsm8d93C4Ueh5n5htnuJ9OJgZxvLSt4WSYgiCurW64VnD9Pz68gfEDW2FkmBQ/ysN/NnraY&#10;aztyQUMZahEh7HNU0ITQ51L6qiGDfml74uh9W2cwROlqqR2OEW46uUqSTBpsOS402NOxoepa3o2C&#10;9+NBXj5Sq4vs63StVlnhbq5QajGfDhsQgabwH/5rv2kF6XoNv2fi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EMK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group id="Group 5" o:spid="_x0000_s12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<v:rect id="Rectangle 6" o:spid="_x0000_s12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9Ic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e9I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YusUA&#10;AADcAAAADwAAAGRycy9kb3ducmV2LnhtbESPT4vCMBTE78J+h/AW9qapFUSqUZZFQQ8K65+Dt0fz&#10;bKvNS0mytX57syB4HGbmN8xs0ZlatOR8ZVnBcJCAIM6trrhQcDys+hMQPiBrrC2Tggd5WMw/ejPM&#10;tL3zL7X7UIgIYZ+hgjKEJpPS5yUZ9APbEEfvYp3BEKUrpHZ4j3BTyzRJxtJgxXGhxIZ+Sspv+z+j&#10;4LQ8t7trWqWbNt+4w3I7etwaVurrs/ueggjUhXf41V5rBaPJEP7P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xi6xQAAANwAAAAPAAAAAAAAAAAAAAAAAJgCAABkcnMv&#10;ZG93bnJldi54bWxQSwUGAAAAAAQABAD1AAAAigMAAAAA&#10;" filled="f" strokecolor="#009dc7" strokeweight=".21847mm">
                  <v:path arrowok="t"/>
                </v:rect>
                <v:rect id="Rectangle 8" o:spid="_x0000_s12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GzcUA&#10;AADcAAAADwAAAGRycy9kb3ducmV2LnhtbESPT4vCMBTE74LfITzBm6ZbQaQaRRYX1sMK/tnD3h7N&#10;s602LyWJtX77jSB4HGbmN8xi1ZlatOR8ZVnBxzgBQZxbXXGh4HT8Gs1A+ICssbZMCh7kYbXs9xaY&#10;aXvnPbWHUIgIYZ+hgjKEJpPS5yUZ9GPbEEfvbJ3BEKUrpHZ4j3BTyzRJptJgxXGhxIY+S8qvh5tR&#10;8Lv5a3eXtEq3bb51x83P5HFtWKnhoFvPQQTqwjv8an9rBZNZCs8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YbN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Freeform 10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shape id="Freeform 17" o:spid="_x0000_s1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Z7v8MA&#10;AADcAAAADwAAAGRycy9kb3ducmV2LnhtbESPQWsCMRSE7wX/Q3hCbzVxkVJWo4gg9mJB23p+bp67&#10;i5uXJUnX3X9vCoLHYWa+YRar3jaiIx9qxxqmEwWCuHCm5lLDz/f27QNEiMgGG8ekYaAAq+XoZYG5&#10;cTc+UHeMpUgQDjlqqGJscylDUZHFMHEtcfIuzluMSfpSGo+3BLeNzJR6lxZrTgsVtrSpqLge/6yG&#10;c/Y1nJU//e4G39l9wNOuVJnWr+N+PQcRqY/P8KP9aTTM1BT+z6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Z7v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<v:shape id="Freeform 29" o:spid="_x0000_s1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36" o:spid="_x0000_s1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5B09">
        <w:rPr>
          <w:rFonts w:ascii="JaTeK" w:hAnsi="JaTeK"/>
          <w:color w:val="808080"/>
          <w:sz w:val="56"/>
        </w:rPr>
        <w:t>lale lale lale lale lale lale lale lale</w:t>
      </w:r>
    </w:p>
    <w:p w:rsidR="00F523CC" w:rsidRPr="00795B09" w:rsidRDefault="00F523CC" w:rsidP="00687935">
      <w:pPr>
        <w:ind w:right="-567"/>
        <w:rPr>
          <w:rFonts w:ascii="JaTeK" w:hAnsi="JaTeK"/>
          <w:color w:val="808080"/>
          <w:sz w:val="56"/>
        </w:rPr>
      </w:pPr>
      <w:r>
        <w:rPr>
          <w:noProof/>
          <w:lang w:eastAsia="tr-TR"/>
        </w:rPr>
        <w:pict>
          <v:group id="Grup 416" o:spid="_x0000_s1311" style="position:absolute;margin-left:-25.6pt;margin-top:7.4pt;width:516.4pt;height:36.5pt;z-index:251663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">
            <v:shape id="Freeform 3" o:spid="_x0000_s13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ZMQA&#10;AADcAAAADwAAAGRycy9kb3ducmV2LnhtbESPzWrDMBCE74W8g9hCbo0cpzjBjRJCwNBLoc7PfWtt&#10;bRNr5Uiq7b59VSj0OMzMN8x2P5lODOR8a1nBcpGAIK6sbrlWcDkXTxsQPiBr7CyTgm/ysN/NHraY&#10;aztyScMp1CJC2OeooAmhz6X0VUMG/cL2xNH7tM5giNLVUjscI9x0Mk2STBpsOS402NOxoep2+jIK&#10;3o4H+fG+srrMrsWtSrPS3V2p1PxxOryACDSF//Bf+1UreF6u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xGG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<v:group id="Group 5" o:spid="_x0000_s13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<v:rect id="Rectangle 6" o:spid="_x0000_s13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vfs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svf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K5c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4rlxQAAANwAAAAPAAAAAAAAAAAAAAAAAJgCAABkcnMv&#10;ZG93bnJldi54bWxQSwUGAAAAAAQABAD1AAAAigMAAAAA&#10;" filled="f" strokecolor="#009dc7" strokeweight=".21847mm">
                  <v:path arrowok="t"/>
                </v:rect>
                <v:rect id="Rectangle 8" o:spid="_x0000_s13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UksUA&#10;AADcAAAADwAAAGRycy9kb3ducmV2LnhtbESPQWsCMRSE74X+h/AK3mrWKEVWo4go1IOFanvw9ti8&#10;7m7dvCxJuq7/vhEEj8PMfMPMl71tREc+1I41jIYZCOLCmZpLDV/H7esURIjIBhvHpOFKAZaL56c5&#10;5sZd+JO6QyxFgnDIUUMVY5tLGYqKLIaha4mT9+O8xZikL6XxeElw20iVZW/SYs1pocKW1hUV58Of&#10;1fC9OXUfv6pWu67Y+eNmP76eW9Z68NKvZiAi9fERvrffjYaJUn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lRSS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shape id="Freeform 10" o:spid="_x0000_s1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shape id="Freeform 17" o:spid="_x0000_s1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Cf8MA&#10;AADcAAAADwAAAGRycy9kb3ducmV2LnhtbESPQWsCMRSE74L/ITzBmyYuUsrWKKUgelGotZ6fm9fd&#10;pZuXJYnr7r9vCoLHYWa+YVab3jaiIx9qxxoWcwWCuHCm5lLD+Ws7ewURIrLBxjFpGCjAZj0erTA3&#10;7s6f1J1iKRKEQ44aqhjbXMpQVGQxzF1LnLwf5y3GJH0pjcd7gttGZkq9SIs1p4UKW/qoqPg93ayG&#10;a3YcrspfvneD7+wh4GVXqkzr6aR/fwMRqY/P8KO9NxqWywX8n0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zCf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shape id="Freeform 29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shape id="Freeform 36" o:spid="_x0000_s1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5B09">
        <w:rPr>
          <w:rFonts w:ascii="JaTeK" w:hAnsi="JaTeK"/>
          <w:color w:val="808080"/>
          <w:sz w:val="56"/>
        </w:rPr>
        <w:t>Lale  Lale Lale Lale Lale Lale</w:t>
      </w:r>
    </w:p>
    <w:p w:rsidR="00F523CC" w:rsidRPr="00795B09" w:rsidRDefault="00F523CC" w:rsidP="003D2C94">
      <w:pPr>
        <w:rPr>
          <w:rFonts w:ascii="JaTeK" w:hAnsi="JaTeK"/>
          <w:color w:val="808080"/>
          <w:sz w:val="56"/>
        </w:rPr>
      </w:pPr>
      <w:r>
        <w:rPr>
          <w:noProof/>
          <w:lang w:eastAsia="tr-TR"/>
        </w:rPr>
        <w:pict>
          <v:group id="Grup 456" o:spid="_x0000_s1351" style="position:absolute;margin-left:-25.6pt;margin-top:7.4pt;width:516.4pt;height:36.5pt;z-index:251664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">
            <v:shape id="Freeform 3" o:spid="_x0000_s13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uhpM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3ga/QN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boa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group id="Group 5" o:spid="_x0000_s13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rect id="Rectangle 6" o:spid="_x0000_s13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Wvs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Wv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0zJc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TMlxQAAANwAAAAPAAAAAAAAAAAAAAAAAJgCAABkcnMv&#10;ZG93bnJldi54bWxQSwUGAAAAAAQABAD1AAAAigMAAAAA&#10;" filled="f" strokecolor="#009dc7" strokeweight=".21847mm">
                  <v:path arrowok="t"/>
                </v:rect>
                <v:rect id="Rectangle 8" o:spid="_x0000_s13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+tUs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8LFL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+tU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<v:shape id="Freeform 10" o:spid="_x0000_s13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<v:shape id="Freeform 17" o:spid="_x0000_s1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45cMA&#10;AADcAAAADwAAAGRycy9kb3ducmV2LnhtbESPQWsCMRSE7wX/Q3hCbzVxKUVWo4gg9lKhVj0/N8/d&#10;xc3LksR199+bQqHHYWa+YRar3jaiIx9qxxqmEwWCuHCm5lLD8Wf7NgMRIrLBxjFpGCjAajl6WWBu&#10;3IO/qTvEUiQIhxw1VDG2uZShqMhimLiWOHlX5y3GJH0pjcdHgttGZkp9SIs1p4UKW9pUVNwOd6vh&#10;ku2Hi/Ln027wnf0KeN6VKtP6ddyv5yAi9fE//Nf+NBreZ1P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45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<v:shape id="Freeform 29" o:spid="_x0000_s1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<v:shape id="Freeform 36" o:spid="_x0000_s1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5B09">
        <w:rPr>
          <w:rFonts w:ascii="JaTeK" w:hAnsi="JaTeK"/>
          <w:color w:val="808080"/>
          <w:sz w:val="56"/>
        </w:rPr>
        <w:t>Lale</w:t>
      </w:r>
    </w:p>
    <w:p w:rsidR="00F523CC" w:rsidRPr="00795B09" w:rsidRDefault="00F523CC" w:rsidP="003D2C94">
      <w:pPr>
        <w:rPr>
          <w:rFonts w:ascii="JaTeK" w:hAnsi="JaTeK"/>
          <w:color w:val="808080"/>
          <w:sz w:val="56"/>
        </w:rPr>
      </w:pPr>
      <w:r>
        <w:rPr>
          <w:noProof/>
          <w:lang w:eastAsia="tr-TR"/>
        </w:rPr>
        <w:pict>
          <v:line id="Düz Bağlayıcı 496" o:spid="_x0000_s1391" style="position:absolute;z-index:251666944;visibility:visible" from="228.4pt,52.15pt" to="228.4pt,2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group id="Grup 497" o:spid="_x0000_s1392" style="position:absolute;margin-left:-25.6pt;margin-top:7.4pt;width:516.4pt;height:36.5pt;z-index:251665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">
            <v:shape id="Freeform 3" o:spid="_x0000_s13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PTMEA&#10;AADcAAAADwAAAGRycy9kb3ducmV2LnhtbERPz2vCMBS+D/wfwhN2m+ncKK42SikIuwxWdfdn89aW&#10;Ni81iVr/e3MY7Pjx/c63kxnElZzvLCt4XSQgiGurO24UHA+7lxUIH5A1DpZJwZ08bDezpxwzbW9c&#10;0XUfGhFD2GeooA1hzKT0dUsG/cKOxJH7tc5giNA1Uju8xXAzyGWSpNJgx7GhxZHKlup+fzEKvspC&#10;nr7frK7Sn11fL9PKnV2l1PN8KtYgAk3hX/zn/tQK3j/i2ngmHgG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9j0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group id="Group 5" o:spid="_x0000_s13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<v:rect id="Rectangle 6" o:spid="_x0000_s13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Hb8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sE0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UdvxQAAANwAAAAPAAAAAAAAAAAAAAAAAJgCAABkcnMv&#10;ZG93bnJldi54bWxQSwUGAAAAAAQABAD1AAAAigMAAAAA&#10;" filled="f" strokecolor="#009dc7" strokeweight=".21847mm">
                  <v:path arrowok="t"/>
                </v:rect>
                <v:rect id="Rectangle 8" o:spid="_x0000_s13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<v:shape id="Freeform 10" o:spid="_x0000_s14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shape id="Freeform 17" o:spid="_x0000_s14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2NcMA&#10;AADcAAAADwAAAGRycy9kb3ducmV2LnhtbESPQWsCMRSE74X+h/AKvdWkgZayGkWEYi8taNXzc/Pc&#10;Xdy8LEm67v57UxA8DjPzDTNbDK4VPYXYeDbwOlEgiEtvG64M7H4/Xz5AxIRssfVMBkaKsJg/Psyw&#10;sP7CG+q3qRIZwrFAA3VKXSFlLGtyGCe+I87eyQeHKctQSRvwkuGulVqpd+mw4bxQY0ermsrz9s8Z&#10;OOqf8ajCYb8eQ+++Ix7WldLGPD8NyymIREO6h2/tL2vgTWv4P5OP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C2N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<v:shape id="Freeform 29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<v:shape id="Freeform 36" o:spid="_x0000_s14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95B09">
        <w:rPr>
          <w:rFonts w:ascii="JaTeK" w:hAnsi="JaTeK"/>
          <w:color w:val="808080"/>
          <w:sz w:val="56"/>
        </w:rPr>
        <w:t>Lale</w:t>
      </w:r>
    </w:p>
    <w:p w:rsidR="00F523CC" w:rsidRPr="00795B09" w:rsidRDefault="00F523CC" w:rsidP="003D2C94">
      <w:pPr>
        <w:ind w:right="-851" w:hanging="567"/>
        <w:rPr>
          <w:rFonts w:ascii="JaTeK" w:hAnsi="JaTeK"/>
          <w:sz w:val="56"/>
        </w:rPr>
      </w:pPr>
      <w:r>
        <w:rPr>
          <w:noProof/>
          <w:lang w:eastAsia="tr-TR"/>
        </w:rPr>
        <w:pict>
          <v:shape id="Resim 545" o:spid="_x0000_s1432" type="#_x0000_t75" style="position:absolute;margin-left:378pt;margin-top:55.9pt;width:43.5pt;height:43.5pt;z-index:251667968;visibility:visible">
            <v:imagedata r:id="rId12" o:title=""/>
          </v:shape>
        </w:pict>
      </w:r>
      <w:r w:rsidRPr="00795B09">
        <w:rPr>
          <w:rFonts w:ascii="JaTeK" w:hAnsi="JaTeK"/>
          <w:sz w:val="56"/>
        </w:rPr>
        <w:t>Ela Lale el ele.       Ela ala lale al.</w:t>
      </w:r>
    </w:p>
    <w:p w:rsidR="00F523CC" w:rsidRPr="00795B09" w:rsidRDefault="00F523CC" w:rsidP="00193476">
      <w:pPr>
        <w:ind w:right="-567" w:hanging="567"/>
        <w:rPr>
          <w:rFonts w:ascii="JaTeK" w:hAnsi="JaTeK"/>
          <w:sz w:val="56"/>
        </w:rPr>
      </w:pPr>
      <w:r w:rsidRPr="00795B09">
        <w:rPr>
          <w:rFonts w:ascii="JaTeK" w:hAnsi="JaTeK"/>
          <w:sz w:val="56"/>
        </w:rPr>
        <w:t>Lale Ela</w:t>
      </w:r>
      <w:r>
        <w:rPr>
          <w:rFonts w:ascii="JaTeK" w:hAnsi="JaTeK"/>
          <w:sz w:val="56"/>
        </w:rPr>
        <w:t xml:space="preserve"> 3</w:t>
      </w:r>
      <w:r w:rsidRPr="00795B09">
        <w:rPr>
          <w:rFonts w:ascii="JaTeK" w:hAnsi="JaTeK"/>
          <w:sz w:val="56"/>
        </w:rPr>
        <w:t xml:space="preserve"> </w:t>
      </w:r>
      <w:r w:rsidRPr="002E03BD">
        <w:rPr>
          <w:rFonts w:ascii="JaTeK" w:hAnsi="JaTeK"/>
          <w:sz w:val="66"/>
          <w:szCs w:val="66"/>
        </w:rPr>
        <w:pict>
          <v:shape id="_x0000_i1027" type="#_x0000_t75" alt="" style="width:36.75pt;height:34.5pt">
            <v:imagedata r:id="rId24" r:href="rId25"/>
          </v:shape>
        </w:pict>
      </w:r>
      <w:r w:rsidRPr="00795B09">
        <w:rPr>
          <w:rFonts w:ascii="JaTeK" w:hAnsi="JaTeK"/>
          <w:sz w:val="56"/>
        </w:rPr>
        <w:t xml:space="preserve">elle.  </w:t>
      </w:r>
      <w:r>
        <w:rPr>
          <w:rFonts w:ascii="JaTeK" w:hAnsi="JaTeK"/>
          <w:sz w:val="56"/>
        </w:rPr>
        <w:t xml:space="preserve"> Lale Ela     </w:t>
      </w:r>
      <w:r w:rsidRPr="00795B09">
        <w:rPr>
          <w:rFonts w:ascii="JaTeK" w:hAnsi="JaTeK"/>
          <w:sz w:val="56"/>
        </w:rPr>
        <w:t>al.</w:t>
      </w:r>
    </w:p>
    <w:p w:rsidR="00F523CC" w:rsidRPr="00795B09" w:rsidRDefault="00F523CC" w:rsidP="003D2C94">
      <w:pPr>
        <w:ind w:hanging="567"/>
        <w:rPr>
          <w:rFonts w:ascii="JaTeK" w:hAnsi="JaTeK"/>
          <w:sz w:val="56"/>
        </w:rPr>
      </w:pPr>
      <w:r w:rsidRPr="00795B09">
        <w:rPr>
          <w:rFonts w:ascii="JaTeK" w:hAnsi="JaTeK"/>
          <w:sz w:val="56"/>
        </w:rPr>
        <w:t xml:space="preserve">Lale Ela el ele.      Ela, al lale al. </w:t>
      </w:r>
    </w:p>
    <w:p w:rsidR="00F523CC" w:rsidRPr="00795B09" w:rsidRDefault="00F523CC" w:rsidP="00193476">
      <w:pPr>
        <w:ind w:hanging="567"/>
        <w:rPr>
          <w:rFonts w:ascii="JaTeK" w:hAnsi="JaTeK"/>
          <w:sz w:val="56"/>
        </w:rPr>
      </w:pPr>
      <w:r>
        <w:rPr>
          <w:noProof/>
          <w:lang w:eastAsia="tr-TR"/>
        </w:rPr>
        <w:pict>
          <v:roundrect id="Yuvarlatılmış Dikdörtgen 2" o:spid="_x0000_s1433" style="position:absolute;margin-left:-54pt;margin-top:44.9pt;width:549.15pt;height:108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" filled="f" strokecolor="#8064a2" strokeweight=".25pt">
            <v:textbox>
              <w:txbxContent>
                <w:p w:rsidR="00F523CC" w:rsidRPr="00B92E7C" w:rsidRDefault="00F523CC" w:rsidP="00B92E7C">
                  <w:pPr>
                    <w:rPr>
                      <w:b/>
                    </w:rPr>
                  </w:pPr>
                  <w:r w:rsidRPr="00B92E7C">
                    <w:rPr>
                      <w:b/>
                    </w:rPr>
                    <w:t>Sayın veli…. Ela – Lale-  al- ala -  el -ele  -la  -elle   sözcüklerini  defterlerine 1 satır yazdıralım. Bol bol okutalım. Metin cümlelerini bol bol okutalım.Öğrencilerimizin defterlerinin köşelerine düzelterek  ataş takalım.Yırtık olanları yapıştıralım.</w:t>
                  </w:r>
                  <w:r>
                    <w:rPr>
                      <w:b/>
                    </w:rPr>
                    <w:t>Temiz ve düzenli olma alışkanlığı şimdi kazanmalılardır.</w:t>
                  </w:r>
                  <w:r w:rsidRPr="00B92E7C">
                    <w:rPr>
                      <w:b/>
                    </w:rPr>
                    <w:t>Mini mini birler 5. sayı sayfa 1</w:t>
                  </w:r>
                  <w:r>
                    <w:rPr>
                      <w:b/>
                    </w:rPr>
                    <w:t>1</w:t>
                  </w:r>
                  <w:r w:rsidRPr="00B92E7C">
                    <w:rPr>
                      <w:b/>
                    </w:rPr>
                    <w:t xml:space="preserve">-12 yatıralım.Zaman zaman </w:t>
                  </w:r>
                  <w:r>
                    <w:rPr>
                      <w:b/>
                    </w:rPr>
                    <w:t xml:space="preserve"> fırsat buldukça </w:t>
                  </w:r>
                  <w:r w:rsidRPr="00B92E7C">
                    <w:rPr>
                      <w:b/>
                    </w:rPr>
                    <w:t>öğrendiğimiz kelime ve sesleri söyleyerek (e- el- ele –elle –el ele a- al- ala –ela- lale-)</w:t>
                  </w:r>
                  <w:r>
                    <w:rPr>
                      <w:b/>
                    </w:rPr>
                    <w:t xml:space="preserve"> veya cümle (Ela lale elle.) gibi bakmadan yazdırma </w:t>
                  </w:r>
                  <w:r w:rsidRPr="00B92E7C">
                    <w:rPr>
                      <w:b/>
                    </w:rPr>
                    <w:t xml:space="preserve"> çalışmaları yaptıralım.</w:t>
                  </w:r>
                  <w:r>
                    <w:rPr>
                      <w:b/>
                    </w:rPr>
                    <w:t>Defterlerindeki ,sınıfta  yaptırdığımız çalışmaları  fırsat buldukça tekrar ettirelim.</w:t>
                  </w:r>
                </w:p>
              </w:txbxContent>
            </v:textbox>
          </v:roundrect>
        </w:pict>
      </w:r>
      <w:r w:rsidRPr="00795B09">
        <w:rPr>
          <w:rFonts w:ascii="JaTeK" w:hAnsi="JaTeK"/>
          <w:sz w:val="56"/>
        </w:rPr>
        <w:t>Elle Lale,</w:t>
      </w:r>
      <w:r w:rsidRPr="00795B09">
        <w:rPr>
          <w:rFonts w:ascii="JaTeK" w:hAnsi="JaTeK"/>
          <w:sz w:val="66"/>
          <w:szCs w:val="66"/>
        </w:rPr>
        <w:t xml:space="preserve"> </w:t>
      </w:r>
      <w:r w:rsidRPr="002E03BD">
        <w:rPr>
          <w:rFonts w:ascii="JaTeK" w:hAnsi="JaTeK"/>
          <w:sz w:val="66"/>
          <w:szCs w:val="66"/>
        </w:rPr>
        <w:pict>
          <v:shape id="_x0000_i1028" type="#_x0000_t75" alt="" style="width:43.5pt;height:36pt;mso-wrap-distance-left:7.5pt;mso-wrap-distance-top:7.5pt;mso-wrap-distance-right:7.5pt;mso-wrap-distance-bottom:7.5pt">
            <v:imagedata r:id="rId26" r:href="rId27"/>
          </v:shape>
        </w:pict>
      </w:r>
      <w:r w:rsidRPr="00795B09">
        <w:rPr>
          <w:rFonts w:ascii="JaTeK" w:hAnsi="JaTeK"/>
          <w:sz w:val="56"/>
        </w:rPr>
        <w:t xml:space="preserve">elle. </w:t>
      </w:r>
      <w:r>
        <w:rPr>
          <w:rFonts w:ascii="JaTeK" w:hAnsi="JaTeK"/>
          <w:sz w:val="56"/>
        </w:rPr>
        <w:t xml:space="preserve">  </w:t>
      </w:r>
      <w:r w:rsidRPr="00795B09">
        <w:rPr>
          <w:rFonts w:ascii="JaTeK" w:hAnsi="JaTeK"/>
          <w:sz w:val="56"/>
        </w:rPr>
        <w:t xml:space="preserve">Lale, 2 el elle.   </w:t>
      </w:r>
    </w:p>
    <w:sectPr w:rsidR="00F523CC" w:rsidRPr="00795B09" w:rsidSect="00795B09">
      <w:pgSz w:w="11906" w:h="16838"/>
      <w:pgMar w:top="1417" w:right="1417" w:bottom="899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3CC" w:rsidRDefault="00F523CC" w:rsidP="00777922">
      <w:pPr>
        <w:spacing w:after="0" w:line="240" w:lineRule="auto"/>
      </w:pPr>
      <w:r>
        <w:separator/>
      </w:r>
    </w:p>
  </w:endnote>
  <w:endnote w:type="continuationSeparator" w:id="1">
    <w:p w:rsidR="00F523CC" w:rsidRDefault="00F523CC" w:rsidP="00777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3CC" w:rsidRDefault="00F523CC" w:rsidP="00777922">
      <w:pPr>
        <w:spacing w:after="0" w:line="240" w:lineRule="auto"/>
      </w:pPr>
      <w:r>
        <w:separator/>
      </w:r>
    </w:p>
  </w:footnote>
  <w:footnote w:type="continuationSeparator" w:id="1">
    <w:p w:rsidR="00F523CC" w:rsidRDefault="00F523CC" w:rsidP="007779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922"/>
    <w:rsid w:val="00193476"/>
    <w:rsid w:val="00194EF2"/>
    <w:rsid w:val="001F05CA"/>
    <w:rsid w:val="0021799E"/>
    <w:rsid w:val="002E03BD"/>
    <w:rsid w:val="0032462C"/>
    <w:rsid w:val="0032786A"/>
    <w:rsid w:val="003A3551"/>
    <w:rsid w:val="003C03F5"/>
    <w:rsid w:val="003D2C94"/>
    <w:rsid w:val="00402931"/>
    <w:rsid w:val="0045217E"/>
    <w:rsid w:val="00544431"/>
    <w:rsid w:val="00687935"/>
    <w:rsid w:val="00777922"/>
    <w:rsid w:val="00795B09"/>
    <w:rsid w:val="00884610"/>
    <w:rsid w:val="00994497"/>
    <w:rsid w:val="00A61859"/>
    <w:rsid w:val="00A75DD0"/>
    <w:rsid w:val="00AB275C"/>
    <w:rsid w:val="00AC3CAF"/>
    <w:rsid w:val="00B021CB"/>
    <w:rsid w:val="00B26516"/>
    <w:rsid w:val="00B277CD"/>
    <w:rsid w:val="00B92E7C"/>
    <w:rsid w:val="00B9623D"/>
    <w:rsid w:val="00BF6336"/>
    <w:rsid w:val="00C66335"/>
    <w:rsid w:val="00CB4984"/>
    <w:rsid w:val="00CB60BA"/>
    <w:rsid w:val="00DB70CE"/>
    <w:rsid w:val="00E708A0"/>
    <w:rsid w:val="00F13910"/>
    <w:rsid w:val="00F17B1E"/>
    <w:rsid w:val="00F52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7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792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779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7792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75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5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wmf"/><Relationship Id="rId25" Type="http://schemas.openxmlformats.org/officeDocument/2006/relationships/image" Target="http://www.calwestgroup.com/cartoonclips/AC_Volume_1/Food/cherriescol-1.jpg" TargetMode="External"/><Relationship Id="rId2" Type="http://schemas.openxmlformats.org/officeDocument/2006/relationships/settings" Target="settings.xml"/><Relationship Id="rId16" Type="http://schemas.openxmlformats.org/officeDocument/2006/relationships/image" Target="http://www.hasslefreeclipart.com/clipart_garden/images/flowers_tulip.gif" TargetMode="External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http://www.calwestgroup.com/cartoonclips/AC_Volume_1/Food/Apple.g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jpeg"/><Relationship Id="rId22" Type="http://schemas.openxmlformats.org/officeDocument/2006/relationships/image" Target="media/image15.emf"/><Relationship Id="rId27" Type="http://schemas.openxmlformats.org/officeDocument/2006/relationships/image" Target="http://www.webstarwest.com/Blossoms/Enzian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145</Words>
  <Characters>832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dc:description/>
  <cp:lastModifiedBy>Keser</cp:lastModifiedBy>
  <cp:revision>3</cp:revision>
  <cp:lastPrinted>2013-11-04T22:31:00Z</cp:lastPrinted>
  <dcterms:created xsi:type="dcterms:W3CDTF">2013-11-05T20:21:00Z</dcterms:created>
  <dcterms:modified xsi:type="dcterms:W3CDTF">2013-11-05T20:26:00Z</dcterms:modified>
</cp:coreProperties>
</file>