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8E" w:rsidRDefault="008B638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6" type="#_x0000_t202" style="position:absolute;margin-left:-47.75pt;margin-top:-50.45pt;width:557.5pt;height:782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" fillcolor="window" strokecolor="windowText" strokeweight="2pt">
            <v:textbox>
              <w:txbxContent>
                <w:p w:rsidR="008B638E" w:rsidRDefault="008B638E" w:rsidP="00C05CA9">
                  <w:pPr>
                    <w:jc w:val="center"/>
                    <w:rPr>
                      <w:rFonts w:ascii="ALFABET98" w:hAnsi="ALFABET98" w:cs="Aharoni"/>
                      <w:b/>
                      <w:noProof/>
                      <w:color w:val="C00000"/>
                      <w:sz w:val="32"/>
                      <w:szCs w:val="32"/>
                      <w:lang w:bidi="he-IL"/>
                    </w:rPr>
                  </w:pPr>
                  <w:r w:rsidRPr="00CE273A">
                    <w:rPr>
                      <w:noProof/>
                      <w:color w:val="C0000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" o:spid="_x0000_i1040" type="#_x0000_t75" style="width:36pt;height:37.5pt;visibility:visible">
                        <v:imagedata r:id="rId5" o:title=""/>
                      </v:shape>
                    </w:pict>
                  </w:r>
                  <w:bookmarkStart w:id="0" w:name="_GoBack"/>
                  <w:bookmarkEnd w:id="0"/>
                  <w:r w:rsidRPr="006E2D9D">
                    <w:rPr>
                      <w:rFonts w:ascii="ALFABET98" w:hAnsi="ALFABET98" w:cs="Aharoni"/>
                      <w:b/>
                      <w:noProof/>
                      <w:color w:val="C00000"/>
                      <w:sz w:val="32"/>
                      <w:szCs w:val="32"/>
                      <w:lang w:bidi="he-IL"/>
                    </w:rPr>
                    <w:t>Eklemler</w:t>
                  </w:r>
                  <w:r>
                    <w:rPr>
                      <w:rFonts w:ascii="ALFABET98 Tur" w:hAnsi="ALFABET98 Tur" w:cs="Aharoni"/>
                      <w:b/>
                      <w:noProof/>
                      <w:color w:val="C00000"/>
                      <w:sz w:val="32"/>
                      <w:szCs w:val="32"/>
                      <w:lang w:bidi="he-IL"/>
                    </w:rPr>
                    <w:t xml:space="preserve"> ve İskeletimiz</w:t>
                  </w:r>
                  <w:r w:rsidRPr="00CE273A">
                    <w:rPr>
                      <w:noProof/>
                      <w:color w:val="C00000"/>
                      <w:lang w:eastAsia="tr-TR"/>
                    </w:rPr>
                    <w:pict>
                      <v:shape id="Resim 15" o:spid="_x0000_i1041" type="#_x0000_t75" style="width:36pt;height:37.5pt;visibility:visible">
                        <v:imagedata r:id="rId5" o:title=""/>
                      </v:shape>
                    </w:pict>
                  </w:r>
                </w:p>
                <w:p w:rsidR="008B638E" w:rsidRPr="00036312" w:rsidRDefault="008B638E" w:rsidP="00C05CA9">
                  <w:pPr>
                    <w:jc w:val="center"/>
                    <w:rPr>
                      <w:rFonts w:ascii="ALFABET98" w:hAnsi="ALFABET98" w:cs="Aharoni"/>
                      <w:b/>
                      <w:noProof/>
                      <w:color w:val="C00000"/>
                      <w:sz w:val="26"/>
                      <w:szCs w:val="26"/>
                      <w:lang w:bidi="he-IL"/>
                    </w:rPr>
                  </w:pPr>
                  <w:r w:rsidRPr="00CE273A">
                    <w:rPr>
                      <w:rFonts w:ascii="ALFABET98 Tur" w:hAnsi="ALFABET98 Tur" w:cs="Aharoni"/>
                      <w:b/>
                      <w:noProof/>
                      <w:color w:val="365F91"/>
                      <w:sz w:val="28"/>
                      <w:szCs w:val="28"/>
                      <w:lang w:bidi="he-IL"/>
                    </w:rPr>
                    <w:t xml:space="preserve">Aşağıda  </w:t>
                  </w:r>
                  <w:r w:rsidRPr="00CE273A">
                    <w:rPr>
                      <w:rFonts w:ascii="ALFABET98 Tur" w:hAnsi="ALFABET98 Tur" w:cs="Aharoni"/>
                      <w:b/>
                      <w:noProof/>
                      <w:color w:val="365F91"/>
                      <w:sz w:val="26"/>
                      <w:szCs w:val="26"/>
                      <w:lang w:bidi="he-IL"/>
                    </w:rPr>
                    <w:t xml:space="preserve">verilen cümleler doğru ise </w:t>
                  </w:r>
                  <w:r w:rsidRPr="00036312">
                    <w:rPr>
                      <w:rFonts w:ascii="ALFABET98" w:hAnsi="ALFABET98" w:cs="Aharoni"/>
                      <w:b/>
                      <w:noProof/>
                      <w:color w:val="C00000"/>
                      <w:sz w:val="26"/>
                      <w:szCs w:val="26"/>
                      <w:lang w:bidi="he-IL"/>
                    </w:rPr>
                    <w:t xml:space="preserve">D </w:t>
                  </w:r>
                  <w:r w:rsidRPr="00CE273A">
                    <w:rPr>
                      <w:rFonts w:ascii="ALFABET98 Tur" w:hAnsi="ALFABET98 Tur" w:cs="Aharoni"/>
                      <w:b/>
                      <w:noProof/>
                      <w:color w:val="365F91"/>
                      <w:sz w:val="26"/>
                      <w:szCs w:val="26"/>
                      <w:lang w:bidi="he-IL"/>
                    </w:rPr>
                    <w:t xml:space="preserve">, yanlış ise </w:t>
                  </w:r>
                  <w:r w:rsidRPr="00036312">
                    <w:rPr>
                      <w:rFonts w:ascii="ALFABET98" w:hAnsi="ALFABET98" w:cs="Aharoni"/>
                      <w:b/>
                      <w:noProof/>
                      <w:color w:val="C00000"/>
                      <w:sz w:val="26"/>
                      <w:szCs w:val="26"/>
                      <w:lang w:bidi="he-IL"/>
                    </w:rPr>
                    <w:t>Y</w:t>
                  </w:r>
                  <w:r w:rsidRPr="00CE273A">
                    <w:rPr>
                      <w:rFonts w:ascii="ALFABET98 Tur" w:hAnsi="ALFABET98 Tur" w:cs="Aharoni"/>
                      <w:b/>
                      <w:noProof/>
                      <w:color w:val="365F91"/>
                      <w:sz w:val="26"/>
                      <w:szCs w:val="26"/>
                      <w:lang w:bidi="he-IL"/>
                    </w:rPr>
                    <w:t xml:space="preserve"> görselini işaretleyiniz</w:t>
                  </w:r>
                  <w:r w:rsidRPr="00036312">
                    <w:rPr>
                      <w:rFonts w:ascii="ALFABET98" w:hAnsi="ALFABET98" w:cs="Aharoni"/>
                      <w:b/>
                      <w:noProof/>
                      <w:color w:val="C00000"/>
                      <w:sz w:val="26"/>
                      <w:szCs w:val="26"/>
                      <w:lang w:bidi="he-IL"/>
                    </w:rPr>
                    <w:t>.</w:t>
                  </w:r>
                </w:p>
                <w:p w:rsidR="008B638E" w:rsidRPr="00D40E63" w:rsidRDefault="008B638E" w:rsidP="00C05CA9">
                  <w:pPr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</w:pPr>
                  <w:r w:rsidRPr="00CE273A">
                    <w:rPr>
                      <w:rFonts w:ascii="ALFABET98" w:hAnsi="ALFABET98"/>
                      <w:b/>
                      <w:noProof/>
                      <w:sz w:val="26"/>
                      <w:szCs w:val="26"/>
                      <w:lang w:eastAsia="tr-TR"/>
                    </w:rPr>
                    <w:pict>
                      <v:shape id="Resim 2" o:spid="_x0000_i1042" type="#_x0000_t75" style="width:32.25pt;height:40.5pt;visibility:visible">
                        <v:imagedata r:id="rId6" o:title=""/>
                      </v:shape>
                    </w:pict>
                  </w:r>
                  <w:r w:rsidRPr="00CE273A">
                    <w:rPr>
                      <w:rFonts w:ascii="ALFABET98" w:hAnsi="ALFABET98"/>
                      <w:b/>
                      <w:noProof/>
                      <w:sz w:val="26"/>
                      <w:szCs w:val="26"/>
                      <w:lang w:eastAsia="tr-TR"/>
                    </w:rPr>
                    <w:pict>
                      <v:shape id="Resim 3" o:spid="_x0000_i1043" type="#_x0000_t75" style="width:31.5pt;height:42pt;visibility:visible">
                        <v:imagedata r:id="rId7" o:title=""/>
                      </v:shape>
                    </w:pict>
                  </w:r>
                  <w:r w:rsidRPr="00036312">
                    <w:rPr>
                      <w:rFonts w:ascii="ALFABET98 Tur" w:hAnsi="ALFABET98 Tur"/>
                      <w:b/>
                      <w:noProof/>
                      <w:sz w:val="26"/>
                      <w:szCs w:val="26"/>
                    </w:rPr>
                    <w:t xml:space="preserve"> </w:t>
                  </w: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  <w:sz w:val="26"/>
                      <w:szCs w:val="26"/>
                    </w:rPr>
                    <w:t xml:space="preserve">İskeletimizi oluşturan kemiklerin birbirine bağlı olduğu bölümlere 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  <w:t>eklem denir.</w:t>
                  </w:r>
                </w:p>
                <w:p w:rsidR="008B638E" w:rsidRPr="00D40E63" w:rsidRDefault="008B638E" w:rsidP="00C05CA9">
                  <w:pPr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</w:pP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4" o:spid="_x0000_i1044" type="#_x0000_t75" style="width:32.25pt;height:40.5pt;visibility:visible">
                        <v:imagedata r:id="rId6" o:title=""/>
                      </v:shape>
                    </w:pic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5" o:spid="_x0000_i1045" type="#_x0000_t75" style="width:31.5pt;height:42pt;visibility:visible">
                        <v:imagedata r:id="rId7" o:title=""/>
                      </v:shape>
                    </w:pic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  <w:t xml:space="preserve">Eklemler haraket kabiliyetlerine göre 4 ‘ e </w:t>
                  </w: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  <w:sz w:val="26"/>
                      <w:szCs w:val="26"/>
                    </w:rPr>
                    <w:t>ayrılır.</w:t>
                  </w:r>
                </w:p>
                <w:p w:rsidR="008B638E" w:rsidRPr="00D40E63" w:rsidRDefault="008B638E" w:rsidP="00C05CA9">
                  <w:pPr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</w:pP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6" o:spid="_x0000_i1046" type="#_x0000_t75" style="width:32.25pt;height:40.5pt;visibility:visible">
                        <v:imagedata r:id="rId6" o:title=""/>
                      </v:shape>
                    </w:pic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7" o:spid="_x0000_i1047" type="#_x0000_t75" style="width:31.5pt;height:42pt;visibility:visible">
                        <v:imagedata r:id="rId7" o:title=""/>
                      </v:shape>
                    </w:pic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  <w:t>Vücudumuzdaki bütün eklemler hareket eder.</w:t>
                  </w:r>
                  <w:r w:rsidRPr="00D40E63">
                    <w:rPr>
                      <w:noProof/>
                      <w:color w:val="FF0000"/>
                      <w:sz w:val="26"/>
                      <w:szCs w:val="26"/>
                    </w:rPr>
                    <w:t xml:space="preserve"> </w:t>
                  </w:r>
                </w:p>
                <w:p w:rsidR="008B638E" w:rsidRPr="00D40E63" w:rsidRDefault="008B638E" w:rsidP="00C05CA9">
                  <w:pPr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</w:pP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8" o:spid="_x0000_i1048" type="#_x0000_t75" style="width:32.25pt;height:40.5pt;visibility:visible">
                        <v:imagedata r:id="rId6" o:title=""/>
                      </v:shape>
                    </w:pic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9" o:spid="_x0000_i1049" type="#_x0000_t75" style="width:31.5pt;height:42pt;visibility:visible">
                        <v:imagedata r:id="rId7" o:title=""/>
                      </v:shape>
                    </w:pict>
                  </w: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  <w:sz w:val="26"/>
                      <w:szCs w:val="26"/>
                    </w:rPr>
                    <w:t xml:space="preserve">Kafatası ve kalça kemiğimiz 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  <w:t>oynar eklemlerdir.</w:t>
                  </w:r>
                </w:p>
                <w:p w:rsidR="008B638E" w:rsidRPr="00D40E63" w:rsidRDefault="008B638E" w:rsidP="00C05CA9">
                  <w:pPr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</w:pP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10" o:spid="_x0000_i1050" type="#_x0000_t75" style="width:32.25pt;height:40.5pt;visibility:visible">
                        <v:imagedata r:id="rId6" o:title=""/>
                      </v:shape>
                    </w:pic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11" o:spid="_x0000_i1051" type="#_x0000_t75" style="width:31.5pt;height:42pt;visibility:visible">
                        <v:imagedata r:id="rId7" o:title=""/>
                      </v:shape>
                    </w:pict>
                  </w: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  <w:sz w:val="26"/>
                      <w:szCs w:val="26"/>
                    </w:rPr>
                    <w:t>Yarı oynar eklemler  omurga ve göğüs kafesimizde  bulunur.Hareketleri sınırlıdır.</w:t>
                  </w:r>
                </w:p>
                <w:p w:rsidR="008B638E" w:rsidRPr="00D40E63" w:rsidRDefault="008B638E" w:rsidP="00C05CA9">
                  <w:pPr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</w:pP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12" o:spid="_x0000_i1052" type="#_x0000_t75" style="width:32.25pt;height:40.5pt;visibility:visible">
                        <v:imagedata r:id="rId6" o:title=""/>
                      </v:shape>
                    </w:pic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pict>
                      <v:shape id="Resim 13" o:spid="_x0000_i1053" type="#_x0000_t75" style="width:31.5pt;height:42pt;visibility:visible">
                        <v:imagedata r:id="rId7" o:title=""/>
                      </v:shape>
                    </w:pict>
                  </w: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  <w:sz w:val="26"/>
                      <w:szCs w:val="26"/>
                    </w:rPr>
                    <w:t xml:space="preserve">Kol ve bacak kemikleri arasında bulunan eklemler 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26"/>
                      <w:szCs w:val="26"/>
                    </w:rPr>
                    <w:t>oynar eklemlerdir.</w:t>
                  </w:r>
                </w:p>
                <w:p w:rsidR="008B638E" w:rsidRPr="00D40E63" w:rsidRDefault="008B638E" w:rsidP="00C05CA9">
                  <w:pPr>
                    <w:jc w:val="center"/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</w:pP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  <w:sz w:val="30"/>
                      <w:szCs w:val="30"/>
                    </w:rPr>
                    <w:t>İskeletimizin görevleri nelerdir?</w:t>
                  </w:r>
                </w:p>
                <w:p w:rsidR="008B638E" w:rsidRPr="00D40E63" w:rsidRDefault="008B638E" w:rsidP="00C05CA9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</w:pP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 xml:space="preserve">. </w:t>
                  </w:r>
                </w:p>
                <w:p w:rsidR="008B638E" w:rsidRPr="00D40E63" w:rsidRDefault="008B638E" w:rsidP="00C05CA9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</w:pP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 xml:space="preserve">. </w:t>
                  </w:r>
                </w:p>
                <w:p w:rsidR="008B638E" w:rsidRPr="00D40E63" w:rsidRDefault="008B638E" w:rsidP="00C05CA9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</w:pP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 xml:space="preserve">. </w:t>
                  </w:r>
                </w:p>
                <w:p w:rsidR="008B638E" w:rsidRPr="00D40E63" w:rsidRDefault="008B638E" w:rsidP="00C05CA9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</w:pP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>.</w:t>
                  </w:r>
                </w:p>
                <w:p w:rsidR="008B638E" w:rsidRPr="00D40E63" w:rsidRDefault="008B638E" w:rsidP="00C05CA9">
                  <w:pPr>
                    <w:pStyle w:val="ListParagraph"/>
                    <w:jc w:val="center"/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</w:pPr>
                </w:p>
                <w:p w:rsidR="008B638E" w:rsidRPr="00D40E63" w:rsidRDefault="008B638E" w:rsidP="00C05CA9">
                  <w:pPr>
                    <w:pStyle w:val="ListParagraph"/>
                    <w:jc w:val="center"/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</w:pP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  <w:sz w:val="30"/>
                      <w:szCs w:val="30"/>
                    </w:rPr>
                    <w:t>İskeletimizde bulunan  kemikler kaça ayrılır ? Açıklayınız ve örnek veriniz.</w:t>
                  </w:r>
                </w:p>
                <w:p w:rsidR="008B638E" w:rsidRPr="00D40E63" w:rsidRDefault="008B638E" w:rsidP="00D40E63">
                  <w:pPr>
                    <w:rPr>
                      <w:color w:val="FF0000"/>
                    </w:rPr>
                  </w:pP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>.</w:t>
                  </w: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>.</w:t>
                  </w: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>.</w:t>
                  </w: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</w:t>
                  </w:r>
                  <w:hyperlink r:id="rId8" w:history="1">
                    <w:r w:rsidRPr="00D40E63">
                      <w:rPr>
                        <w:rStyle w:val="Hyperlink"/>
                        <w:color w:val="FF0000"/>
                      </w:rPr>
                      <w:t>www.sorubak.com</w:t>
                    </w:r>
                  </w:hyperlink>
                  <w:r w:rsidRPr="00D40E63">
                    <w:rPr>
                      <w:color w:val="FF0000"/>
                    </w:rPr>
                    <w:t xml:space="preserve"> </w:t>
                  </w:r>
                </w:p>
                <w:p w:rsidR="008B638E" w:rsidRPr="00D40E63" w:rsidRDefault="008B638E" w:rsidP="00C05CA9">
                  <w:pPr>
                    <w:pStyle w:val="ListParagraph"/>
                    <w:jc w:val="center"/>
                    <w:rPr>
                      <w:rFonts w:ascii="ALFABET98" w:hAnsi="ALFABET98"/>
                      <w:b/>
                      <w:noProof/>
                      <w:color w:val="FF0000"/>
                    </w:rPr>
                  </w:pPr>
                  <w:r w:rsidRPr="00D40E63">
                    <w:rPr>
                      <w:rFonts w:ascii="Times New Roman" w:hAnsi="Times New Roman"/>
                      <w:b/>
                      <w:noProof/>
                      <w:color w:val="FF0000"/>
                      <w:sz w:val="30"/>
                      <w:szCs w:val="30"/>
                    </w:rPr>
                    <w:t>………………………………………………………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  <w:sz w:val="30"/>
                      <w:szCs w:val="30"/>
                    </w:rPr>
                    <w:t>.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</w:rPr>
                    <w:t>Anne kalbi,</w:t>
                  </w:r>
                  <w:r w:rsidRPr="00D40E63">
                    <w:rPr>
                      <w:rFonts w:ascii="ALFABET98 Tur" w:hAnsi="ALFABET98 Tur"/>
                      <w:b/>
                      <w:noProof/>
                      <w:color w:val="FF0000"/>
                    </w:rPr>
                    <w:t xml:space="preserve"> çocuğun okuludur</w:t>
                  </w:r>
                  <w:r w:rsidRPr="00D40E63">
                    <w:rPr>
                      <w:rFonts w:ascii="ALFABET98" w:hAnsi="ALFABET98"/>
                      <w:b/>
                      <w:noProof/>
                      <w:color w:val="FF0000"/>
                    </w:rPr>
                    <w:t>. (Henry WARD)</w:t>
                  </w:r>
                </w:p>
                <w:p w:rsidR="008B638E" w:rsidRPr="00593223" w:rsidRDefault="008B638E" w:rsidP="00C05CA9">
                  <w:pPr>
                    <w:pStyle w:val="ListParagraph"/>
                    <w:jc w:val="right"/>
                    <w:rPr>
                      <w:rFonts w:ascii="ALFABET98" w:hAnsi="ALFABET98"/>
                      <w:b/>
                      <w:noProof/>
                      <w:sz w:val="30"/>
                      <w:szCs w:val="30"/>
                    </w:rPr>
                  </w:pPr>
                  <w:r w:rsidRPr="00CE273A">
                    <w:rPr>
                      <w:rFonts w:ascii="ALFABET98" w:hAnsi="ALFABET98"/>
                      <w:b/>
                      <w:noProof/>
                      <w:sz w:val="30"/>
                      <w:szCs w:val="30"/>
                      <w:lang w:eastAsia="tr-TR"/>
                    </w:rPr>
                    <w:pict>
                      <v:shape id="Resim 14" o:spid="_x0000_i1054" type="#_x0000_t75" style="width:55.5pt;height:26.25pt;visibility:visible">
                        <v:imagedata r:id="rId9" o:title=""/>
                      </v:shape>
                    </w:pict>
                  </w:r>
                </w:p>
                <w:p w:rsidR="008B638E" w:rsidRPr="00593223" w:rsidRDefault="008B638E" w:rsidP="00C05CA9">
                  <w:pPr>
                    <w:pStyle w:val="ListParagraph"/>
                    <w:jc w:val="center"/>
                    <w:rPr>
                      <w:rFonts w:ascii="ALFABET98" w:hAnsi="ALFABET98"/>
                      <w:b/>
                      <w:noProof/>
                      <w:color w:val="C00000"/>
                      <w:sz w:val="30"/>
                      <w:szCs w:val="30"/>
                    </w:rPr>
                  </w:pPr>
                </w:p>
              </w:txbxContent>
            </v:textbox>
          </v:shape>
        </w:pict>
      </w:r>
    </w:p>
    <w:sectPr w:rsidR="008B638E" w:rsidSect="00C05CA9"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52362"/>
    <w:multiLevelType w:val="hybridMultilevel"/>
    <w:tmpl w:val="B36CDB1A"/>
    <w:lvl w:ilvl="0" w:tplc="2E90CBB4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CA9"/>
    <w:rsid w:val="00036312"/>
    <w:rsid w:val="00593223"/>
    <w:rsid w:val="00682A65"/>
    <w:rsid w:val="006E2D9D"/>
    <w:rsid w:val="007E4BFA"/>
    <w:rsid w:val="008410EF"/>
    <w:rsid w:val="008B638E"/>
    <w:rsid w:val="00951B4D"/>
    <w:rsid w:val="00C05CA9"/>
    <w:rsid w:val="00CE273A"/>
    <w:rsid w:val="00D40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CA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05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5C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05CA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D40E6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0</Words>
  <Characters>1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EROM</dc:creator>
  <cp:keywords/>
  <dc:description/>
  <cp:lastModifiedBy>BİRSEN</cp:lastModifiedBy>
  <cp:revision>2</cp:revision>
  <dcterms:created xsi:type="dcterms:W3CDTF">2014-09-23T19:47:00Z</dcterms:created>
  <dcterms:modified xsi:type="dcterms:W3CDTF">2015-10-05T18:37:00Z</dcterms:modified>
</cp:coreProperties>
</file>