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AA" w:rsidRPr="00EB5020" w:rsidRDefault="000628AA" w:rsidP="00CA2F69">
      <w:pPr>
        <w:rPr>
          <w:color w:val="000000"/>
          <w:sz w:val="22"/>
          <w:szCs w:val="22"/>
        </w:rPr>
        <w:sectPr w:rsidR="000628AA" w:rsidRPr="00EB5020" w:rsidSect="00FA580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pPr w:leftFromText="141" w:rightFromText="141" w:vertAnchor="page" w:horzAnchor="margin" w:tblpY="391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954"/>
        <w:gridCol w:w="1976"/>
      </w:tblGrid>
      <w:tr w:rsidR="000628AA" w:rsidRPr="00EB5020" w:rsidTr="00FB30D5">
        <w:trPr>
          <w:trHeight w:val="301"/>
        </w:trPr>
        <w:tc>
          <w:tcPr>
            <w:tcW w:w="2518" w:type="dxa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  <w:r w:rsidRPr="00EB5020">
              <w:rPr>
                <w:color w:val="000000"/>
                <w:sz w:val="22"/>
                <w:szCs w:val="22"/>
              </w:rPr>
              <w:t xml:space="preserve">Adı:                    </w:t>
            </w:r>
          </w:p>
        </w:tc>
        <w:tc>
          <w:tcPr>
            <w:tcW w:w="5954" w:type="dxa"/>
            <w:vMerge w:val="restart"/>
            <w:vAlign w:val="center"/>
          </w:tcPr>
          <w:p w:rsidR="000628AA" w:rsidRPr="00EB5020" w:rsidRDefault="000628AA" w:rsidP="00FB30D5">
            <w:pPr>
              <w:jc w:val="center"/>
              <w:rPr>
                <w:color w:val="FF0000"/>
                <w:sz w:val="22"/>
                <w:szCs w:val="22"/>
              </w:rPr>
            </w:pPr>
            <w:r w:rsidRPr="00EB5020">
              <w:rPr>
                <w:color w:val="FF0000"/>
                <w:sz w:val="22"/>
                <w:szCs w:val="22"/>
              </w:rPr>
              <w:t>3. SINIFLAR FEN BİLİMLERİ DERSİ</w:t>
            </w:r>
          </w:p>
          <w:p w:rsidR="000628AA" w:rsidRPr="00EB5020" w:rsidRDefault="000628AA" w:rsidP="00FB30D5">
            <w:pPr>
              <w:jc w:val="center"/>
              <w:rPr>
                <w:color w:val="FF0000"/>
                <w:sz w:val="22"/>
                <w:szCs w:val="22"/>
              </w:rPr>
            </w:pPr>
            <w:r w:rsidRPr="00EB5020">
              <w:rPr>
                <w:color w:val="FF0000"/>
                <w:sz w:val="22"/>
                <w:szCs w:val="22"/>
              </w:rPr>
              <w:t xml:space="preserve">1. DÖNEM </w:t>
            </w:r>
          </w:p>
          <w:p w:rsidR="000628AA" w:rsidRPr="00EB5020" w:rsidRDefault="000628AA" w:rsidP="00EB5020">
            <w:pPr>
              <w:rPr>
                <w:color w:val="000000"/>
                <w:sz w:val="22"/>
                <w:szCs w:val="22"/>
              </w:rPr>
            </w:pPr>
            <w:r w:rsidRPr="00EB5020">
              <w:rPr>
                <w:color w:val="FF0000"/>
                <w:sz w:val="22"/>
                <w:szCs w:val="22"/>
              </w:rPr>
              <w:t>Konu: Duyu Organlarımız ve Görevleri</w:t>
            </w:r>
            <w:r w:rsidRPr="00EB502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76" w:type="dxa"/>
            <w:vAlign w:val="center"/>
          </w:tcPr>
          <w:p w:rsidR="000628AA" w:rsidRPr="00EB5020" w:rsidRDefault="000628AA" w:rsidP="00FB30D5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628AA" w:rsidRPr="00EB5020" w:rsidTr="00FB30D5">
        <w:trPr>
          <w:trHeight w:val="244"/>
        </w:trPr>
        <w:tc>
          <w:tcPr>
            <w:tcW w:w="2518" w:type="dxa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  <w:r w:rsidRPr="00EB5020">
              <w:rPr>
                <w:color w:val="000000"/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5954" w:type="dxa"/>
            <w:vMerge/>
            <w:vAlign w:val="center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vAlign w:val="center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  <w:r w:rsidRPr="00EB5020">
              <w:rPr>
                <w:color w:val="000000"/>
                <w:sz w:val="22"/>
                <w:szCs w:val="22"/>
              </w:rPr>
              <w:t>PUAN:</w:t>
            </w:r>
          </w:p>
        </w:tc>
      </w:tr>
      <w:tr w:rsidR="000628AA" w:rsidRPr="00EB5020" w:rsidTr="00FB30D5">
        <w:trPr>
          <w:trHeight w:val="235"/>
        </w:trPr>
        <w:tc>
          <w:tcPr>
            <w:tcW w:w="2518" w:type="dxa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  <w:r w:rsidRPr="00EB5020">
              <w:rPr>
                <w:color w:val="000000"/>
                <w:sz w:val="22"/>
                <w:szCs w:val="22"/>
              </w:rPr>
              <w:t xml:space="preserve">Sınıf: 3 –    No:                           </w:t>
            </w:r>
          </w:p>
        </w:tc>
        <w:tc>
          <w:tcPr>
            <w:tcW w:w="5954" w:type="dxa"/>
            <w:vMerge/>
            <w:vAlign w:val="center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76" w:type="dxa"/>
            <w:vMerge/>
            <w:vAlign w:val="center"/>
          </w:tcPr>
          <w:p w:rsidR="000628AA" w:rsidRPr="00EB5020" w:rsidRDefault="000628AA" w:rsidP="00FB30D5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0628AA" w:rsidRPr="00EB5020" w:rsidRDefault="000628AA" w:rsidP="00E47DD4">
      <w:pPr>
        <w:ind w:right="-214"/>
        <w:rPr>
          <w:color w:val="000000"/>
          <w:sz w:val="22"/>
          <w:szCs w:val="22"/>
        </w:rPr>
      </w:pP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1-) Duyu organlarımız sayesinde çevremizdeki nesnelerin; 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 I – Renk 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II – Ses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III – Koku</w:t>
      </w:r>
    </w:p>
    <w:p w:rsidR="000628AA" w:rsidRPr="00EB5020" w:rsidRDefault="000628AA" w:rsidP="00D06730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gibi özelliklerinden hangilerini algılayabiliriz?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I ve II               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B) II ve III             </w:t>
      </w:r>
    </w:p>
    <w:p w:rsidR="000628AA" w:rsidRPr="00EB5020" w:rsidRDefault="000628AA" w:rsidP="009D3141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C) I – II ve III</w:t>
      </w:r>
    </w:p>
    <w:p w:rsidR="000628AA" w:rsidRPr="00EB5020" w:rsidRDefault="000628AA" w:rsidP="00E47DD4">
      <w:pPr>
        <w:rPr>
          <w:color w:val="000000"/>
          <w:sz w:val="22"/>
          <w:szCs w:val="22"/>
        </w:rPr>
      </w:pPr>
    </w:p>
    <w:p w:rsidR="000628AA" w:rsidRPr="00EB5020" w:rsidRDefault="000628AA" w:rsidP="00C663D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2-) Aşağıdakilerden hangisi duyu organlarımızdan biri </w:t>
      </w:r>
      <w:r w:rsidRPr="00EB5020">
        <w:rPr>
          <w:color w:val="000000"/>
          <w:sz w:val="22"/>
          <w:szCs w:val="22"/>
          <w:u w:val="single"/>
        </w:rPr>
        <w:t>değildir?</w:t>
      </w:r>
      <w:r w:rsidRPr="00EB5020">
        <w:rPr>
          <w:color w:val="000000"/>
          <w:sz w:val="22"/>
          <w:szCs w:val="22"/>
        </w:rPr>
        <w:t xml:space="preserve"> </w:t>
      </w:r>
    </w:p>
    <w:p w:rsidR="000628AA" w:rsidRPr="00EB5020" w:rsidRDefault="000628AA" w:rsidP="00C663D6">
      <w:pPr>
        <w:rPr>
          <w:color w:val="000000"/>
          <w:sz w:val="22"/>
          <w:szCs w:val="22"/>
        </w:rPr>
      </w:pPr>
    </w:p>
    <w:p w:rsidR="000628AA" w:rsidRPr="00EB5020" w:rsidRDefault="000628AA" w:rsidP="00C663D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Göz                                          </w:t>
      </w:r>
    </w:p>
    <w:p w:rsidR="000628AA" w:rsidRPr="00EB5020" w:rsidRDefault="000628AA" w:rsidP="00C663D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B) Kalp </w:t>
      </w:r>
    </w:p>
    <w:p w:rsidR="000628AA" w:rsidRPr="00EB5020" w:rsidRDefault="000628AA" w:rsidP="00F7630A">
      <w:pPr>
        <w:ind w:right="96"/>
        <w:jc w:val="both"/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C) Deri </w:t>
      </w:r>
    </w:p>
    <w:p w:rsidR="000628AA" w:rsidRPr="00EB5020" w:rsidRDefault="000628AA" w:rsidP="00F7630A">
      <w:pPr>
        <w:ind w:right="96"/>
        <w:jc w:val="both"/>
        <w:rPr>
          <w:color w:val="000000"/>
          <w:sz w:val="22"/>
          <w:szCs w:val="22"/>
        </w:rPr>
      </w:pPr>
    </w:p>
    <w:p w:rsidR="000628AA" w:rsidRPr="00EB5020" w:rsidRDefault="000628AA" w:rsidP="00D06730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3-) 1 – Kulak       a – Cisimlerin yumuşaklığını    </w:t>
      </w:r>
    </w:p>
    <w:p w:rsidR="000628AA" w:rsidRPr="00EB5020" w:rsidRDefault="000628AA" w:rsidP="00D06730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2 – Göz           b – Cisimlerin çıkardığı sesler</w:t>
      </w:r>
    </w:p>
    <w:p w:rsidR="000628AA" w:rsidRPr="00EB5020" w:rsidRDefault="000628AA" w:rsidP="00C71C05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3 – Deri           c – Cisimlerin renkleri </w:t>
      </w:r>
    </w:p>
    <w:p w:rsidR="000628AA" w:rsidRPr="00EB5020" w:rsidRDefault="000628AA" w:rsidP="00CD4D00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Duyu organlarımız ile cisimlerin bu organlarla algılayabildiğimiz özellikleri eşleştirilecektir. Buna göre hangi e</w:t>
      </w:r>
      <w:r w:rsidRPr="00EB5020">
        <w:rPr>
          <w:color w:val="000000"/>
          <w:sz w:val="22"/>
          <w:szCs w:val="22"/>
        </w:rPr>
        <w:t>ş</w:t>
      </w:r>
      <w:r w:rsidRPr="00EB5020">
        <w:rPr>
          <w:color w:val="000000"/>
          <w:sz w:val="22"/>
          <w:szCs w:val="22"/>
        </w:rPr>
        <w:t>leştirme doğru olur?</w:t>
      </w:r>
    </w:p>
    <w:p w:rsidR="000628AA" w:rsidRPr="00EB5020" w:rsidRDefault="000628AA" w:rsidP="00CD4D00">
      <w:pPr>
        <w:rPr>
          <w:color w:val="000000"/>
          <w:sz w:val="22"/>
          <w:szCs w:val="22"/>
        </w:rPr>
      </w:pPr>
    </w:p>
    <w:p w:rsidR="000628AA" w:rsidRPr="00EB5020" w:rsidRDefault="000628AA" w:rsidP="00D06730">
      <w:pPr>
        <w:rPr>
          <w:color w:val="000000"/>
          <w:sz w:val="22"/>
          <w:szCs w:val="22"/>
        </w:rPr>
      </w:pPr>
      <w:r>
        <w:rPr>
          <w:noProof/>
        </w:rPr>
        <w:pict>
          <v:line id="_x0000_s1026" style="position:absolute;flip:y;z-index:251656192" from="135.65pt,8.45pt" to="180.65pt,8.45pt" strokeweight="1pt">
            <v:stroke endarrow="block"/>
          </v:line>
        </w:pict>
      </w:r>
      <w:r>
        <w:rPr>
          <w:noProof/>
        </w:rPr>
        <w:pict>
          <v:line id="_x0000_s1027" style="position:absolute;flip:y;z-index:251655168" from="49.4pt,8.45pt" to="94.4pt,8.45pt" strokeweight="1pt">
            <v:stroke endarrow="block"/>
          </v:line>
        </w:pict>
      </w:r>
      <w:r w:rsidRPr="00EB5020">
        <w:rPr>
          <w:color w:val="000000"/>
          <w:sz w:val="22"/>
          <w:szCs w:val="22"/>
        </w:rPr>
        <w:t xml:space="preserve">A) 1 – b                  2 – a                  3 – c </w:t>
      </w:r>
    </w:p>
    <w:p w:rsidR="000628AA" w:rsidRPr="00EB5020" w:rsidRDefault="000628AA" w:rsidP="00D06730">
      <w:pPr>
        <w:rPr>
          <w:color w:val="000000"/>
          <w:sz w:val="22"/>
          <w:szCs w:val="22"/>
        </w:rPr>
      </w:pPr>
      <w:r>
        <w:rPr>
          <w:noProof/>
        </w:rPr>
        <w:pict>
          <v:line id="_x0000_s1028" style="position:absolute;flip:y;z-index:251658240" from="135.65pt,9.25pt" to="180.65pt,9.25pt" strokeweight="1pt">
            <v:stroke endarrow="block"/>
          </v:line>
        </w:pict>
      </w:r>
      <w:r>
        <w:rPr>
          <w:noProof/>
        </w:rPr>
        <w:pict>
          <v:line id="_x0000_s1029" style="position:absolute;flip:y;z-index:251657216" from="49.4pt,9.25pt" to="94.4pt,9.25pt" strokeweight="1pt">
            <v:stroke endarrow="block"/>
          </v:line>
        </w:pict>
      </w:r>
      <w:r w:rsidRPr="00EB5020">
        <w:rPr>
          <w:color w:val="000000"/>
          <w:sz w:val="22"/>
          <w:szCs w:val="22"/>
        </w:rPr>
        <w:t xml:space="preserve">B) 1 – c                  2 – b                  3 – a </w:t>
      </w:r>
    </w:p>
    <w:p w:rsidR="000628AA" w:rsidRPr="00EB5020" w:rsidRDefault="000628AA" w:rsidP="00C71C05">
      <w:pPr>
        <w:rPr>
          <w:color w:val="000000"/>
          <w:sz w:val="22"/>
          <w:szCs w:val="22"/>
        </w:rPr>
      </w:pPr>
      <w:r>
        <w:rPr>
          <w:noProof/>
        </w:rPr>
        <w:pict>
          <v:line id="_x0000_s1030" style="position:absolute;flip:y;z-index:251660288" from="135.65pt,10.05pt" to="180.65pt,10.05pt" strokeweight="1pt">
            <v:stroke endarrow="block"/>
          </v:line>
        </w:pict>
      </w:r>
      <w:r>
        <w:rPr>
          <w:noProof/>
        </w:rPr>
        <w:pict>
          <v:line id="_x0000_s1031" style="position:absolute;flip:y;z-index:251659264" from="49.4pt,10.05pt" to="94.4pt,10.05pt" strokeweight="1pt">
            <v:stroke endarrow="block"/>
          </v:line>
        </w:pict>
      </w:r>
      <w:r w:rsidRPr="00EB5020">
        <w:rPr>
          <w:color w:val="000000"/>
          <w:sz w:val="22"/>
          <w:szCs w:val="22"/>
        </w:rPr>
        <w:t xml:space="preserve">C) 1 – b                  2 – c                  3 – a </w:t>
      </w:r>
    </w:p>
    <w:p w:rsidR="000628AA" w:rsidRPr="00EB5020" w:rsidRDefault="000628AA" w:rsidP="00B632AA">
      <w:pPr>
        <w:rPr>
          <w:color w:val="000000"/>
          <w:sz w:val="22"/>
          <w:szCs w:val="22"/>
        </w:rPr>
      </w:pPr>
    </w:p>
    <w:p w:rsidR="000628AA" w:rsidRPr="00EB5020" w:rsidRDefault="000628AA" w:rsidP="00B632AA">
      <w:pPr>
        <w:rPr>
          <w:color w:val="000000"/>
          <w:sz w:val="22"/>
          <w:szCs w:val="22"/>
        </w:rPr>
      </w:pPr>
    </w:p>
    <w:p w:rsidR="000628AA" w:rsidRPr="00EB5020" w:rsidRDefault="000628AA" w:rsidP="009B4029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4-) 1 – Varlıkların kokusunu algılar</w:t>
      </w:r>
    </w:p>
    <w:p w:rsidR="000628AA" w:rsidRPr="00EB5020" w:rsidRDefault="000628AA" w:rsidP="009B4029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2 – Çevremizdeki sesleri algılamamızı sağlar.</w:t>
      </w:r>
    </w:p>
    <w:p w:rsidR="000628AA" w:rsidRPr="00EB5020" w:rsidRDefault="000628AA" w:rsidP="009B4029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3 – Nefes almamızı sağlar.</w:t>
      </w:r>
    </w:p>
    <w:p w:rsidR="000628AA" w:rsidRPr="00EB5020" w:rsidRDefault="000628AA" w:rsidP="007047D5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Numaralandırılmış ifadelerden hangisi diğerlerinden </w:t>
      </w:r>
      <w:r w:rsidRPr="00EB5020">
        <w:rPr>
          <w:color w:val="000000"/>
          <w:sz w:val="22"/>
          <w:szCs w:val="22"/>
          <w:u w:val="single"/>
        </w:rPr>
        <w:t>farklı bir duyu</w:t>
      </w:r>
      <w:r w:rsidRPr="00EB5020">
        <w:rPr>
          <w:color w:val="000000"/>
          <w:sz w:val="22"/>
          <w:szCs w:val="22"/>
        </w:rPr>
        <w:t xml:space="preserve"> organımızın görevidir?</w:t>
      </w:r>
    </w:p>
    <w:p w:rsidR="000628AA" w:rsidRPr="00EB5020" w:rsidRDefault="000628AA" w:rsidP="007047D5">
      <w:pPr>
        <w:rPr>
          <w:color w:val="000000"/>
          <w:sz w:val="22"/>
          <w:szCs w:val="22"/>
        </w:rPr>
      </w:pPr>
    </w:p>
    <w:p w:rsidR="000628AA" w:rsidRPr="00EB5020" w:rsidRDefault="000628AA" w:rsidP="009B4029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A) 1                           B) 2                        C) 3</w:t>
      </w:r>
    </w:p>
    <w:p w:rsidR="000628AA" w:rsidRPr="00EB5020" w:rsidRDefault="000628AA" w:rsidP="00B12538">
      <w:pPr>
        <w:rPr>
          <w:color w:val="000000"/>
          <w:sz w:val="22"/>
          <w:szCs w:val="22"/>
        </w:rPr>
      </w:pPr>
    </w:p>
    <w:p w:rsidR="000628AA" w:rsidRPr="00EB5020" w:rsidRDefault="000628AA" w:rsidP="00B12538">
      <w:pPr>
        <w:rPr>
          <w:color w:val="000000"/>
          <w:sz w:val="22"/>
          <w:szCs w:val="22"/>
        </w:rPr>
      </w:pPr>
    </w:p>
    <w:p w:rsidR="000628AA" w:rsidRPr="00EB5020" w:rsidRDefault="000628AA" w:rsidP="004C5B4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5-) Aşağıdakilerden hangisini dilimizle </w:t>
      </w:r>
      <w:r w:rsidRPr="00EB5020">
        <w:rPr>
          <w:color w:val="000000"/>
          <w:sz w:val="22"/>
          <w:szCs w:val="22"/>
          <w:u w:val="single"/>
        </w:rPr>
        <w:t>algılamayız?</w:t>
      </w:r>
    </w:p>
    <w:p w:rsidR="000628AA" w:rsidRPr="00EB5020" w:rsidRDefault="000628AA" w:rsidP="004C5B4B">
      <w:pPr>
        <w:rPr>
          <w:color w:val="000000"/>
          <w:sz w:val="22"/>
          <w:szCs w:val="22"/>
        </w:rPr>
      </w:pPr>
    </w:p>
    <w:p w:rsidR="000628AA" w:rsidRPr="00EB5020" w:rsidRDefault="000628AA" w:rsidP="004C5B4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Portakalın turuncu olduğunu      </w:t>
      </w:r>
    </w:p>
    <w:p w:rsidR="000628AA" w:rsidRPr="00EB5020" w:rsidRDefault="000628AA" w:rsidP="004C5B4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B) Turşunun ekşi olduğunu      </w:t>
      </w:r>
    </w:p>
    <w:p w:rsidR="000628AA" w:rsidRPr="00EB5020" w:rsidRDefault="000628AA" w:rsidP="004C5B4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C) Baklavanın tatlı olduğunu </w:t>
      </w:r>
    </w:p>
    <w:p w:rsidR="000628AA" w:rsidRPr="00EB5020" w:rsidRDefault="000628AA" w:rsidP="004C5B4B">
      <w:pPr>
        <w:rPr>
          <w:color w:val="000000"/>
          <w:sz w:val="22"/>
          <w:szCs w:val="22"/>
        </w:rPr>
      </w:pPr>
    </w:p>
    <w:p w:rsidR="000628AA" w:rsidRPr="00EB5020" w:rsidRDefault="000628AA" w:rsidP="00C663D6">
      <w:pPr>
        <w:rPr>
          <w:color w:val="000000"/>
          <w:sz w:val="22"/>
          <w:szCs w:val="22"/>
        </w:rPr>
      </w:pP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6-) Çevremizdeki varlıkların; 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 I – Biçimini 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 II – Uzaklığını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    III – Sıcaklığını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gözlerimiz sayesinde algılarız.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Gözlerin görmesi ile ilgili yukarıdaki ifadelerden hangisi çıkarılırsa doğru bir ifade olur? 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</w:p>
    <w:p w:rsidR="000628AA" w:rsidRPr="00EB5020" w:rsidRDefault="000628AA" w:rsidP="00A00758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A) I                           B) II                        C) III</w:t>
      </w:r>
    </w:p>
    <w:p w:rsidR="000628AA" w:rsidRPr="00EB5020" w:rsidRDefault="000628AA" w:rsidP="00BD170B">
      <w:pPr>
        <w:rPr>
          <w:color w:val="000000"/>
          <w:sz w:val="22"/>
          <w:szCs w:val="22"/>
        </w:rPr>
      </w:pPr>
    </w:p>
    <w:p w:rsidR="000628AA" w:rsidRPr="00EB5020" w:rsidRDefault="000628AA" w:rsidP="00CD4D00">
      <w:pPr>
        <w:rPr>
          <w:color w:val="000000"/>
          <w:sz w:val="22"/>
          <w:szCs w:val="22"/>
        </w:rPr>
      </w:pPr>
    </w:p>
    <w:p w:rsidR="000628AA" w:rsidRPr="00EB5020" w:rsidRDefault="000628AA" w:rsidP="00CD4D00">
      <w:pPr>
        <w:rPr>
          <w:color w:val="000000"/>
          <w:sz w:val="22"/>
          <w:szCs w:val="22"/>
        </w:rPr>
      </w:pPr>
    </w:p>
    <w:p w:rsidR="000628AA" w:rsidRPr="00EB5020" w:rsidRDefault="000628AA" w:rsidP="000D656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7-) İşitme engeli kişiler, iletişim kurabilmek için hangi duyularından yararlanabilirler?</w:t>
      </w:r>
    </w:p>
    <w:p w:rsidR="000628AA" w:rsidRPr="00EB5020" w:rsidRDefault="000628AA" w:rsidP="000D6566">
      <w:pPr>
        <w:ind w:left="360"/>
        <w:rPr>
          <w:color w:val="000000"/>
          <w:sz w:val="22"/>
          <w:szCs w:val="22"/>
        </w:rPr>
      </w:pPr>
    </w:p>
    <w:p w:rsidR="000628AA" w:rsidRPr="00EB5020" w:rsidRDefault="000628AA" w:rsidP="00A00758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Deri (El)                 Göz                            </w:t>
      </w:r>
    </w:p>
    <w:p w:rsidR="000628AA" w:rsidRPr="00EB5020" w:rsidRDefault="000628AA" w:rsidP="00EB5020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Burun                     Dil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                      </w:t>
      </w:r>
      <w:r w:rsidRPr="00EB5020">
        <w:rPr>
          <w:color w:val="000000"/>
          <w:sz w:val="22"/>
          <w:szCs w:val="22"/>
        </w:rPr>
        <w:t>C) Göz                         Burun</w:t>
      </w:r>
    </w:p>
    <w:p w:rsidR="000628AA" w:rsidRPr="00EB5020" w:rsidRDefault="000628AA" w:rsidP="008B1576">
      <w:pPr>
        <w:rPr>
          <w:color w:val="000000"/>
          <w:sz w:val="22"/>
          <w:szCs w:val="22"/>
        </w:rPr>
      </w:pPr>
    </w:p>
    <w:p w:rsidR="000628AA" w:rsidRPr="00EB5020" w:rsidRDefault="000628AA" w:rsidP="000D656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8-) Göz sağlığımız için aşağıdakilerden hangisini yapmak daha doğru olur?</w:t>
      </w:r>
    </w:p>
    <w:p w:rsidR="000628AA" w:rsidRPr="00EB5020" w:rsidRDefault="000628AA" w:rsidP="000D6566">
      <w:pPr>
        <w:rPr>
          <w:color w:val="000000"/>
          <w:sz w:val="22"/>
          <w:szCs w:val="22"/>
        </w:rPr>
      </w:pPr>
    </w:p>
    <w:p w:rsidR="000628AA" w:rsidRPr="00EB5020" w:rsidRDefault="000628AA" w:rsidP="000D656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Televizyonu yakından izlemek                                         </w:t>
      </w:r>
    </w:p>
    <w:p w:rsidR="000628AA" w:rsidRPr="00EB5020" w:rsidRDefault="000628AA" w:rsidP="000D656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Güneşli havalarda, güneş gözlüğü kullanmak</w:t>
      </w:r>
    </w:p>
    <w:p w:rsidR="000628AA" w:rsidRPr="00EB5020" w:rsidRDefault="000628AA" w:rsidP="000D6566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C) Az ışıkta kitap okumak</w:t>
      </w:r>
    </w:p>
    <w:p w:rsidR="000628AA" w:rsidRPr="00EB5020" w:rsidRDefault="000628AA" w:rsidP="00CE7F79">
      <w:pPr>
        <w:rPr>
          <w:color w:val="000000"/>
          <w:sz w:val="22"/>
          <w:szCs w:val="22"/>
        </w:rPr>
      </w:pPr>
    </w:p>
    <w:p w:rsidR="000628AA" w:rsidRPr="00EB5020" w:rsidRDefault="000628AA" w:rsidP="00CE7F79">
      <w:pPr>
        <w:rPr>
          <w:color w:val="000000"/>
          <w:sz w:val="22"/>
          <w:szCs w:val="22"/>
        </w:rPr>
      </w:pPr>
    </w:p>
    <w:p w:rsidR="000628AA" w:rsidRPr="00EB5020" w:rsidRDefault="000628AA" w:rsidP="008E46D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9-) Duyu organlarımızın sağlığını korumak için öncelikle …………… ve ………… dikkat etmeliyiz. Bu cümlede noktalı yerler aşağıdakilerle tamamlandığında hangisi </w:t>
      </w:r>
      <w:r w:rsidRPr="00EB5020">
        <w:rPr>
          <w:color w:val="000000"/>
          <w:sz w:val="22"/>
          <w:szCs w:val="22"/>
          <w:u w:val="single"/>
        </w:rPr>
        <w:t xml:space="preserve">dışarıda </w:t>
      </w:r>
      <w:r w:rsidRPr="00EB5020">
        <w:rPr>
          <w:color w:val="000000"/>
          <w:sz w:val="22"/>
          <w:szCs w:val="22"/>
        </w:rPr>
        <w:t>kalır?</w:t>
      </w:r>
    </w:p>
    <w:p w:rsidR="000628AA" w:rsidRPr="00EB5020" w:rsidRDefault="000628AA" w:rsidP="00084A92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beslenmemize                                                    </w:t>
      </w:r>
    </w:p>
    <w:p w:rsidR="000628AA" w:rsidRPr="00EB5020" w:rsidRDefault="000628AA" w:rsidP="00084A92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temizliğimize</w:t>
      </w:r>
    </w:p>
    <w:p w:rsidR="000628AA" w:rsidRPr="00EB5020" w:rsidRDefault="000628AA" w:rsidP="00084A92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C) oyunlarımıza</w:t>
      </w:r>
    </w:p>
    <w:p w:rsidR="000628AA" w:rsidRPr="00EB5020" w:rsidRDefault="000628AA" w:rsidP="00F65EB5">
      <w:pPr>
        <w:rPr>
          <w:color w:val="000000"/>
          <w:sz w:val="22"/>
          <w:szCs w:val="22"/>
        </w:rPr>
      </w:pPr>
    </w:p>
    <w:p w:rsidR="000628AA" w:rsidRPr="00EB5020" w:rsidRDefault="000628AA" w:rsidP="00F65EB5">
      <w:pPr>
        <w:rPr>
          <w:color w:val="000000"/>
          <w:sz w:val="22"/>
          <w:szCs w:val="22"/>
        </w:rPr>
      </w:pPr>
    </w:p>
    <w:p w:rsidR="000628AA" w:rsidRPr="00EB5020" w:rsidRDefault="000628AA" w:rsidP="00262C2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10-) I – Sert cisimlerle, ucu sivri eşyalarla karıştırmamalıyız.  </w:t>
      </w:r>
    </w:p>
    <w:p w:rsidR="000628AA" w:rsidRPr="00EB5020" w:rsidRDefault="000628AA" w:rsidP="00262C2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II – Soğuk havalarda dışarı çıkarken korumalıyız. </w:t>
      </w:r>
    </w:p>
    <w:p w:rsidR="000628AA" w:rsidRPr="00EB5020" w:rsidRDefault="000628AA" w:rsidP="00262C2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III – Yüksek sesli ortamlarda bulunmamalıyız.</w:t>
      </w:r>
    </w:p>
    <w:p w:rsidR="000628AA" w:rsidRPr="00EB5020" w:rsidRDefault="000628AA" w:rsidP="00C26CCF">
      <w:pPr>
        <w:ind w:right="-214"/>
        <w:rPr>
          <w:color w:val="000000"/>
          <w:sz w:val="22"/>
          <w:szCs w:val="22"/>
        </w:rPr>
      </w:pPr>
    </w:p>
    <w:p w:rsidR="000628AA" w:rsidRPr="00EB5020" w:rsidRDefault="000628AA" w:rsidP="00C26CCF">
      <w:pPr>
        <w:ind w:right="-214"/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Yukarıda verilenler hangi duyu organımızın sağlığını korumakla ilgilidir?</w:t>
      </w:r>
    </w:p>
    <w:p w:rsidR="000628AA" w:rsidRPr="00EB5020" w:rsidRDefault="000628AA" w:rsidP="00C26CCF">
      <w:pPr>
        <w:rPr>
          <w:color w:val="000000"/>
          <w:sz w:val="22"/>
          <w:szCs w:val="22"/>
        </w:rPr>
      </w:pPr>
    </w:p>
    <w:p w:rsidR="000628AA" w:rsidRPr="00EB5020" w:rsidRDefault="000628AA" w:rsidP="00C26CC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Burun </w:t>
      </w:r>
    </w:p>
    <w:p w:rsidR="000628AA" w:rsidRPr="00EB5020" w:rsidRDefault="000628AA" w:rsidP="00C26CC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Kulak</w:t>
      </w:r>
    </w:p>
    <w:p w:rsidR="000628AA" w:rsidRPr="00EB5020" w:rsidRDefault="000628AA" w:rsidP="00BA3FD5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C) Dil</w:t>
      </w:r>
    </w:p>
    <w:p w:rsidR="000628AA" w:rsidRPr="00EB5020" w:rsidRDefault="000628AA" w:rsidP="00BA3FD5">
      <w:pPr>
        <w:rPr>
          <w:color w:val="000000"/>
          <w:sz w:val="22"/>
          <w:szCs w:val="22"/>
        </w:rPr>
      </w:pPr>
    </w:p>
    <w:p w:rsidR="000628AA" w:rsidRPr="00EB5020" w:rsidRDefault="000628AA" w:rsidP="00BA3FD5">
      <w:pPr>
        <w:rPr>
          <w:color w:val="000000"/>
          <w:sz w:val="22"/>
          <w:szCs w:val="22"/>
        </w:rPr>
      </w:pPr>
    </w:p>
    <w:p w:rsidR="000628AA" w:rsidRPr="00EB5020" w:rsidRDefault="000628AA" w:rsidP="0033537D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11-) Aşağıdakilerden hangisi görme duyumuzu güçlendirmek için sıkça tüketmemiz gereken yiyeceklerdendir?</w:t>
      </w:r>
    </w:p>
    <w:p w:rsidR="000628AA" w:rsidRPr="00EB5020" w:rsidRDefault="000628AA" w:rsidP="0033537D">
      <w:pPr>
        <w:rPr>
          <w:color w:val="000000"/>
          <w:sz w:val="22"/>
          <w:szCs w:val="22"/>
        </w:rPr>
      </w:pPr>
    </w:p>
    <w:p w:rsidR="000628AA" w:rsidRPr="00EB5020" w:rsidRDefault="000628AA" w:rsidP="0033537D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Havuç   </w:t>
      </w:r>
    </w:p>
    <w:p w:rsidR="000628AA" w:rsidRPr="00EB5020" w:rsidRDefault="000628AA" w:rsidP="0033537D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Çikolata</w:t>
      </w:r>
    </w:p>
    <w:p w:rsidR="000628AA" w:rsidRPr="00EB5020" w:rsidRDefault="000628AA" w:rsidP="0033537D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C) Kızarmış patates   </w:t>
      </w:r>
    </w:p>
    <w:p w:rsidR="000628AA" w:rsidRPr="00EB5020" w:rsidRDefault="000628AA" w:rsidP="00F34639">
      <w:pPr>
        <w:rPr>
          <w:color w:val="000000"/>
          <w:sz w:val="22"/>
          <w:szCs w:val="22"/>
        </w:rPr>
      </w:pPr>
    </w:p>
    <w:p w:rsidR="000628AA" w:rsidRPr="00EB5020" w:rsidRDefault="000628AA" w:rsidP="00F34639">
      <w:pPr>
        <w:rPr>
          <w:color w:val="000000"/>
          <w:sz w:val="22"/>
          <w:szCs w:val="22"/>
        </w:rPr>
      </w:pPr>
    </w:p>
    <w:p w:rsidR="000628AA" w:rsidRPr="00EB5020" w:rsidRDefault="000628AA" w:rsidP="008E46DB">
      <w:pPr>
        <w:rPr>
          <w:color w:val="000000"/>
          <w:sz w:val="22"/>
          <w:szCs w:val="22"/>
          <w:u w:val="single"/>
        </w:rPr>
      </w:pPr>
      <w:r w:rsidRPr="00EB5020">
        <w:rPr>
          <w:color w:val="000000"/>
          <w:sz w:val="22"/>
          <w:szCs w:val="22"/>
        </w:rPr>
        <w:t xml:space="preserve">12-) Öğretmen: En büyük duyu organımız hangisidir? </w:t>
      </w:r>
    </w:p>
    <w:p w:rsidR="000628AA" w:rsidRPr="00EB5020" w:rsidRDefault="000628AA" w:rsidP="008E46DB">
      <w:pPr>
        <w:tabs>
          <w:tab w:val="left" w:pos="4005"/>
        </w:tabs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Öğretmenin sorusunu hangi öğrenci doğru cevaplamıştır?</w:t>
      </w:r>
    </w:p>
    <w:p w:rsidR="000628AA" w:rsidRPr="00EB5020" w:rsidRDefault="000628AA" w:rsidP="008E46DB">
      <w:pPr>
        <w:tabs>
          <w:tab w:val="left" w:pos="4005"/>
        </w:tabs>
        <w:rPr>
          <w:color w:val="000000"/>
          <w:sz w:val="22"/>
          <w:szCs w:val="22"/>
        </w:rPr>
      </w:pPr>
    </w:p>
    <w:p w:rsidR="000628AA" w:rsidRPr="00EB5020" w:rsidRDefault="000628AA" w:rsidP="008E46D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Behçet: Burnumuz  </w:t>
      </w:r>
    </w:p>
    <w:p w:rsidR="000628AA" w:rsidRPr="00EB5020" w:rsidRDefault="000628AA" w:rsidP="008E46DB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B) Kadir: Derimiz   </w:t>
      </w:r>
    </w:p>
    <w:p w:rsidR="000628AA" w:rsidRPr="00EB5020" w:rsidRDefault="000628AA" w:rsidP="00C26CC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C) Yeliz: Dilimiz    </w:t>
      </w:r>
    </w:p>
    <w:p w:rsidR="000628AA" w:rsidRPr="00EB5020" w:rsidRDefault="000628AA" w:rsidP="00BA3FD5">
      <w:pPr>
        <w:tabs>
          <w:tab w:val="left" w:pos="4005"/>
        </w:tabs>
        <w:rPr>
          <w:color w:val="000000"/>
          <w:sz w:val="22"/>
          <w:szCs w:val="22"/>
        </w:rPr>
      </w:pPr>
    </w:p>
    <w:p w:rsidR="000628AA" w:rsidRPr="00EB5020" w:rsidRDefault="000628AA" w:rsidP="00A9533A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13-) Aşağıdaki davranışlardan hangisi doğrudur?</w:t>
      </w:r>
    </w:p>
    <w:p w:rsidR="000628AA" w:rsidRPr="00EB5020" w:rsidRDefault="000628AA" w:rsidP="00A9533A">
      <w:pPr>
        <w:rPr>
          <w:color w:val="000000"/>
          <w:sz w:val="22"/>
          <w:szCs w:val="22"/>
        </w:rPr>
      </w:pPr>
    </w:p>
    <w:p w:rsidR="000628AA" w:rsidRPr="00EB5020" w:rsidRDefault="000628AA" w:rsidP="00A9533A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Kulağımızı, kalemimizin arkasıyla kaşımak                                      </w:t>
      </w:r>
    </w:p>
    <w:p w:rsidR="000628AA" w:rsidRPr="00EB5020" w:rsidRDefault="000628AA" w:rsidP="00A9533A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B) Bir şeyi iyi görebilmek için arkadaşımızın gözlüğünü kullanmak</w:t>
      </w:r>
    </w:p>
    <w:p w:rsidR="000628AA" w:rsidRPr="00EB5020" w:rsidRDefault="000628AA" w:rsidP="00A9533A">
      <w:pPr>
        <w:ind w:right="96"/>
        <w:jc w:val="both"/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>C) Yiyecekleri çok sıcak tüketmemek</w:t>
      </w:r>
    </w:p>
    <w:p w:rsidR="000628AA" w:rsidRPr="00EB5020" w:rsidRDefault="000628AA" w:rsidP="00A9533A">
      <w:pPr>
        <w:rPr>
          <w:color w:val="000000"/>
          <w:sz w:val="22"/>
          <w:szCs w:val="22"/>
        </w:rPr>
      </w:pPr>
    </w:p>
    <w:p w:rsidR="000628AA" w:rsidRPr="00EB5020" w:rsidRDefault="000628AA" w:rsidP="00A9533A">
      <w:pPr>
        <w:rPr>
          <w:color w:val="000000"/>
          <w:sz w:val="22"/>
          <w:szCs w:val="22"/>
        </w:rPr>
      </w:pPr>
    </w:p>
    <w:p w:rsidR="000628AA" w:rsidRPr="00EB5020" w:rsidRDefault="000628AA" w:rsidP="007F468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14-) Selim kitap okurken göz sağlığını korumak için hangisine dikkat etmelidir?   </w:t>
      </w:r>
    </w:p>
    <w:p w:rsidR="000628AA" w:rsidRPr="00EB5020" w:rsidRDefault="000628AA" w:rsidP="007F468F">
      <w:pPr>
        <w:rPr>
          <w:color w:val="000000"/>
          <w:sz w:val="22"/>
          <w:szCs w:val="22"/>
        </w:rPr>
      </w:pPr>
    </w:p>
    <w:p w:rsidR="000628AA" w:rsidRPr="00EB5020" w:rsidRDefault="000628AA" w:rsidP="007F468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A) Gözü ile kitap arasında uygun bir uzaklık olmasına  </w:t>
      </w:r>
    </w:p>
    <w:p w:rsidR="000628AA" w:rsidRPr="00EB5020" w:rsidRDefault="000628AA" w:rsidP="007F468F">
      <w:pPr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B) Kitabını az ışık olan bir yerde okumaya  </w:t>
      </w:r>
    </w:p>
    <w:p w:rsidR="000628AA" w:rsidRPr="00EB5020" w:rsidRDefault="000628AA" w:rsidP="007F468F">
      <w:pPr>
        <w:ind w:right="96"/>
        <w:jc w:val="both"/>
        <w:rPr>
          <w:color w:val="000000"/>
          <w:sz w:val="22"/>
          <w:szCs w:val="22"/>
        </w:rPr>
      </w:pPr>
      <w:r w:rsidRPr="00EB5020">
        <w:rPr>
          <w:color w:val="000000"/>
          <w:sz w:val="22"/>
          <w:szCs w:val="22"/>
        </w:rPr>
        <w:t xml:space="preserve">C) Kitabını gözüne mümkün olduğu kadar çok yaklaştırmaya  </w:t>
      </w:r>
    </w:p>
    <w:p w:rsidR="000628AA" w:rsidRPr="00EB5020" w:rsidRDefault="000628AA" w:rsidP="000774D6">
      <w:pPr>
        <w:rPr>
          <w:color w:val="000000"/>
          <w:sz w:val="22"/>
          <w:szCs w:val="22"/>
          <w:u w:val="single"/>
        </w:rPr>
      </w:pPr>
      <w:hyperlink r:id="rId5" w:history="1">
        <w:r>
          <w:rPr>
            <w:rStyle w:val="Hyperlink"/>
            <w:sz w:val="22"/>
            <w:szCs w:val="22"/>
          </w:rPr>
          <w:t>http://www.sorubak.com</w:t>
        </w:r>
      </w:hyperlink>
      <w:r>
        <w:rPr>
          <w:color w:val="000000"/>
          <w:sz w:val="22"/>
          <w:szCs w:val="22"/>
          <w:u w:val="single"/>
        </w:rPr>
        <w:t xml:space="preserve"> </w:t>
      </w:r>
    </w:p>
    <w:sectPr w:rsidR="000628AA" w:rsidRPr="00EB5020" w:rsidSect="009F3BC6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4067"/>
    <w:multiLevelType w:val="hybridMultilevel"/>
    <w:tmpl w:val="877C27DA"/>
    <w:lvl w:ilvl="0" w:tplc="9F921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2081"/>
    <w:multiLevelType w:val="hybridMultilevel"/>
    <w:tmpl w:val="B3AC6C96"/>
    <w:lvl w:ilvl="0" w:tplc="8FB6B92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F86D40"/>
    <w:multiLevelType w:val="hybridMultilevel"/>
    <w:tmpl w:val="EFD09C38"/>
    <w:lvl w:ilvl="0" w:tplc="1DB4D6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0C902A4A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CC34B68"/>
    <w:multiLevelType w:val="hybridMultilevel"/>
    <w:tmpl w:val="E5E2B512"/>
    <w:lvl w:ilvl="0" w:tplc="875C7D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1632AD3"/>
    <w:multiLevelType w:val="hybridMultilevel"/>
    <w:tmpl w:val="0D945B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0441A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2881532"/>
    <w:multiLevelType w:val="hybridMultilevel"/>
    <w:tmpl w:val="A8A8E6D4"/>
    <w:lvl w:ilvl="0" w:tplc="61683D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A628C4"/>
    <w:multiLevelType w:val="hybridMultilevel"/>
    <w:tmpl w:val="9A96E8E2"/>
    <w:lvl w:ilvl="0" w:tplc="492C94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A75B85"/>
    <w:multiLevelType w:val="hybridMultilevel"/>
    <w:tmpl w:val="38DCA210"/>
    <w:lvl w:ilvl="0" w:tplc="6A942AC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BFD6EBA"/>
    <w:multiLevelType w:val="hybridMultilevel"/>
    <w:tmpl w:val="8C762FE8"/>
    <w:lvl w:ilvl="0" w:tplc="26FE3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697AE2"/>
    <w:multiLevelType w:val="hybridMultilevel"/>
    <w:tmpl w:val="C1E284A0"/>
    <w:lvl w:ilvl="0" w:tplc="6E508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2751679"/>
    <w:multiLevelType w:val="hybridMultilevel"/>
    <w:tmpl w:val="DFC40EF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276D2BD5"/>
    <w:multiLevelType w:val="hybridMultilevel"/>
    <w:tmpl w:val="C2E08752"/>
    <w:lvl w:ilvl="0" w:tplc="3AB6D6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2">
    <w:nsid w:val="2B2E3D25"/>
    <w:multiLevelType w:val="hybridMultilevel"/>
    <w:tmpl w:val="335C9C2E"/>
    <w:lvl w:ilvl="0" w:tplc="6D92E0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AA21181"/>
    <w:multiLevelType w:val="hybridMultilevel"/>
    <w:tmpl w:val="8BD00C08"/>
    <w:lvl w:ilvl="0" w:tplc="B2D04B0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5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34302D"/>
    <w:multiLevelType w:val="hybridMultilevel"/>
    <w:tmpl w:val="4864739E"/>
    <w:lvl w:ilvl="0" w:tplc="B8BED420">
      <w:start w:val="2"/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9">
    <w:nsid w:val="55B958D5"/>
    <w:multiLevelType w:val="hybridMultilevel"/>
    <w:tmpl w:val="13921F1C"/>
    <w:lvl w:ilvl="0" w:tplc="5D027D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C23976"/>
    <w:multiLevelType w:val="hybridMultilevel"/>
    <w:tmpl w:val="EB70EF8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E51701"/>
    <w:multiLevelType w:val="hybridMultilevel"/>
    <w:tmpl w:val="0A189E94"/>
    <w:lvl w:ilvl="0" w:tplc="3724CA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B172B2"/>
    <w:multiLevelType w:val="hybridMultilevel"/>
    <w:tmpl w:val="A4E2F282"/>
    <w:lvl w:ilvl="0" w:tplc="041F000F">
      <w:start w:val="1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526DA7"/>
    <w:multiLevelType w:val="hybridMultilevel"/>
    <w:tmpl w:val="C0FC26E0"/>
    <w:lvl w:ilvl="0" w:tplc="B30C6D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889295D"/>
    <w:multiLevelType w:val="hybridMultilevel"/>
    <w:tmpl w:val="6A5008DE"/>
    <w:lvl w:ilvl="0" w:tplc="A2AAF2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9A05BD0"/>
    <w:multiLevelType w:val="hybridMultilevel"/>
    <w:tmpl w:val="6AAA7AB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8"/>
  </w:num>
  <w:num w:numId="3">
    <w:abstractNumId w:val="39"/>
  </w:num>
  <w:num w:numId="4">
    <w:abstractNumId w:val="8"/>
  </w:num>
  <w:num w:numId="5">
    <w:abstractNumId w:val="25"/>
  </w:num>
  <w:num w:numId="6">
    <w:abstractNumId w:val="16"/>
  </w:num>
  <w:num w:numId="7">
    <w:abstractNumId w:val="31"/>
  </w:num>
  <w:num w:numId="8">
    <w:abstractNumId w:val="7"/>
  </w:num>
  <w:num w:numId="9">
    <w:abstractNumId w:val="15"/>
  </w:num>
  <w:num w:numId="10">
    <w:abstractNumId w:val="26"/>
  </w:num>
  <w:num w:numId="11">
    <w:abstractNumId w:val="40"/>
  </w:num>
  <w:num w:numId="12">
    <w:abstractNumId w:val="34"/>
  </w:num>
  <w:num w:numId="13">
    <w:abstractNumId w:val="27"/>
  </w:num>
  <w:num w:numId="14">
    <w:abstractNumId w:val="21"/>
  </w:num>
  <w:num w:numId="15">
    <w:abstractNumId w:val="4"/>
  </w:num>
  <w:num w:numId="16">
    <w:abstractNumId w:val="19"/>
  </w:num>
  <w:num w:numId="17">
    <w:abstractNumId w:val="3"/>
  </w:num>
  <w:num w:numId="18">
    <w:abstractNumId w:val="20"/>
  </w:num>
  <w:num w:numId="19">
    <w:abstractNumId w:val="35"/>
  </w:num>
  <w:num w:numId="20">
    <w:abstractNumId w:val="29"/>
  </w:num>
  <w:num w:numId="21">
    <w:abstractNumId w:val="6"/>
  </w:num>
  <w:num w:numId="22">
    <w:abstractNumId w:val="14"/>
  </w:num>
  <w:num w:numId="23">
    <w:abstractNumId w:val="24"/>
  </w:num>
  <w:num w:numId="24">
    <w:abstractNumId w:val="36"/>
  </w:num>
  <w:num w:numId="25">
    <w:abstractNumId w:val="22"/>
  </w:num>
  <w:num w:numId="26">
    <w:abstractNumId w:val="2"/>
  </w:num>
  <w:num w:numId="27">
    <w:abstractNumId w:val="0"/>
  </w:num>
  <w:num w:numId="28">
    <w:abstractNumId w:val="33"/>
  </w:num>
  <w:num w:numId="29">
    <w:abstractNumId w:val="37"/>
  </w:num>
  <w:num w:numId="30">
    <w:abstractNumId w:val="17"/>
  </w:num>
  <w:num w:numId="31">
    <w:abstractNumId w:val="38"/>
  </w:num>
  <w:num w:numId="32">
    <w:abstractNumId w:val="30"/>
  </w:num>
  <w:num w:numId="33">
    <w:abstractNumId w:val="5"/>
  </w:num>
  <w:num w:numId="34">
    <w:abstractNumId w:val="9"/>
  </w:num>
  <w:num w:numId="35">
    <w:abstractNumId w:val="10"/>
  </w:num>
  <w:num w:numId="36">
    <w:abstractNumId w:val="1"/>
  </w:num>
  <w:num w:numId="37">
    <w:abstractNumId w:val="13"/>
  </w:num>
  <w:num w:numId="38">
    <w:abstractNumId w:val="11"/>
  </w:num>
  <w:num w:numId="39">
    <w:abstractNumId w:val="12"/>
  </w:num>
  <w:num w:numId="40">
    <w:abstractNumId w:val="28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206"/>
    <w:rsid w:val="00000D94"/>
    <w:rsid w:val="00004FBE"/>
    <w:rsid w:val="00005062"/>
    <w:rsid w:val="00005D07"/>
    <w:rsid w:val="000139CE"/>
    <w:rsid w:val="0001460F"/>
    <w:rsid w:val="000169F5"/>
    <w:rsid w:val="00027037"/>
    <w:rsid w:val="000303CC"/>
    <w:rsid w:val="000313DE"/>
    <w:rsid w:val="000321C8"/>
    <w:rsid w:val="00033667"/>
    <w:rsid w:val="00034EFD"/>
    <w:rsid w:val="000353BF"/>
    <w:rsid w:val="00036301"/>
    <w:rsid w:val="00041F81"/>
    <w:rsid w:val="000515C6"/>
    <w:rsid w:val="00052987"/>
    <w:rsid w:val="000542DE"/>
    <w:rsid w:val="00056DFC"/>
    <w:rsid w:val="00061826"/>
    <w:rsid w:val="000628AA"/>
    <w:rsid w:val="00062CB9"/>
    <w:rsid w:val="00063DBB"/>
    <w:rsid w:val="00065BF2"/>
    <w:rsid w:val="00070CB2"/>
    <w:rsid w:val="00070E23"/>
    <w:rsid w:val="000774D6"/>
    <w:rsid w:val="00077E0F"/>
    <w:rsid w:val="00081EE7"/>
    <w:rsid w:val="00083464"/>
    <w:rsid w:val="00084A92"/>
    <w:rsid w:val="0008624E"/>
    <w:rsid w:val="00093BCD"/>
    <w:rsid w:val="000A06B2"/>
    <w:rsid w:val="000A0D23"/>
    <w:rsid w:val="000A166A"/>
    <w:rsid w:val="000A5361"/>
    <w:rsid w:val="000A6144"/>
    <w:rsid w:val="000A73DC"/>
    <w:rsid w:val="000B4024"/>
    <w:rsid w:val="000B7DF8"/>
    <w:rsid w:val="000C47D0"/>
    <w:rsid w:val="000C574F"/>
    <w:rsid w:val="000D0302"/>
    <w:rsid w:val="000D0924"/>
    <w:rsid w:val="000D1898"/>
    <w:rsid w:val="000D25CC"/>
    <w:rsid w:val="000D6566"/>
    <w:rsid w:val="000D6620"/>
    <w:rsid w:val="000D7B93"/>
    <w:rsid w:val="000E39C6"/>
    <w:rsid w:val="000E4248"/>
    <w:rsid w:val="000E4783"/>
    <w:rsid w:val="000E4E1F"/>
    <w:rsid w:val="000E5627"/>
    <w:rsid w:val="000F5A9C"/>
    <w:rsid w:val="001000A6"/>
    <w:rsid w:val="001029C5"/>
    <w:rsid w:val="00114453"/>
    <w:rsid w:val="0012072C"/>
    <w:rsid w:val="00122A04"/>
    <w:rsid w:val="00122ACD"/>
    <w:rsid w:val="00122CCE"/>
    <w:rsid w:val="00126F38"/>
    <w:rsid w:val="001272A2"/>
    <w:rsid w:val="0013207F"/>
    <w:rsid w:val="001349FE"/>
    <w:rsid w:val="00134CBF"/>
    <w:rsid w:val="00137D34"/>
    <w:rsid w:val="00144509"/>
    <w:rsid w:val="00145393"/>
    <w:rsid w:val="00146813"/>
    <w:rsid w:val="00146EBE"/>
    <w:rsid w:val="0015163E"/>
    <w:rsid w:val="00153589"/>
    <w:rsid w:val="00154ACA"/>
    <w:rsid w:val="00154DD1"/>
    <w:rsid w:val="0015516C"/>
    <w:rsid w:val="001573CF"/>
    <w:rsid w:val="00162D10"/>
    <w:rsid w:val="0016460B"/>
    <w:rsid w:val="001678DA"/>
    <w:rsid w:val="00170194"/>
    <w:rsid w:val="0017069D"/>
    <w:rsid w:val="00172453"/>
    <w:rsid w:val="00174D06"/>
    <w:rsid w:val="00175CF6"/>
    <w:rsid w:val="00186DA3"/>
    <w:rsid w:val="00190488"/>
    <w:rsid w:val="001917C7"/>
    <w:rsid w:val="0019440C"/>
    <w:rsid w:val="00195F17"/>
    <w:rsid w:val="00197700"/>
    <w:rsid w:val="001A325D"/>
    <w:rsid w:val="001A39A4"/>
    <w:rsid w:val="001B11C0"/>
    <w:rsid w:val="001B30A1"/>
    <w:rsid w:val="001B320D"/>
    <w:rsid w:val="001B4DA3"/>
    <w:rsid w:val="001B6DB7"/>
    <w:rsid w:val="001B79FF"/>
    <w:rsid w:val="001C36F9"/>
    <w:rsid w:val="001C53D6"/>
    <w:rsid w:val="001C6932"/>
    <w:rsid w:val="001D15A2"/>
    <w:rsid w:val="001D2B9D"/>
    <w:rsid w:val="001D69D6"/>
    <w:rsid w:val="001D7259"/>
    <w:rsid w:val="001E2943"/>
    <w:rsid w:val="001E314C"/>
    <w:rsid w:val="001E3418"/>
    <w:rsid w:val="001E4F03"/>
    <w:rsid w:val="001E5A8C"/>
    <w:rsid w:val="001E7460"/>
    <w:rsid w:val="001E78F5"/>
    <w:rsid w:val="001F024E"/>
    <w:rsid w:val="001F0968"/>
    <w:rsid w:val="001F310E"/>
    <w:rsid w:val="001F48BC"/>
    <w:rsid w:val="00200A16"/>
    <w:rsid w:val="0020247B"/>
    <w:rsid w:val="00203B5F"/>
    <w:rsid w:val="00205190"/>
    <w:rsid w:val="00212F85"/>
    <w:rsid w:val="00214604"/>
    <w:rsid w:val="00215978"/>
    <w:rsid w:val="00221117"/>
    <w:rsid w:val="002237C2"/>
    <w:rsid w:val="00226356"/>
    <w:rsid w:val="00231BB9"/>
    <w:rsid w:val="002323CF"/>
    <w:rsid w:val="0023795A"/>
    <w:rsid w:val="00240F52"/>
    <w:rsid w:val="00241601"/>
    <w:rsid w:val="0024305F"/>
    <w:rsid w:val="0024330E"/>
    <w:rsid w:val="00251124"/>
    <w:rsid w:val="00251E84"/>
    <w:rsid w:val="0025661B"/>
    <w:rsid w:val="00261CB0"/>
    <w:rsid w:val="00262C2F"/>
    <w:rsid w:val="00263886"/>
    <w:rsid w:val="00264C73"/>
    <w:rsid w:val="00266AFB"/>
    <w:rsid w:val="0027338B"/>
    <w:rsid w:val="00283056"/>
    <w:rsid w:val="002834AC"/>
    <w:rsid w:val="002846C9"/>
    <w:rsid w:val="00284FB6"/>
    <w:rsid w:val="00287334"/>
    <w:rsid w:val="00290EE2"/>
    <w:rsid w:val="00291704"/>
    <w:rsid w:val="002924C4"/>
    <w:rsid w:val="00292583"/>
    <w:rsid w:val="002948C5"/>
    <w:rsid w:val="002970E0"/>
    <w:rsid w:val="002A3592"/>
    <w:rsid w:val="002A389D"/>
    <w:rsid w:val="002A415A"/>
    <w:rsid w:val="002A602F"/>
    <w:rsid w:val="002A6C7D"/>
    <w:rsid w:val="002B30EC"/>
    <w:rsid w:val="002C07B3"/>
    <w:rsid w:val="002E6372"/>
    <w:rsid w:val="002E694B"/>
    <w:rsid w:val="002F3146"/>
    <w:rsid w:val="002F3BD2"/>
    <w:rsid w:val="002F7F68"/>
    <w:rsid w:val="00301D24"/>
    <w:rsid w:val="0030604E"/>
    <w:rsid w:val="00311737"/>
    <w:rsid w:val="00316FC6"/>
    <w:rsid w:val="00321FC5"/>
    <w:rsid w:val="00332A56"/>
    <w:rsid w:val="003331DD"/>
    <w:rsid w:val="003334E7"/>
    <w:rsid w:val="0033537D"/>
    <w:rsid w:val="003369F7"/>
    <w:rsid w:val="00337D94"/>
    <w:rsid w:val="00351087"/>
    <w:rsid w:val="00354F70"/>
    <w:rsid w:val="00355CFC"/>
    <w:rsid w:val="003660A1"/>
    <w:rsid w:val="0037754B"/>
    <w:rsid w:val="00380070"/>
    <w:rsid w:val="0038137D"/>
    <w:rsid w:val="003817B3"/>
    <w:rsid w:val="00383789"/>
    <w:rsid w:val="00393148"/>
    <w:rsid w:val="003A1116"/>
    <w:rsid w:val="003A180F"/>
    <w:rsid w:val="003A3B06"/>
    <w:rsid w:val="003A4074"/>
    <w:rsid w:val="003B6502"/>
    <w:rsid w:val="003B68B6"/>
    <w:rsid w:val="003C1CC2"/>
    <w:rsid w:val="003C22BE"/>
    <w:rsid w:val="003C2C41"/>
    <w:rsid w:val="003C6F3B"/>
    <w:rsid w:val="003D4319"/>
    <w:rsid w:val="003D5916"/>
    <w:rsid w:val="003E38EF"/>
    <w:rsid w:val="003E4F54"/>
    <w:rsid w:val="003E659D"/>
    <w:rsid w:val="003F097B"/>
    <w:rsid w:val="003F59EF"/>
    <w:rsid w:val="003F7EC9"/>
    <w:rsid w:val="00403A70"/>
    <w:rsid w:val="00403F59"/>
    <w:rsid w:val="0040551D"/>
    <w:rsid w:val="00405C75"/>
    <w:rsid w:val="00406295"/>
    <w:rsid w:val="0040750D"/>
    <w:rsid w:val="0040798F"/>
    <w:rsid w:val="00414124"/>
    <w:rsid w:val="00414C8E"/>
    <w:rsid w:val="00420AA9"/>
    <w:rsid w:val="00423F03"/>
    <w:rsid w:val="0042543B"/>
    <w:rsid w:val="0042617B"/>
    <w:rsid w:val="004305BC"/>
    <w:rsid w:val="00433352"/>
    <w:rsid w:val="00443AAD"/>
    <w:rsid w:val="00444FE6"/>
    <w:rsid w:val="00445486"/>
    <w:rsid w:val="00446523"/>
    <w:rsid w:val="00451415"/>
    <w:rsid w:val="0045173E"/>
    <w:rsid w:val="004555A8"/>
    <w:rsid w:val="004565D4"/>
    <w:rsid w:val="00466CEA"/>
    <w:rsid w:val="00470608"/>
    <w:rsid w:val="0047349E"/>
    <w:rsid w:val="00474BD9"/>
    <w:rsid w:val="00483493"/>
    <w:rsid w:val="0048522E"/>
    <w:rsid w:val="00494D48"/>
    <w:rsid w:val="004967DE"/>
    <w:rsid w:val="004969FA"/>
    <w:rsid w:val="0049782F"/>
    <w:rsid w:val="004A0234"/>
    <w:rsid w:val="004A32CC"/>
    <w:rsid w:val="004B1F48"/>
    <w:rsid w:val="004B2884"/>
    <w:rsid w:val="004B4E52"/>
    <w:rsid w:val="004B554A"/>
    <w:rsid w:val="004C4757"/>
    <w:rsid w:val="004C55B4"/>
    <w:rsid w:val="004C5B4B"/>
    <w:rsid w:val="004D1B8A"/>
    <w:rsid w:val="004D4083"/>
    <w:rsid w:val="004D67FC"/>
    <w:rsid w:val="004D7F9C"/>
    <w:rsid w:val="004E0FE9"/>
    <w:rsid w:val="004F0FC5"/>
    <w:rsid w:val="004F1177"/>
    <w:rsid w:val="004F26C3"/>
    <w:rsid w:val="004F39A9"/>
    <w:rsid w:val="00500777"/>
    <w:rsid w:val="005019F5"/>
    <w:rsid w:val="0051127C"/>
    <w:rsid w:val="00517AE0"/>
    <w:rsid w:val="00522FEF"/>
    <w:rsid w:val="005241AC"/>
    <w:rsid w:val="00526E82"/>
    <w:rsid w:val="00532CA5"/>
    <w:rsid w:val="005340E0"/>
    <w:rsid w:val="005370D4"/>
    <w:rsid w:val="00542117"/>
    <w:rsid w:val="005431AA"/>
    <w:rsid w:val="00543DE9"/>
    <w:rsid w:val="00547726"/>
    <w:rsid w:val="00553246"/>
    <w:rsid w:val="005608F3"/>
    <w:rsid w:val="00566E3A"/>
    <w:rsid w:val="005677D6"/>
    <w:rsid w:val="00570B9C"/>
    <w:rsid w:val="005713D8"/>
    <w:rsid w:val="00574247"/>
    <w:rsid w:val="005747D2"/>
    <w:rsid w:val="00574C38"/>
    <w:rsid w:val="00575745"/>
    <w:rsid w:val="00576552"/>
    <w:rsid w:val="00587026"/>
    <w:rsid w:val="00595602"/>
    <w:rsid w:val="00596D83"/>
    <w:rsid w:val="00596E95"/>
    <w:rsid w:val="005A21AD"/>
    <w:rsid w:val="005A2947"/>
    <w:rsid w:val="005A322E"/>
    <w:rsid w:val="005A4DED"/>
    <w:rsid w:val="005A4F34"/>
    <w:rsid w:val="005A55D4"/>
    <w:rsid w:val="005A6279"/>
    <w:rsid w:val="005A7EFA"/>
    <w:rsid w:val="005B2664"/>
    <w:rsid w:val="005C5E60"/>
    <w:rsid w:val="005C6120"/>
    <w:rsid w:val="005C7820"/>
    <w:rsid w:val="005D6553"/>
    <w:rsid w:val="005D6965"/>
    <w:rsid w:val="005E0E1A"/>
    <w:rsid w:val="005E2843"/>
    <w:rsid w:val="005E547E"/>
    <w:rsid w:val="005E73FC"/>
    <w:rsid w:val="005F04AC"/>
    <w:rsid w:val="005F4371"/>
    <w:rsid w:val="005F4DCC"/>
    <w:rsid w:val="00601BBD"/>
    <w:rsid w:val="00605469"/>
    <w:rsid w:val="006055CD"/>
    <w:rsid w:val="00605C06"/>
    <w:rsid w:val="0062154E"/>
    <w:rsid w:val="00622EE5"/>
    <w:rsid w:val="00624EC7"/>
    <w:rsid w:val="006267B9"/>
    <w:rsid w:val="0063755D"/>
    <w:rsid w:val="00643450"/>
    <w:rsid w:val="0064756A"/>
    <w:rsid w:val="00651E8D"/>
    <w:rsid w:val="006626D9"/>
    <w:rsid w:val="006628E2"/>
    <w:rsid w:val="00663994"/>
    <w:rsid w:val="006665E7"/>
    <w:rsid w:val="006719DB"/>
    <w:rsid w:val="00672E4B"/>
    <w:rsid w:val="00677029"/>
    <w:rsid w:val="00677D77"/>
    <w:rsid w:val="0068237A"/>
    <w:rsid w:val="00682CF9"/>
    <w:rsid w:val="00684A27"/>
    <w:rsid w:val="00685E7A"/>
    <w:rsid w:val="006871A5"/>
    <w:rsid w:val="00687988"/>
    <w:rsid w:val="00691A8C"/>
    <w:rsid w:val="00692832"/>
    <w:rsid w:val="006A0610"/>
    <w:rsid w:val="006A3E64"/>
    <w:rsid w:val="006A57D4"/>
    <w:rsid w:val="006B3754"/>
    <w:rsid w:val="006B4BD8"/>
    <w:rsid w:val="006B586E"/>
    <w:rsid w:val="006B7DDC"/>
    <w:rsid w:val="006C0EF3"/>
    <w:rsid w:val="006C10A9"/>
    <w:rsid w:val="006C264A"/>
    <w:rsid w:val="006C5693"/>
    <w:rsid w:val="006D0ED5"/>
    <w:rsid w:val="006D1726"/>
    <w:rsid w:val="006D1DCE"/>
    <w:rsid w:val="006D26A4"/>
    <w:rsid w:val="006D3DA2"/>
    <w:rsid w:val="006D5C2C"/>
    <w:rsid w:val="006E145B"/>
    <w:rsid w:val="006E1AE1"/>
    <w:rsid w:val="006E5470"/>
    <w:rsid w:val="006F15EF"/>
    <w:rsid w:val="006F5222"/>
    <w:rsid w:val="006F6C8D"/>
    <w:rsid w:val="007047D5"/>
    <w:rsid w:val="00706AF6"/>
    <w:rsid w:val="00707CDE"/>
    <w:rsid w:val="0071174D"/>
    <w:rsid w:val="00715389"/>
    <w:rsid w:val="0071557C"/>
    <w:rsid w:val="0071577C"/>
    <w:rsid w:val="00715893"/>
    <w:rsid w:val="0071762F"/>
    <w:rsid w:val="007206C8"/>
    <w:rsid w:val="007223ED"/>
    <w:rsid w:val="007235C2"/>
    <w:rsid w:val="00730B39"/>
    <w:rsid w:val="00733BF8"/>
    <w:rsid w:val="00734589"/>
    <w:rsid w:val="00734F9B"/>
    <w:rsid w:val="00735801"/>
    <w:rsid w:val="00735FA3"/>
    <w:rsid w:val="00742E60"/>
    <w:rsid w:val="0074352F"/>
    <w:rsid w:val="007447E9"/>
    <w:rsid w:val="007463A5"/>
    <w:rsid w:val="00747895"/>
    <w:rsid w:val="00754A4C"/>
    <w:rsid w:val="00760E45"/>
    <w:rsid w:val="00761B97"/>
    <w:rsid w:val="00762E3F"/>
    <w:rsid w:val="00765349"/>
    <w:rsid w:val="00766112"/>
    <w:rsid w:val="00771E00"/>
    <w:rsid w:val="0077341B"/>
    <w:rsid w:val="00773A91"/>
    <w:rsid w:val="007746B6"/>
    <w:rsid w:val="00776DA0"/>
    <w:rsid w:val="00785736"/>
    <w:rsid w:val="00790942"/>
    <w:rsid w:val="00795FD9"/>
    <w:rsid w:val="00796B01"/>
    <w:rsid w:val="007A16C4"/>
    <w:rsid w:val="007A5DFB"/>
    <w:rsid w:val="007A72CE"/>
    <w:rsid w:val="007A7DE6"/>
    <w:rsid w:val="007B4FB7"/>
    <w:rsid w:val="007B6604"/>
    <w:rsid w:val="007B6F95"/>
    <w:rsid w:val="007C005F"/>
    <w:rsid w:val="007C097A"/>
    <w:rsid w:val="007C112A"/>
    <w:rsid w:val="007C1461"/>
    <w:rsid w:val="007C551C"/>
    <w:rsid w:val="007C6D4D"/>
    <w:rsid w:val="007C6DDD"/>
    <w:rsid w:val="007D0A3D"/>
    <w:rsid w:val="007D5F3E"/>
    <w:rsid w:val="007D6941"/>
    <w:rsid w:val="007E1B6C"/>
    <w:rsid w:val="007E6A61"/>
    <w:rsid w:val="007E7DB5"/>
    <w:rsid w:val="007E7DE8"/>
    <w:rsid w:val="007F468F"/>
    <w:rsid w:val="007F5ECD"/>
    <w:rsid w:val="007F6CC9"/>
    <w:rsid w:val="00802528"/>
    <w:rsid w:val="0080308F"/>
    <w:rsid w:val="008030AA"/>
    <w:rsid w:val="00804F10"/>
    <w:rsid w:val="00807D08"/>
    <w:rsid w:val="0081052E"/>
    <w:rsid w:val="00810F97"/>
    <w:rsid w:val="00813F1D"/>
    <w:rsid w:val="00824F98"/>
    <w:rsid w:val="00830541"/>
    <w:rsid w:val="00831041"/>
    <w:rsid w:val="00835110"/>
    <w:rsid w:val="00835404"/>
    <w:rsid w:val="00835696"/>
    <w:rsid w:val="008445BA"/>
    <w:rsid w:val="00844D38"/>
    <w:rsid w:val="0084514A"/>
    <w:rsid w:val="008511AE"/>
    <w:rsid w:val="008579B2"/>
    <w:rsid w:val="00866C5D"/>
    <w:rsid w:val="0087176D"/>
    <w:rsid w:val="00872F15"/>
    <w:rsid w:val="00880F43"/>
    <w:rsid w:val="0088628E"/>
    <w:rsid w:val="008926C1"/>
    <w:rsid w:val="00896A16"/>
    <w:rsid w:val="008A1B5C"/>
    <w:rsid w:val="008A5101"/>
    <w:rsid w:val="008A56C1"/>
    <w:rsid w:val="008A574E"/>
    <w:rsid w:val="008B07FE"/>
    <w:rsid w:val="008B1576"/>
    <w:rsid w:val="008B228E"/>
    <w:rsid w:val="008B49E2"/>
    <w:rsid w:val="008B7455"/>
    <w:rsid w:val="008C369E"/>
    <w:rsid w:val="008C678A"/>
    <w:rsid w:val="008D0527"/>
    <w:rsid w:val="008D07E4"/>
    <w:rsid w:val="008D5806"/>
    <w:rsid w:val="008D5AE2"/>
    <w:rsid w:val="008D5C8C"/>
    <w:rsid w:val="008D66CD"/>
    <w:rsid w:val="008E1FCB"/>
    <w:rsid w:val="008E46DB"/>
    <w:rsid w:val="008F16B3"/>
    <w:rsid w:val="008F2BF9"/>
    <w:rsid w:val="008F42EA"/>
    <w:rsid w:val="008F4A49"/>
    <w:rsid w:val="008F6C67"/>
    <w:rsid w:val="009074B2"/>
    <w:rsid w:val="0091152F"/>
    <w:rsid w:val="009224DC"/>
    <w:rsid w:val="00925225"/>
    <w:rsid w:val="009316B8"/>
    <w:rsid w:val="00932977"/>
    <w:rsid w:val="00932F9B"/>
    <w:rsid w:val="00936885"/>
    <w:rsid w:val="00937456"/>
    <w:rsid w:val="00944052"/>
    <w:rsid w:val="00946DF9"/>
    <w:rsid w:val="00947F7F"/>
    <w:rsid w:val="00955D1B"/>
    <w:rsid w:val="00956A87"/>
    <w:rsid w:val="009578A8"/>
    <w:rsid w:val="00963180"/>
    <w:rsid w:val="00963E08"/>
    <w:rsid w:val="0097449A"/>
    <w:rsid w:val="009751B1"/>
    <w:rsid w:val="00975371"/>
    <w:rsid w:val="00975FED"/>
    <w:rsid w:val="009760EF"/>
    <w:rsid w:val="00976927"/>
    <w:rsid w:val="00981668"/>
    <w:rsid w:val="009835C1"/>
    <w:rsid w:val="009846A0"/>
    <w:rsid w:val="00993663"/>
    <w:rsid w:val="00994174"/>
    <w:rsid w:val="0099578A"/>
    <w:rsid w:val="009A081C"/>
    <w:rsid w:val="009A23DB"/>
    <w:rsid w:val="009A2A02"/>
    <w:rsid w:val="009A35BE"/>
    <w:rsid w:val="009A5B6E"/>
    <w:rsid w:val="009A6EAD"/>
    <w:rsid w:val="009B4029"/>
    <w:rsid w:val="009B54EB"/>
    <w:rsid w:val="009C2F07"/>
    <w:rsid w:val="009C42F2"/>
    <w:rsid w:val="009C53C9"/>
    <w:rsid w:val="009C71EC"/>
    <w:rsid w:val="009C7F2B"/>
    <w:rsid w:val="009D13A2"/>
    <w:rsid w:val="009D3141"/>
    <w:rsid w:val="009D431E"/>
    <w:rsid w:val="009D50FC"/>
    <w:rsid w:val="009D69F9"/>
    <w:rsid w:val="009D6ACC"/>
    <w:rsid w:val="009E0273"/>
    <w:rsid w:val="009E359D"/>
    <w:rsid w:val="009E5656"/>
    <w:rsid w:val="009E576B"/>
    <w:rsid w:val="009E5DCE"/>
    <w:rsid w:val="009E6D93"/>
    <w:rsid w:val="009F03D3"/>
    <w:rsid w:val="009F2611"/>
    <w:rsid w:val="009F30CE"/>
    <w:rsid w:val="009F336F"/>
    <w:rsid w:val="009F3BC6"/>
    <w:rsid w:val="009F3C7F"/>
    <w:rsid w:val="009F5885"/>
    <w:rsid w:val="00A00758"/>
    <w:rsid w:val="00A02E70"/>
    <w:rsid w:val="00A03AE5"/>
    <w:rsid w:val="00A05AD4"/>
    <w:rsid w:val="00A0635E"/>
    <w:rsid w:val="00A06C84"/>
    <w:rsid w:val="00A106A2"/>
    <w:rsid w:val="00A11113"/>
    <w:rsid w:val="00A11928"/>
    <w:rsid w:val="00A2073C"/>
    <w:rsid w:val="00A207FC"/>
    <w:rsid w:val="00A21A15"/>
    <w:rsid w:val="00A22D07"/>
    <w:rsid w:val="00A237A5"/>
    <w:rsid w:val="00A27001"/>
    <w:rsid w:val="00A31170"/>
    <w:rsid w:val="00A32BCB"/>
    <w:rsid w:val="00A36958"/>
    <w:rsid w:val="00A37949"/>
    <w:rsid w:val="00A437BD"/>
    <w:rsid w:val="00A43EFB"/>
    <w:rsid w:val="00A474D4"/>
    <w:rsid w:val="00A50E40"/>
    <w:rsid w:val="00A51214"/>
    <w:rsid w:val="00A56B29"/>
    <w:rsid w:val="00A61A4F"/>
    <w:rsid w:val="00A71823"/>
    <w:rsid w:val="00A7234F"/>
    <w:rsid w:val="00A75B88"/>
    <w:rsid w:val="00A76C80"/>
    <w:rsid w:val="00A811A1"/>
    <w:rsid w:val="00A82F46"/>
    <w:rsid w:val="00A9533A"/>
    <w:rsid w:val="00AA1D8F"/>
    <w:rsid w:val="00AA1F7C"/>
    <w:rsid w:val="00AA7747"/>
    <w:rsid w:val="00AA7B37"/>
    <w:rsid w:val="00AC0DDE"/>
    <w:rsid w:val="00AC359B"/>
    <w:rsid w:val="00AC5ED0"/>
    <w:rsid w:val="00AC5FD3"/>
    <w:rsid w:val="00AD2E44"/>
    <w:rsid w:val="00AD35DB"/>
    <w:rsid w:val="00AD7804"/>
    <w:rsid w:val="00AD7A9F"/>
    <w:rsid w:val="00AD7D21"/>
    <w:rsid w:val="00AE086E"/>
    <w:rsid w:val="00AE16A6"/>
    <w:rsid w:val="00AE2B43"/>
    <w:rsid w:val="00AE3F1D"/>
    <w:rsid w:val="00AF0787"/>
    <w:rsid w:val="00AF0B42"/>
    <w:rsid w:val="00AF272C"/>
    <w:rsid w:val="00AF3292"/>
    <w:rsid w:val="00B041BD"/>
    <w:rsid w:val="00B04D37"/>
    <w:rsid w:val="00B0673F"/>
    <w:rsid w:val="00B10452"/>
    <w:rsid w:val="00B10710"/>
    <w:rsid w:val="00B114EA"/>
    <w:rsid w:val="00B12538"/>
    <w:rsid w:val="00B206C5"/>
    <w:rsid w:val="00B22494"/>
    <w:rsid w:val="00B2692A"/>
    <w:rsid w:val="00B3098B"/>
    <w:rsid w:val="00B31D16"/>
    <w:rsid w:val="00B320F7"/>
    <w:rsid w:val="00B36135"/>
    <w:rsid w:val="00B36CBD"/>
    <w:rsid w:val="00B418B5"/>
    <w:rsid w:val="00B42BC1"/>
    <w:rsid w:val="00B42CE2"/>
    <w:rsid w:val="00B4447B"/>
    <w:rsid w:val="00B44DE7"/>
    <w:rsid w:val="00B45976"/>
    <w:rsid w:val="00B50AD3"/>
    <w:rsid w:val="00B50BBD"/>
    <w:rsid w:val="00B52221"/>
    <w:rsid w:val="00B60331"/>
    <w:rsid w:val="00B632AA"/>
    <w:rsid w:val="00B64A8D"/>
    <w:rsid w:val="00B65C47"/>
    <w:rsid w:val="00B66DD5"/>
    <w:rsid w:val="00B728F7"/>
    <w:rsid w:val="00B75843"/>
    <w:rsid w:val="00B767D8"/>
    <w:rsid w:val="00B76C5E"/>
    <w:rsid w:val="00B77A8B"/>
    <w:rsid w:val="00B80D39"/>
    <w:rsid w:val="00B8419A"/>
    <w:rsid w:val="00B84401"/>
    <w:rsid w:val="00B901EB"/>
    <w:rsid w:val="00B90C30"/>
    <w:rsid w:val="00B930A5"/>
    <w:rsid w:val="00B9357F"/>
    <w:rsid w:val="00B940D5"/>
    <w:rsid w:val="00B96BE9"/>
    <w:rsid w:val="00BA0DD9"/>
    <w:rsid w:val="00BA2429"/>
    <w:rsid w:val="00BA3FD5"/>
    <w:rsid w:val="00BA58BA"/>
    <w:rsid w:val="00BA6B8C"/>
    <w:rsid w:val="00BB4675"/>
    <w:rsid w:val="00BB7A38"/>
    <w:rsid w:val="00BC0BFB"/>
    <w:rsid w:val="00BC4E94"/>
    <w:rsid w:val="00BC5879"/>
    <w:rsid w:val="00BD170B"/>
    <w:rsid w:val="00BD4C68"/>
    <w:rsid w:val="00BE41AC"/>
    <w:rsid w:val="00BE4A93"/>
    <w:rsid w:val="00BF332A"/>
    <w:rsid w:val="00BF3B93"/>
    <w:rsid w:val="00C04F16"/>
    <w:rsid w:val="00C06127"/>
    <w:rsid w:val="00C12084"/>
    <w:rsid w:val="00C135E4"/>
    <w:rsid w:val="00C1498F"/>
    <w:rsid w:val="00C16004"/>
    <w:rsid w:val="00C1715D"/>
    <w:rsid w:val="00C201E6"/>
    <w:rsid w:val="00C20FBD"/>
    <w:rsid w:val="00C26CCF"/>
    <w:rsid w:val="00C27ADC"/>
    <w:rsid w:val="00C30D61"/>
    <w:rsid w:val="00C3204D"/>
    <w:rsid w:val="00C34CD7"/>
    <w:rsid w:val="00C37080"/>
    <w:rsid w:val="00C40112"/>
    <w:rsid w:val="00C40757"/>
    <w:rsid w:val="00C41E27"/>
    <w:rsid w:val="00C45E12"/>
    <w:rsid w:val="00C46DB8"/>
    <w:rsid w:val="00C47C4E"/>
    <w:rsid w:val="00C53428"/>
    <w:rsid w:val="00C53EEE"/>
    <w:rsid w:val="00C543CE"/>
    <w:rsid w:val="00C570FF"/>
    <w:rsid w:val="00C649CD"/>
    <w:rsid w:val="00C655D8"/>
    <w:rsid w:val="00C663D6"/>
    <w:rsid w:val="00C71C05"/>
    <w:rsid w:val="00C7247E"/>
    <w:rsid w:val="00C75BE7"/>
    <w:rsid w:val="00C770B9"/>
    <w:rsid w:val="00C802E0"/>
    <w:rsid w:val="00C91355"/>
    <w:rsid w:val="00C93965"/>
    <w:rsid w:val="00C94C98"/>
    <w:rsid w:val="00C969A2"/>
    <w:rsid w:val="00C97104"/>
    <w:rsid w:val="00CA0A59"/>
    <w:rsid w:val="00CA0EAF"/>
    <w:rsid w:val="00CA2295"/>
    <w:rsid w:val="00CA2F69"/>
    <w:rsid w:val="00CA4F36"/>
    <w:rsid w:val="00CA6644"/>
    <w:rsid w:val="00CA7F42"/>
    <w:rsid w:val="00CB09EF"/>
    <w:rsid w:val="00CB1BED"/>
    <w:rsid w:val="00CB306C"/>
    <w:rsid w:val="00CB780D"/>
    <w:rsid w:val="00CC09E0"/>
    <w:rsid w:val="00CC2716"/>
    <w:rsid w:val="00CD2A12"/>
    <w:rsid w:val="00CD3510"/>
    <w:rsid w:val="00CD35AA"/>
    <w:rsid w:val="00CD448F"/>
    <w:rsid w:val="00CD4D00"/>
    <w:rsid w:val="00CD5C74"/>
    <w:rsid w:val="00CE07B6"/>
    <w:rsid w:val="00CE0C3F"/>
    <w:rsid w:val="00CE1622"/>
    <w:rsid w:val="00CE7F79"/>
    <w:rsid w:val="00CF1B07"/>
    <w:rsid w:val="00CF1C8B"/>
    <w:rsid w:val="00CF45E7"/>
    <w:rsid w:val="00CF6237"/>
    <w:rsid w:val="00D02A26"/>
    <w:rsid w:val="00D06730"/>
    <w:rsid w:val="00D10636"/>
    <w:rsid w:val="00D117F0"/>
    <w:rsid w:val="00D12C3D"/>
    <w:rsid w:val="00D17C92"/>
    <w:rsid w:val="00D223DF"/>
    <w:rsid w:val="00D23EC1"/>
    <w:rsid w:val="00D30ED8"/>
    <w:rsid w:val="00D31CE9"/>
    <w:rsid w:val="00D31DA9"/>
    <w:rsid w:val="00D322A3"/>
    <w:rsid w:val="00D32F41"/>
    <w:rsid w:val="00D33340"/>
    <w:rsid w:val="00D333B1"/>
    <w:rsid w:val="00D35AE7"/>
    <w:rsid w:val="00D3649E"/>
    <w:rsid w:val="00D40ED8"/>
    <w:rsid w:val="00D461E1"/>
    <w:rsid w:val="00D47EDA"/>
    <w:rsid w:val="00D516B4"/>
    <w:rsid w:val="00D51899"/>
    <w:rsid w:val="00D519E2"/>
    <w:rsid w:val="00D524D2"/>
    <w:rsid w:val="00D54194"/>
    <w:rsid w:val="00D54ADC"/>
    <w:rsid w:val="00D5740D"/>
    <w:rsid w:val="00D579EF"/>
    <w:rsid w:val="00D57A7B"/>
    <w:rsid w:val="00D66D00"/>
    <w:rsid w:val="00D719E0"/>
    <w:rsid w:val="00D7392F"/>
    <w:rsid w:val="00D73B68"/>
    <w:rsid w:val="00D760DC"/>
    <w:rsid w:val="00D84C13"/>
    <w:rsid w:val="00D9441C"/>
    <w:rsid w:val="00D97AA9"/>
    <w:rsid w:val="00DA5632"/>
    <w:rsid w:val="00DA62EA"/>
    <w:rsid w:val="00DB058D"/>
    <w:rsid w:val="00DC56DC"/>
    <w:rsid w:val="00DC7B73"/>
    <w:rsid w:val="00DD06F1"/>
    <w:rsid w:val="00DD12B4"/>
    <w:rsid w:val="00DD3FA5"/>
    <w:rsid w:val="00DD5593"/>
    <w:rsid w:val="00DD59B1"/>
    <w:rsid w:val="00DD649C"/>
    <w:rsid w:val="00DD7775"/>
    <w:rsid w:val="00DE18DD"/>
    <w:rsid w:val="00DF121F"/>
    <w:rsid w:val="00DF2584"/>
    <w:rsid w:val="00DF2A03"/>
    <w:rsid w:val="00DF414E"/>
    <w:rsid w:val="00E15309"/>
    <w:rsid w:val="00E16AE9"/>
    <w:rsid w:val="00E17041"/>
    <w:rsid w:val="00E20439"/>
    <w:rsid w:val="00E20ED6"/>
    <w:rsid w:val="00E21C18"/>
    <w:rsid w:val="00E24CCD"/>
    <w:rsid w:val="00E274CF"/>
    <w:rsid w:val="00E27EFD"/>
    <w:rsid w:val="00E4062A"/>
    <w:rsid w:val="00E446B2"/>
    <w:rsid w:val="00E47DD4"/>
    <w:rsid w:val="00E51CDC"/>
    <w:rsid w:val="00E577D9"/>
    <w:rsid w:val="00E615A5"/>
    <w:rsid w:val="00E65434"/>
    <w:rsid w:val="00E709D9"/>
    <w:rsid w:val="00E72501"/>
    <w:rsid w:val="00E7446E"/>
    <w:rsid w:val="00E74EA0"/>
    <w:rsid w:val="00E756C2"/>
    <w:rsid w:val="00E8037A"/>
    <w:rsid w:val="00E82A6E"/>
    <w:rsid w:val="00E83919"/>
    <w:rsid w:val="00E868EA"/>
    <w:rsid w:val="00E91626"/>
    <w:rsid w:val="00E91876"/>
    <w:rsid w:val="00E92E6D"/>
    <w:rsid w:val="00E94E4B"/>
    <w:rsid w:val="00E958D7"/>
    <w:rsid w:val="00E9745A"/>
    <w:rsid w:val="00EA2E0C"/>
    <w:rsid w:val="00EA5C92"/>
    <w:rsid w:val="00EB4BC0"/>
    <w:rsid w:val="00EB5020"/>
    <w:rsid w:val="00EB5242"/>
    <w:rsid w:val="00EC6AFE"/>
    <w:rsid w:val="00ED2ADF"/>
    <w:rsid w:val="00ED3B24"/>
    <w:rsid w:val="00EE23C4"/>
    <w:rsid w:val="00EE5206"/>
    <w:rsid w:val="00EE65D0"/>
    <w:rsid w:val="00EE6798"/>
    <w:rsid w:val="00EE7416"/>
    <w:rsid w:val="00EF17F7"/>
    <w:rsid w:val="00EF2EA9"/>
    <w:rsid w:val="00EF6DDF"/>
    <w:rsid w:val="00F00526"/>
    <w:rsid w:val="00F008EC"/>
    <w:rsid w:val="00F01F98"/>
    <w:rsid w:val="00F11BDA"/>
    <w:rsid w:val="00F12657"/>
    <w:rsid w:val="00F12784"/>
    <w:rsid w:val="00F129DE"/>
    <w:rsid w:val="00F14645"/>
    <w:rsid w:val="00F148C5"/>
    <w:rsid w:val="00F15CF7"/>
    <w:rsid w:val="00F2195A"/>
    <w:rsid w:val="00F21981"/>
    <w:rsid w:val="00F30A02"/>
    <w:rsid w:val="00F3311B"/>
    <w:rsid w:val="00F33B7B"/>
    <w:rsid w:val="00F33F04"/>
    <w:rsid w:val="00F34639"/>
    <w:rsid w:val="00F3651B"/>
    <w:rsid w:val="00F37519"/>
    <w:rsid w:val="00F43E5C"/>
    <w:rsid w:val="00F511A7"/>
    <w:rsid w:val="00F52115"/>
    <w:rsid w:val="00F52477"/>
    <w:rsid w:val="00F52B65"/>
    <w:rsid w:val="00F55913"/>
    <w:rsid w:val="00F563E5"/>
    <w:rsid w:val="00F5655A"/>
    <w:rsid w:val="00F6192F"/>
    <w:rsid w:val="00F65EB5"/>
    <w:rsid w:val="00F66DE6"/>
    <w:rsid w:val="00F6734C"/>
    <w:rsid w:val="00F67EE3"/>
    <w:rsid w:val="00F709A2"/>
    <w:rsid w:val="00F7205C"/>
    <w:rsid w:val="00F72D7F"/>
    <w:rsid w:val="00F74D31"/>
    <w:rsid w:val="00F75A01"/>
    <w:rsid w:val="00F7630A"/>
    <w:rsid w:val="00F7739E"/>
    <w:rsid w:val="00F77F61"/>
    <w:rsid w:val="00F80082"/>
    <w:rsid w:val="00F816F1"/>
    <w:rsid w:val="00F83897"/>
    <w:rsid w:val="00F85092"/>
    <w:rsid w:val="00F852A6"/>
    <w:rsid w:val="00F8750F"/>
    <w:rsid w:val="00F91209"/>
    <w:rsid w:val="00F9368A"/>
    <w:rsid w:val="00FA21BA"/>
    <w:rsid w:val="00FA5802"/>
    <w:rsid w:val="00FA66C0"/>
    <w:rsid w:val="00FB21E6"/>
    <w:rsid w:val="00FB30D5"/>
    <w:rsid w:val="00FC00F1"/>
    <w:rsid w:val="00FC3C64"/>
    <w:rsid w:val="00FC5121"/>
    <w:rsid w:val="00FC6515"/>
    <w:rsid w:val="00FC7219"/>
    <w:rsid w:val="00FF05B8"/>
    <w:rsid w:val="00FF2729"/>
    <w:rsid w:val="00FF556F"/>
    <w:rsid w:val="00FF58AE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1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F7D"/>
    <w:rPr>
      <w:sz w:val="0"/>
      <w:szCs w:val="0"/>
    </w:rPr>
  </w:style>
  <w:style w:type="table" w:styleId="TableGrid">
    <w:name w:val="Table Grid"/>
    <w:basedOn w:val="TableNormal"/>
    <w:uiPriority w:val="99"/>
    <w:rsid w:val="001B32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615A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345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543</Words>
  <Characters>3100</Characters>
  <Application>Microsoft Office Outlook</Application>
  <DocSecurity>0</DocSecurity>
  <Lines>0</Lines>
  <Paragraphs>0</Paragraphs>
  <ScaleCrop>false</ScaleCrop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LİSE3 TÜRK DİLİ EDEBİYATI (CÜMLELERİN ÖGELERİ)</dc:title>
  <dc:subject/>
  <dc:creator>AYDIN AKŞAM</dc:creator>
  <cp:keywords/>
  <dc:description/>
  <cp:lastModifiedBy>BİRSEN</cp:lastModifiedBy>
  <cp:revision>5</cp:revision>
  <cp:lastPrinted>2005-02-18T13:49:00Z</cp:lastPrinted>
  <dcterms:created xsi:type="dcterms:W3CDTF">2014-10-25T20:16:00Z</dcterms:created>
  <dcterms:modified xsi:type="dcterms:W3CDTF">2015-09-22T19:40:00Z</dcterms:modified>
</cp:coreProperties>
</file>