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219" w:rsidRDefault="004D1219" w:rsidP="00937CF1">
      <w:r>
        <w:t>ADI VE SOYADI:……………………………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0"/>
      </w:tblGrid>
      <w:tr w:rsidR="004D1219" w:rsidRPr="00937CF1" w:rsidTr="00D171A5">
        <w:trPr>
          <w:jc w:val="center"/>
        </w:trPr>
        <w:tc>
          <w:tcPr>
            <w:tcW w:w="9210" w:type="dxa"/>
            <w:shd w:val="clear" w:color="auto" w:fill="FFFF00"/>
          </w:tcPr>
          <w:p w:rsidR="004D1219" w:rsidRPr="00D171A5" w:rsidRDefault="004D1219" w:rsidP="00D171A5">
            <w:pPr>
              <w:jc w:val="center"/>
              <w:rPr>
                <w:sz w:val="36"/>
                <w:szCs w:val="36"/>
              </w:rPr>
            </w:pPr>
            <w:r w:rsidRPr="00D171A5">
              <w:rPr>
                <w:sz w:val="36"/>
                <w:szCs w:val="36"/>
              </w:rPr>
              <w:t>DUYGULARIM</w:t>
            </w:r>
          </w:p>
        </w:tc>
      </w:tr>
      <w:tr w:rsidR="004D1219" w:rsidRPr="00937CF1" w:rsidTr="00D171A5">
        <w:trPr>
          <w:jc w:val="center"/>
        </w:trPr>
        <w:tc>
          <w:tcPr>
            <w:tcW w:w="9210" w:type="dxa"/>
          </w:tcPr>
          <w:p w:rsidR="004D1219" w:rsidRDefault="004D1219" w:rsidP="00D171A5">
            <w:pPr>
              <w:jc w:val="center"/>
            </w:pPr>
            <w:r w:rsidRPr="00937CF1">
              <w:t xml:space="preserve">     </w:t>
            </w:r>
          </w:p>
          <w:p w:rsidR="004D1219" w:rsidRDefault="004D1219" w:rsidP="00D171A5">
            <w:pPr>
              <w:jc w:val="center"/>
            </w:pPr>
            <w:r>
              <w:t xml:space="preserve">  </w:t>
            </w:r>
            <w:r w:rsidRPr="00937CF1">
              <w:t xml:space="preserve"> Bizim sınıftan Sudenaz,İstiklal Marşı okuma yarışmasında birinci oldu.Göksu ve biz çok sevindik.Sudenaz’ı tebrik ettik.Onu alkışladık.Sudenaz ellerini havaya kaldırarak sevincini </w:t>
            </w:r>
          </w:p>
          <w:p w:rsidR="004D1219" w:rsidRDefault="004D1219" w:rsidP="00937CF1">
            <w:r w:rsidRPr="00937CF1">
              <w:t>gösterdi.Sudenaz’ın annesi de çok mutlu oldu.Sevinçten ağladı.Bizim sınıf çok mutlu oldu.</w:t>
            </w:r>
          </w:p>
          <w:p w:rsidR="004D1219" w:rsidRPr="00937CF1" w:rsidRDefault="004D1219" w:rsidP="00937CF1"/>
        </w:tc>
      </w:tr>
    </w:tbl>
    <w:p w:rsidR="004D1219" w:rsidRDefault="004D1219" w:rsidP="00937CF1"/>
    <w:p w:rsidR="004D1219" w:rsidRDefault="004D1219" w:rsidP="00937CF1">
      <w:r>
        <w:t>1-Sudenaz hangi duyguları yaşadı?</w:t>
      </w:r>
    </w:p>
    <w:p w:rsidR="004D1219" w:rsidRDefault="004D1219" w:rsidP="00937CF1">
      <w:r>
        <w:t>Yanıt:……………………………………………………………………………………………………….</w:t>
      </w:r>
    </w:p>
    <w:p w:rsidR="004D1219" w:rsidRDefault="004D1219" w:rsidP="00937CF1"/>
    <w:p w:rsidR="004D1219" w:rsidRDefault="004D1219" w:rsidP="00937CF1">
      <w:r>
        <w:t>2-Sudenaz’ın yaşadığı duygular öğrencileri nasıl etkilemiştir?</w:t>
      </w:r>
    </w:p>
    <w:p w:rsidR="004D1219" w:rsidRDefault="004D1219" w:rsidP="00937CF1">
      <w:r>
        <w:t>Yanıt:……………………………………………………………………………………………………….</w:t>
      </w:r>
    </w:p>
    <w:p w:rsidR="004D1219" w:rsidRDefault="004D1219" w:rsidP="00937CF1"/>
    <w:p w:rsidR="004D1219" w:rsidRDefault="004D1219" w:rsidP="00937CF1">
      <w:r>
        <w:t>3-Sudenaz’ın annesinin yaşadığı duygular nelerdir?</w:t>
      </w:r>
    </w:p>
    <w:p w:rsidR="004D1219" w:rsidRDefault="004D1219" w:rsidP="00937CF1">
      <w:r>
        <w:t>Yanıt:……………………………………………………………………………………………………….</w:t>
      </w:r>
    </w:p>
    <w:p w:rsidR="004D1219" w:rsidRDefault="004D1219" w:rsidP="00937CF1"/>
    <w:p w:rsidR="004D1219" w:rsidRDefault="004D1219" w:rsidP="00937CF1">
      <w:r>
        <w:t>4-Bu duygular sizi nasıl etkiliyor?</w:t>
      </w:r>
    </w:p>
    <w:p w:rsidR="004D1219" w:rsidRDefault="004D1219" w:rsidP="00937CF1">
      <w:r>
        <w:t>Yanıt:……………………………………………………………………………………………………….</w:t>
      </w:r>
    </w:p>
    <w:p w:rsidR="004D1219" w:rsidRDefault="004D1219" w:rsidP="00937CF1"/>
    <w:p w:rsidR="004D1219" w:rsidRDefault="004D1219" w:rsidP="00937CF1">
      <w:r>
        <w:t>5-Yaşadığınız duygular arkadaşınızı etkiler mi?Başından geçen bir olayı  anlatır mısın?</w:t>
      </w:r>
    </w:p>
    <w:p w:rsidR="004D1219" w:rsidRDefault="004D1219" w:rsidP="00937CF1">
      <w:r>
        <w:t>Yanıt:……………………………………………………………………………………………………….</w:t>
      </w:r>
    </w:p>
    <w:p w:rsidR="004D1219" w:rsidRDefault="004D1219" w:rsidP="00937CF1">
      <w:r>
        <w:t>………………………………………………………………………………………………………………</w:t>
      </w:r>
    </w:p>
    <w:p w:rsidR="004D1219" w:rsidRDefault="004D1219" w:rsidP="00937CF1">
      <w:r>
        <w:t>………………………………………………………………………………………………………………</w:t>
      </w:r>
    </w:p>
    <w:p w:rsidR="004D1219" w:rsidRDefault="004D1219" w:rsidP="00937CF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0"/>
      </w:tblGrid>
      <w:tr w:rsidR="004D1219" w:rsidRPr="00937CF1" w:rsidTr="00D171A5">
        <w:trPr>
          <w:jc w:val="center"/>
        </w:trPr>
        <w:tc>
          <w:tcPr>
            <w:tcW w:w="9210" w:type="dxa"/>
            <w:shd w:val="clear" w:color="auto" w:fill="FFFF00"/>
          </w:tcPr>
          <w:p w:rsidR="004D1219" w:rsidRPr="00D171A5" w:rsidRDefault="004D1219" w:rsidP="00D171A5">
            <w:pPr>
              <w:jc w:val="center"/>
              <w:rPr>
                <w:sz w:val="36"/>
                <w:szCs w:val="36"/>
              </w:rPr>
            </w:pPr>
            <w:r w:rsidRPr="00D171A5">
              <w:rPr>
                <w:sz w:val="36"/>
                <w:szCs w:val="36"/>
              </w:rPr>
              <w:t>DUYGULARIM</w:t>
            </w:r>
          </w:p>
        </w:tc>
      </w:tr>
      <w:tr w:rsidR="004D1219" w:rsidRPr="00937CF1" w:rsidTr="00D171A5">
        <w:trPr>
          <w:jc w:val="center"/>
        </w:trPr>
        <w:tc>
          <w:tcPr>
            <w:tcW w:w="9210" w:type="dxa"/>
          </w:tcPr>
          <w:p w:rsidR="004D1219" w:rsidRDefault="004D1219" w:rsidP="00D171A5">
            <w:pPr>
              <w:jc w:val="center"/>
            </w:pPr>
            <w:r w:rsidRPr="00937CF1">
              <w:t xml:space="preserve">     </w:t>
            </w:r>
          </w:p>
          <w:p w:rsidR="004D1219" w:rsidRDefault="004D1219" w:rsidP="00D171A5">
            <w:pPr>
              <w:jc w:val="center"/>
            </w:pPr>
            <w:r>
              <w:t xml:space="preserve"> Hissettiğimiz duygular o an için davranışlarımızı yönlendirir.Mutluysak herkese gülümseriz,öfkeli isek arkadaşlarımıza istemediğimiz şeyler söyleyebiliriz.Sonra pişman oluruz ama arkadaşımız bir kere kırılmıştır artık…</w:t>
            </w:r>
          </w:p>
          <w:p w:rsidR="004D1219" w:rsidRPr="00937CF1" w:rsidRDefault="004D1219" w:rsidP="005B601F"/>
        </w:tc>
      </w:tr>
    </w:tbl>
    <w:p w:rsidR="004D1219" w:rsidRDefault="004D1219" w:rsidP="00937CF1"/>
    <w:p w:rsidR="004D1219" w:rsidRDefault="004D1219" w:rsidP="00937CF1">
      <w:r>
        <w:rPr>
          <w:noProof/>
        </w:rPr>
        <w:pict>
          <v:roundrect id="_x0000_s1026" style="position:absolute;margin-left:-2.2pt;margin-top:17.4pt;width:538.2pt;height:66.6pt;z-index:251658240" arcsize="10923f">
            <v:textbox>
              <w:txbxContent>
                <w:p w:rsidR="004D1219" w:rsidRDefault="004D1219"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roundrect>
        </w:pict>
      </w:r>
      <w:r>
        <w:t>*Peki,sen böyle bir durumda kalsaydın ne hissederdin?Ne yapardın?</w:t>
      </w:r>
    </w:p>
    <w:p w:rsidR="004D1219" w:rsidRDefault="004D1219" w:rsidP="00937CF1"/>
    <w:p w:rsidR="004D1219" w:rsidRDefault="004D1219" w:rsidP="00937CF1"/>
    <w:p w:rsidR="004D1219" w:rsidRDefault="004D1219" w:rsidP="00937CF1"/>
    <w:p w:rsidR="004D1219" w:rsidRDefault="004D1219" w:rsidP="00937CF1"/>
    <w:p w:rsidR="004D1219" w:rsidRDefault="004D1219" w:rsidP="00937CF1"/>
    <w:p w:rsidR="004D1219" w:rsidRDefault="004D1219" w:rsidP="00937CF1"/>
    <w:p w:rsidR="004D1219" w:rsidRDefault="004D1219" w:rsidP="00937CF1">
      <w:r>
        <w:t>Aşağıdaki ifadeleri okuyup karşılarına uygun cümleler yazınız.</w:t>
      </w:r>
    </w:p>
    <w:p w:rsidR="004D1219" w:rsidRDefault="004D1219" w:rsidP="00726E6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07"/>
        <w:gridCol w:w="3807"/>
        <w:gridCol w:w="3808"/>
      </w:tblGrid>
      <w:tr w:rsidR="004D1219" w:rsidTr="00D171A5">
        <w:tc>
          <w:tcPr>
            <w:tcW w:w="3807" w:type="dxa"/>
            <w:shd w:val="clear" w:color="auto" w:fill="FFFF00"/>
          </w:tcPr>
          <w:p w:rsidR="004D1219" w:rsidRPr="00D171A5" w:rsidRDefault="004D1219" w:rsidP="00726E63">
            <w:pPr>
              <w:rPr>
                <w:color w:val="FF0000"/>
              </w:rPr>
            </w:pPr>
            <w:r w:rsidRPr="00D171A5">
              <w:rPr>
                <w:color w:val="FF0000"/>
              </w:rPr>
              <w:t>Hangi durumlarda?</w:t>
            </w:r>
          </w:p>
        </w:tc>
        <w:tc>
          <w:tcPr>
            <w:tcW w:w="3807" w:type="dxa"/>
            <w:shd w:val="clear" w:color="auto" w:fill="FFFF00"/>
          </w:tcPr>
          <w:p w:rsidR="004D1219" w:rsidRPr="00D171A5" w:rsidRDefault="004D1219" w:rsidP="00726E63">
            <w:pPr>
              <w:rPr>
                <w:color w:val="FF0000"/>
              </w:rPr>
            </w:pPr>
            <w:r w:rsidRPr="00D171A5">
              <w:rPr>
                <w:color w:val="FF0000"/>
              </w:rPr>
              <w:t>Nasıl etkileniyorum?</w:t>
            </w:r>
          </w:p>
        </w:tc>
        <w:tc>
          <w:tcPr>
            <w:tcW w:w="3808" w:type="dxa"/>
            <w:shd w:val="clear" w:color="auto" w:fill="FFFF00"/>
          </w:tcPr>
          <w:p w:rsidR="004D1219" w:rsidRPr="00D171A5" w:rsidRDefault="004D1219" w:rsidP="00726E63">
            <w:pPr>
              <w:rPr>
                <w:color w:val="FF0000"/>
              </w:rPr>
            </w:pPr>
            <w:r w:rsidRPr="00D171A5">
              <w:rPr>
                <w:color w:val="FF0000"/>
              </w:rPr>
              <w:t>Arkadaşlarımı nasıl etkiliyorum?</w:t>
            </w:r>
          </w:p>
        </w:tc>
      </w:tr>
      <w:tr w:rsidR="004D1219" w:rsidTr="00D171A5">
        <w:tc>
          <w:tcPr>
            <w:tcW w:w="3807" w:type="dxa"/>
          </w:tcPr>
          <w:p w:rsidR="004D1219" w:rsidRDefault="004D1219" w:rsidP="00726E63">
            <w:r>
              <w:t>Çok kızgınken;</w:t>
            </w:r>
          </w:p>
          <w:p w:rsidR="004D1219" w:rsidRDefault="004D1219" w:rsidP="00726E63"/>
        </w:tc>
        <w:tc>
          <w:tcPr>
            <w:tcW w:w="3807" w:type="dxa"/>
          </w:tcPr>
          <w:p w:rsidR="004D1219" w:rsidRDefault="004D1219" w:rsidP="00726E63"/>
        </w:tc>
        <w:tc>
          <w:tcPr>
            <w:tcW w:w="3808" w:type="dxa"/>
          </w:tcPr>
          <w:p w:rsidR="004D1219" w:rsidRDefault="004D1219" w:rsidP="00726E63"/>
        </w:tc>
      </w:tr>
      <w:tr w:rsidR="004D1219" w:rsidTr="00D171A5">
        <w:tc>
          <w:tcPr>
            <w:tcW w:w="3807" w:type="dxa"/>
          </w:tcPr>
          <w:p w:rsidR="004D1219" w:rsidRDefault="004D1219" w:rsidP="00726E63">
            <w:r>
              <w:t>Çok üzgünken;</w:t>
            </w:r>
          </w:p>
          <w:p w:rsidR="004D1219" w:rsidRDefault="004D1219" w:rsidP="00726E63"/>
        </w:tc>
        <w:tc>
          <w:tcPr>
            <w:tcW w:w="3807" w:type="dxa"/>
          </w:tcPr>
          <w:p w:rsidR="004D1219" w:rsidRDefault="004D1219" w:rsidP="00726E63"/>
        </w:tc>
        <w:tc>
          <w:tcPr>
            <w:tcW w:w="3808" w:type="dxa"/>
          </w:tcPr>
          <w:p w:rsidR="004D1219" w:rsidRDefault="004D1219" w:rsidP="00726E63"/>
        </w:tc>
      </w:tr>
      <w:tr w:rsidR="004D1219" w:rsidTr="00D171A5">
        <w:tc>
          <w:tcPr>
            <w:tcW w:w="3807" w:type="dxa"/>
          </w:tcPr>
          <w:p w:rsidR="004D1219" w:rsidRDefault="004D1219" w:rsidP="00726E63">
            <w:r>
              <w:t>Çok mutluyken;</w:t>
            </w:r>
          </w:p>
          <w:p w:rsidR="004D1219" w:rsidRDefault="004D1219" w:rsidP="00726E63"/>
        </w:tc>
        <w:tc>
          <w:tcPr>
            <w:tcW w:w="3807" w:type="dxa"/>
          </w:tcPr>
          <w:p w:rsidR="004D1219" w:rsidRDefault="004D1219" w:rsidP="00726E63"/>
        </w:tc>
        <w:tc>
          <w:tcPr>
            <w:tcW w:w="3808" w:type="dxa"/>
          </w:tcPr>
          <w:p w:rsidR="004D1219" w:rsidRDefault="004D1219" w:rsidP="00726E63"/>
        </w:tc>
      </w:tr>
      <w:tr w:rsidR="004D1219" w:rsidTr="00D171A5">
        <w:tc>
          <w:tcPr>
            <w:tcW w:w="3807" w:type="dxa"/>
          </w:tcPr>
          <w:p w:rsidR="004D1219" w:rsidRDefault="004D1219" w:rsidP="00726E63">
            <w:r>
              <w:t>Çok heyecanlıyken;</w:t>
            </w:r>
          </w:p>
          <w:p w:rsidR="004D1219" w:rsidRDefault="004D1219" w:rsidP="00726E63"/>
        </w:tc>
        <w:tc>
          <w:tcPr>
            <w:tcW w:w="3807" w:type="dxa"/>
          </w:tcPr>
          <w:p w:rsidR="004D1219" w:rsidRDefault="004D1219" w:rsidP="00726E63"/>
        </w:tc>
        <w:tc>
          <w:tcPr>
            <w:tcW w:w="3808" w:type="dxa"/>
          </w:tcPr>
          <w:p w:rsidR="004D1219" w:rsidRDefault="004D1219" w:rsidP="00726E63"/>
        </w:tc>
      </w:tr>
      <w:tr w:rsidR="004D1219" w:rsidTr="00D171A5">
        <w:tc>
          <w:tcPr>
            <w:tcW w:w="3807" w:type="dxa"/>
          </w:tcPr>
          <w:p w:rsidR="004D1219" w:rsidRDefault="004D1219" w:rsidP="00726E63">
            <w:r>
              <w:t>Çok korktuğumda;</w:t>
            </w:r>
          </w:p>
          <w:p w:rsidR="004D1219" w:rsidRDefault="004D1219" w:rsidP="00726E63"/>
        </w:tc>
        <w:tc>
          <w:tcPr>
            <w:tcW w:w="3807" w:type="dxa"/>
          </w:tcPr>
          <w:p w:rsidR="004D1219" w:rsidRDefault="004D1219" w:rsidP="00726E63"/>
        </w:tc>
        <w:tc>
          <w:tcPr>
            <w:tcW w:w="3808" w:type="dxa"/>
          </w:tcPr>
          <w:p w:rsidR="004D1219" w:rsidRDefault="004D1219" w:rsidP="00726E63"/>
        </w:tc>
      </w:tr>
    </w:tbl>
    <w:p w:rsidR="004D1219" w:rsidRPr="00726E63" w:rsidRDefault="004D1219" w:rsidP="00726E63">
      <w:hyperlink r:id="rId4" w:history="1">
        <w:r w:rsidRPr="009E0802">
          <w:rPr>
            <w:rStyle w:val="Hyperlink"/>
          </w:rPr>
          <w:t>www.sorubak.com</w:t>
        </w:r>
      </w:hyperlink>
      <w:r>
        <w:t xml:space="preserve"> </w:t>
      </w:r>
    </w:p>
    <w:sectPr w:rsidR="004D1219" w:rsidRPr="00726E63" w:rsidSect="00937CF1">
      <w:pgSz w:w="11906" w:h="16838"/>
      <w:pgMar w:top="397" w:right="340" w:bottom="425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CF1"/>
    <w:rsid w:val="00023E3A"/>
    <w:rsid w:val="00126CB4"/>
    <w:rsid w:val="00155609"/>
    <w:rsid w:val="0034080B"/>
    <w:rsid w:val="004D1219"/>
    <w:rsid w:val="005664E7"/>
    <w:rsid w:val="00595FD9"/>
    <w:rsid w:val="005B601F"/>
    <w:rsid w:val="006D4E3F"/>
    <w:rsid w:val="00726E63"/>
    <w:rsid w:val="008672BE"/>
    <w:rsid w:val="00937CF1"/>
    <w:rsid w:val="009E0802"/>
    <w:rsid w:val="00A76E82"/>
    <w:rsid w:val="00AD4ACF"/>
    <w:rsid w:val="00C269CA"/>
    <w:rsid w:val="00D16DC7"/>
    <w:rsid w:val="00D171A5"/>
    <w:rsid w:val="00DA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6C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6CB4"/>
    <w:rPr>
      <w:rFonts w:ascii="Cambria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126CB4"/>
    <w:rPr>
      <w:sz w:val="24"/>
      <w:szCs w:val="24"/>
    </w:rPr>
  </w:style>
  <w:style w:type="table" w:styleId="TableGrid">
    <w:name w:val="Table Grid"/>
    <w:basedOn w:val="TableNormal"/>
    <w:uiPriority w:val="99"/>
    <w:rsid w:val="00937CF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E080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227</Words>
  <Characters>1297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aylinpasin</dc:creator>
  <cp:keywords/>
  <dc:description/>
  <cp:lastModifiedBy>BİRSEN</cp:lastModifiedBy>
  <cp:revision>3</cp:revision>
  <cp:lastPrinted>2013-11-05T20:13:00Z</cp:lastPrinted>
  <dcterms:created xsi:type="dcterms:W3CDTF">2013-11-06T09:22:00Z</dcterms:created>
  <dcterms:modified xsi:type="dcterms:W3CDTF">2015-10-05T18:37:00Z</dcterms:modified>
</cp:coreProperties>
</file>