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E45" w:rsidRDefault="00130E45" w:rsidP="00EB619B">
      <w:pPr>
        <w:pStyle w:val="NoSpacing"/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365.65pt;margin-top:-14.85pt;width:194.05pt;height:71.25pt;z-index:251655680;visibility:visible" filled="f" stroked="f">
            <v:path arrowok="t"/>
            <v:textbox>
              <w:txbxContent>
                <w:p w:rsidR="00130E45" w:rsidRPr="00D460CB" w:rsidRDefault="00130E45" w:rsidP="00D460CB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Abagail" w:hAnsi="Abagail" w:cs="Abagail"/>
                      <w:b/>
                      <w:bCs/>
                      <w:color w:val="00B0F0"/>
                      <w:sz w:val="24"/>
                      <w:szCs w:val="24"/>
                    </w:rPr>
                  </w:pPr>
                  <w:r w:rsidRPr="00D460CB">
                    <w:rPr>
                      <w:rFonts w:ascii="Abagail" w:hAnsi="Abagail" w:cs="Abagail"/>
                      <w:b/>
                      <w:bCs/>
                      <w:color w:val="00B0F0"/>
                      <w:sz w:val="40"/>
                      <w:szCs w:val="40"/>
                    </w:rPr>
                    <w:t>DÜNYA’MIZIN KATMANLARI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left:0;text-align:left;margin-left:3.05pt;margin-top:-16.8pt;width:62.25pt;height:60.75pt;z-index:251649536;visibility:visible">
            <v:imagedata r:id="rId5" o:title=""/>
          </v:shape>
        </w:pict>
      </w:r>
      <w:r>
        <w:rPr>
          <w:noProof/>
        </w:rPr>
        <w:pict>
          <v:shape id="Resim 2" o:spid="_x0000_s1028" type="#_x0000_t75" style="position:absolute;left:0;text-align:left;margin-left:75.4pt;margin-top:-6.95pt;width:302.25pt;height:47.25pt;z-index:-251677184;visibility:visible" wrapcoords="-54 0 -54 21257 21600 21257 21600 0 -54 0">
            <v:imagedata r:id="rId6" o:title=""/>
            <w10:wrap type="tight"/>
          </v:shape>
        </w:pict>
      </w:r>
    </w:p>
    <w:p w:rsidR="00130E45" w:rsidRDefault="00130E45" w:rsidP="00EB619B">
      <w:pPr>
        <w:pStyle w:val="NoSpacing"/>
        <w:jc w:val="center"/>
        <w:rPr>
          <w:i/>
          <w:iCs/>
        </w:rPr>
      </w:pPr>
    </w:p>
    <w:p w:rsidR="00130E45" w:rsidRDefault="00130E45" w:rsidP="00EB619B">
      <w:pPr>
        <w:pStyle w:val="NoSpacing"/>
        <w:jc w:val="center"/>
        <w:rPr>
          <w:rFonts w:ascii="Comic Sans MS" w:hAnsi="Comic Sans MS" w:cs="Comic Sans MS"/>
        </w:rPr>
      </w:pPr>
    </w:p>
    <w:p w:rsidR="00130E45" w:rsidRDefault="00130E45" w:rsidP="00B83F39">
      <w:pPr>
        <w:pStyle w:val="NoSpacing"/>
        <w:jc w:val="center"/>
        <w:rPr>
          <w:rFonts w:ascii="Comic Sans MS" w:hAnsi="Comic Sans MS" w:cs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6.75pt;margin-top:8.2pt;width:552pt;height:0;z-index:251656704;visibility:visible" strokecolor="#7030a0" strokeweight="2.5pt">
            <v:shadow color="#868686"/>
          </v:shape>
        </w:pict>
      </w:r>
    </w:p>
    <w:p w:rsidR="00130E45" w:rsidRDefault="00130E45" w:rsidP="00B83F39">
      <w:pPr>
        <w:pStyle w:val="NoSpacing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DÜNYA’MIZIN YAPISI</w: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2 Resim" o:spid="_x0000_s1030" type="#_x0000_t75" alt="dünyanın katmanları.jpg" style="position:absolute;margin-left:120.4pt;margin-top:6.9pt;width:181.5pt;height:194.25pt;z-index:-251676160;visibility:visible">
            <v:imagedata r:id="rId7" o:title=""/>
          </v:shape>
        </w:pict>
      </w:r>
      <w:r>
        <w:rPr>
          <w:rFonts w:ascii="Comic Sans MS" w:hAnsi="Comic Sans MS" w:cs="Comic Sans MS"/>
        </w:rPr>
        <w:t>*Aşağıdaki modelde istenilen yerleri tamamlayınız.</w: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bookmarkStart w:id="0" w:name="_GoBack"/>
      <w:bookmarkEnd w:id="0"/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AutoShape 3" o:spid="_x0000_s1031" type="#_x0000_t32" style="position:absolute;margin-left:105.4pt;margin-top:9.35pt;width:97.5pt;height:0;flip:x;z-index:251642368;visibility:visible" strokeweight="2pt">
            <v:stroke endarrow="block"/>
          </v:shape>
        </w:pic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AutoShape 4" o:spid="_x0000_s1032" type="#_x0000_t32" style="position:absolute;margin-left:259.15pt;margin-top:1.55pt;width:98.25pt;height:0;z-index:251643392;visibility:visible" strokeweight="2pt">
            <v:stroke endarrow="block"/>
          </v:shape>
        </w:pic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AutoShape 6" o:spid="_x0000_s1033" type="#_x0000_t32" style="position:absolute;margin-left:312.4pt;margin-top:8.35pt;width:53.25pt;height:0;z-index:251645440;visibility:visible" strokeweight="2pt">
            <v:stroke endarrow="block"/>
          </v:shape>
        </w:pic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AutoShape 2" o:spid="_x0000_s1034" type="#_x0000_t32" style="position:absolute;margin-left:76.15pt;margin-top:2pt;width:141.75pt;height:0;flip:x;z-index:251641344;visibility:visible" strokeweight="2pt">
            <v:stroke endarrow="block"/>
          </v:shape>
        </w:pic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AutoShape 5" o:spid="_x0000_s1035" type="#_x0000_t32" style="position:absolute;margin-left:253.9pt;margin-top:14.85pt;width:111.75pt;height:0;z-index:251644416;visibility:visible" strokeweight="2pt">
            <v:stroke endarrow="block"/>
          </v:shape>
        </w:pic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*Dünya’mızın yapısı ikiye ayrılır. Bunlar:</w: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ect id="Rectangle 9" o:spid="_x0000_s1036" style="position:absolute;margin-left:196.15pt;margin-top:3.05pt;width:189pt;height:25.5pt;z-index:251647488;visibility:visible" strokecolor="#4bacc6" strokeweight="2.5pt">
            <v:shadow color="#868686"/>
            <v:textbox>
              <w:txbxContent>
                <w:p w:rsidR="00130E45" w:rsidRPr="00595E3C" w:rsidRDefault="00130E45" w:rsidP="00595E3C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2-</w:t>
                  </w:r>
                </w:p>
              </w:txbxContent>
            </v:textbox>
          </v:rect>
        </w:pict>
      </w:r>
      <w:r>
        <w:rPr>
          <w:noProof/>
        </w:rPr>
        <w:pict>
          <v:rect id="Rectangle 7" o:spid="_x0000_s1037" style="position:absolute;margin-left:1.9pt;margin-top:3.05pt;width:189pt;height:25.5pt;z-index:251646464;visibility:visible" strokecolor="#4bacc6" strokeweight="2.5pt">
            <v:shadow color="#868686"/>
            <v:textbox>
              <w:txbxContent>
                <w:p w:rsidR="00130E45" w:rsidRPr="00595E3C" w:rsidRDefault="00130E45" w:rsidP="00595E3C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1-</w:t>
                  </w:r>
                </w:p>
              </w:txbxContent>
            </v:textbox>
          </v:rect>
        </w:pic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AutoShape 14" o:spid="_x0000_s1038" style="position:absolute;margin-left:222.4pt;margin-top:1.65pt;width:127.5pt;height:22.5pt;z-index:251652608;visibility:visible" arcsize="10923f"/>
        </w:pict>
      </w:r>
      <w:r>
        <w:rPr>
          <w:noProof/>
        </w:rPr>
        <w:pict>
          <v:roundrect id="AutoShape 11" o:spid="_x0000_s1039" style="position:absolute;margin-left:31.15pt;margin-top:1.65pt;width:127.5pt;height:22.5pt;z-index:251648512;visibility:visible" arcsize="10923f"/>
        </w:pic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AutoShape 15" o:spid="_x0000_s1040" style="position:absolute;margin-left:222.4pt;margin-top:8.8pt;width:127.5pt;height:22.5pt;z-index:251653632;visibility:visible" arcsize="10923f"/>
        </w:pict>
      </w:r>
      <w:r>
        <w:rPr>
          <w:noProof/>
        </w:rPr>
        <w:pict>
          <v:roundrect id="AutoShape 12" o:spid="_x0000_s1041" style="position:absolute;margin-left:31.15pt;margin-top:8.8pt;width:127.5pt;height:22.5pt;z-index:251650560;visibility:visible" arcsize="10923f"/>
        </w:pic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AutoShape 13" o:spid="_x0000_s1042" style="position:absolute;margin-left:31.15pt;margin-top:.65pt;width:127.5pt;height:22.5pt;z-index:251651584;visibility:visible" arcsize="10923f"/>
        </w:pic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*Aşağıdaki dünyanın katmanlarıyla ilgili açıklamaları verilen terimleri yazınız.</w: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…………………………………: Yapısında bulunan sıvı maddeye magma adı verilir. Erimiş madenler</w:t>
      </w:r>
    </w:p>
    <w:p w:rsidR="00130E45" w:rsidRDefault="00130E45" w:rsidP="00437F6A">
      <w:pPr>
        <w:pStyle w:val="NoSpacing"/>
        <w:ind w:left="708"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ve kayaçlar bu bölümü oluşturur.</w:t>
      </w: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5A1A4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…………………………………: Dünya’yı çepeçevre saran gazlar topluğudur. Atmosfer olarak da</w:t>
      </w:r>
    </w:p>
    <w:p w:rsidR="00130E45" w:rsidRDefault="00130E45" w:rsidP="00437F6A">
      <w:pPr>
        <w:pStyle w:val="NoSpacing"/>
        <w:ind w:left="1416"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isimlendirilir.</w:t>
      </w:r>
    </w:p>
    <w:p w:rsidR="00130E45" w:rsidRDefault="00130E45" w:rsidP="005A1A48">
      <w:pPr>
        <w:pStyle w:val="NoSpacing"/>
        <w:rPr>
          <w:rFonts w:ascii="Comic Sans MS" w:hAnsi="Comic Sans MS" w:cs="Comic Sans MS"/>
        </w:rPr>
      </w:pPr>
    </w:p>
    <w:p w:rsidR="00130E45" w:rsidRDefault="00130E45" w:rsidP="00437F6A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…………………………………: Dünya’nın en iç ve en kalın katmanıdır.</w:t>
      </w:r>
    </w:p>
    <w:p w:rsidR="00130E45" w:rsidRDefault="00130E45" w:rsidP="00437F6A">
      <w:pPr>
        <w:pStyle w:val="NoSpacing"/>
        <w:rPr>
          <w:rFonts w:ascii="Comic Sans MS" w:hAnsi="Comic Sans MS" w:cs="Comic Sans MS"/>
        </w:rPr>
      </w:pPr>
    </w:p>
    <w:p w:rsidR="00130E45" w:rsidRDefault="00130E45" w:rsidP="00437F6A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…………………………………: Canlıların çoğunun yaşadığı besin ve barınak bulduğu, bitkilerin</w:t>
      </w:r>
    </w:p>
    <w:p w:rsidR="00130E45" w:rsidRDefault="00130E45" w:rsidP="00437F6A">
      <w:pPr>
        <w:pStyle w:val="NoSpacing"/>
        <w:ind w:left="1416" w:firstLine="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büyüdüğü katmandır.</w:t>
      </w:r>
    </w:p>
    <w:p w:rsidR="00130E45" w:rsidRDefault="00130E45" w:rsidP="00437F6A">
      <w:pPr>
        <w:pStyle w:val="NoSpacing"/>
        <w:rPr>
          <w:rFonts w:ascii="Comic Sans MS" w:hAnsi="Comic Sans MS" w:cs="Comic Sans MS"/>
        </w:rPr>
      </w:pPr>
    </w:p>
    <w:p w:rsidR="00130E45" w:rsidRDefault="00130E45" w:rsidP="00437F6A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…………………………………: Dünya yüzeyinin dörtte üçünü oluşturur. </w:t>
      </w:r>
    </w:p>
    <w:p w:rsidR="00130E45" w:rsidRDefault="00130E45" w:rsidP="00437F6A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0 Resim" o:spid="_x0000_s1043" type="#_x0000_t75" alt="dünya boyama1.jpg" style="position:absolute;margin-left:168.4pt;margin-top:1.8pt;width:124.5pt;height:123.75pt;z-index:-251661824;visibility:visible">
            <v:imagedata r:id="rId8" o:title=""/>
          </v:shape>
        </w:pict>
      </w:r>
    </w:p>
    <w:p w:rsidR="00130E45" w:rsidRDefault="00130E45" w:rsidP="00437F6A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Comic Sans MS" w:hAnsi="Comic Sans MS" w:cs="Comic Sans MS"/>
        </w:rPr>
      </w:pPr>
    </w:p>
    <w:p w:rsidR="00130E45" w:rsidRDefault="00130E45" w:rsidP="00EB619B">
      <w:pPr>
        <w:pStyle w:val="NoSpacing"/>
        <w:rPr>
          <w:rFonts w:ascii="Times New Roman" w:hAnsi="Times New Roman" w:cs="Times New Roman"/>
          <w:i/>
          <w:iCs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Times New Roman" w:hAnsi="Times New Roman" w:cs="Times New Roman"/>
          <w:i/>
          <w:iCs/>
        </w:rPr>
        <w:t>Boyamayı unutma!</w:t>
      </w:r>
    </w:p>
    <w:p w:rsidR="00130E45" w:rsidRDefault="00130E45" w:rsidP="00D460CB">
      <w:pPr>
        <w:pStyle w:val="NoSpacing"/>
        <w:jc w:val="center"/>
        <w:rPr>
          <w:rFonts w:ascii="Comic Sans MS" w:hAnsi="Comic Sans MS" w:cs="Comic Sans MS"/>
          <w:b/>
          <w:bCs/>
          <w:color w:val="FF0000"/>
          <w:u w:val="single"/>
        </w:rPr>
      </w:pPr>
    </w:p>
    <w:p w:rsidR="00130E45" w:rsidRPr="00D460CB" w:rsidRDefault="00130E45" w:rsidP="00D460CB">
      <w:pPr>
        <w:pStyle w:val="NoSpacing"/>
        <w:jc w:val="center"/>
        <w:rPr>
          <w:rFonts w:ascii="Comic Sans MS" w:hAnsi="Comic Sans MS" w:cs="Comic Sans MS"/>
          <w:b/>
          <w:bCs/>
          <w:color w:val="FF0000"/>
          <w:u w:val="single"/>
        </w:rPr>
      </w:pPr>
      <w:r w:rsidRPr="00D460CB">
        <w:rPr>
          <w:rFonts w:ascii="Comic Sans MS" w:hAnsi="Comic Sans MS" w:cs="Comic Sans MS"/>
          <w:b/>
          <w:bCs/>
          <w:color w:val="FF0000"/>
          <w:u w:val="single"/>
        </w:rPr>
        <w:t>DÜNYA’NIN YAPISI BOŞLUK DOLDURMA ETKİNLİĞİ</w:t>
      </w:r>
    </w:p>
    <w:p w:rsidR="00130E45" w:rsidRDefault="00130E45" w:rsidP="00D460CB">
      <w:pPr>
        <w:pStyle w:val="NoSpacing"/>
        <w:rPr>
          <w:rFonts w:ascii="Comic Sans MS" w:hAnsi="Comic Sans MS" w:cs="Comic Sans MS"/>
        </w:rPr>
      </w:pPr>
    </w:p>
    <w:p w:rsidR="00130E45" w:rsidRPr="00737DD2" w:rsidRDefault="00130E45" w:rsidP="00D460CB">
      <w:pPr>
        <w:pStyle w:val="NoSpacing"/>
        <w:rPr>
          <w:rFonts w:ascii="Comic Sans MS" w:hAnsi="Comic Sans MS" w:cs="Comic Sans MS"/>
          <w:i/>
          <w:iCs/>
        </w:rPr>
      </w:pPr>
      <w:r w:rsidRPr="00737DD2">
        <w:rPr>
          <w:rFonts w:ascii="Comic Sans MS" w:hAnsi="Comic Sans MS" w:cs="Comic Sans MS"/>
          <w:i/>
          <w:iCs/>
        </w:rPr>
        <w:t>Aşağıdaki kelimeleri cümlelerdeki uygun yerlere yazınız.</w:t>
      </w:r>
    </w:p>
    <w:p w:rsidR="00130E45" w:rsidRDefault="00130E45" w:rsidP="00D460C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AutoShape 34" o:spid="_x0000_s1044" style="position:absolute;margin-left:335.2pt;margin-top:2.3pt;width:102.75pt;height:24pt;z-index:251673088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gözlemlenemeyen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3" o:spid="_x0000_s1045" style="position:absolute;margin-left:251.95pt;margin-top:2.3pt;width:83.25pt;height:24pt;z-index:251661824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astronomi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2" o:spid="_x0000_s1046" style="position:absolute;margin-left:168.7pt;margin-top:2.3pt;width:83.25pt;height:24pt;z-index:251660800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Biruni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1" o:spid="_x0000_s1047" style="position:absolute;margin-left:85.45pt;margin-top:2.3pt;width:83.25pt;height:24pt;z-index:251659776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küre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0" o:spid="_x0000_s1048" style="position:absolute;margin-left:2.2pt;margin-top:2.3pt;width:83.25pt;height:24pt;z-index:251658752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ağır küre</w:t>
                  </w:r>
                </w:p>
              </w:txbxContent>
            </v:textbox>
          </v:roundrect>
        </w:pict>
      </w:r>
    </w:p>
    <w:p w:rsidR="00130E45" w:rsidRDefault="00130E45" w:rsidP="00D460C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AutoShape 29" o:spid="_x0000_s1049" style="position:absolute;margin-left:335.2pt;margin-top:10.95pt;width:87pt;height:24pt;z-index:251667968;visibility:visible" arcsize="10923f">
            <v:textbox>
              <w:txbxContent>
                <w:p w:rsidR="00130E45" w:rsidRDefault="00130E45" w:rsidP="00D460CB">
                  <w:pPr>
                    <w:pStyle w:val="NoSpacing"/>
                    <w:jc w:val="center"/>
                  </w:pPr>
                  <w:r w:rsidRPr="00D460CB">
                    <w:rPr>
                      <w:color w:val="0070C0"/>
                    </w:rPr>
                    <w:t>gözlemlenebilir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8" o:spid="_x0000_s1050" style="position:absolute;margin-left:251.95pt;margin-top:10.95pt;width:83.25pt;height:24pt;z-index:251666944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ufuk çizgisi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7" o:spid="_x0000_s1051" style="position:absolute;margin-left:168.7pt;margin-top:10.95pt;width:83.25pt;height:24pt;z-index:251665920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yuvarlak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6" o:spid="_x0000_s1052" style="position:absolute;margin-left:85.45pt;margin-top:10.95pt;width:83.25pt;height:24pt;z-index:251664896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kıta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5" o:spid="_x0000_s1053" style="position:absolute;margin-left:2.2pt;margin-top:10.95pt;width:83.25pt;height:24pt;z-index:251663872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hava küre</w:t>
                  </w:r>
                </w:p>
              </w:txbxContent>
            </v:textbox>
          </v:roundrect>
        </w:pict>
      </w:r>
    </w:p>
    <w:p w:rsidR="00130E45" w:rsidRDefault="00130E45" w:rsidP="00D460CB">
      <w:pPr>
        <w:pStyle w:val="NoSpacing"/>
        <w:rPr>
          <w:rFonts w:ascii="Comic Sans MS" w:hAnsi="Comic Sans MS" w:cs="Comic Sans MS"/>
        </w:rPr>
      </w:pPr>
    </w:p>
    <w:p w:rsidR="00130E45" w:rsidRDefault="00130E45" w:rsidP="00D460C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AutoShape 35" o:spid="_x0000_s1054" style="position:absolute;margin-left:335.2pt;margin-top:4.3pt;width:30pt;height:35.25pt;z-index:251674112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  <w:u w:val="single"/>
                    </w:rPr>
                  </w:pPr>
                  <w:r w:rsidRPr="00D460CB">
                    <w:rPr>
                      <w:color w:val="0070C0"/>
                      <w:u w:val="single"/>
                    </w:rPr>
                    <w:t>3</w:t>
                  </w:r>
                </w:p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3" o:spid="_x0000_s1055" style="position:absolute;margin-left:251.95pt;margin-top:4.3pt;width:83.25pt;height:24pt;z-index:251672064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magma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2" o:spid="_x0000_s1056" style="position:absolute;margin-left:168.7pt;margin-top:4.3pt;width:83.25pt;height:24pt;z-index:251671040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toprak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1" o:spid="_x0000_s1057" style="position:absolute;margin-left:85.45pt;margin-top:4.3pt;width:83.25pt;height:24pt;z-index:251670016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Galileo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0" o:spid="_x0000_s1058" style="position:absolute;margin-left:2.2pt;margin-top:4.3pt;width:83.25pt;height:24pt;z-index:251668992;visibility:visible" arcsize="10923f">
            <v:textbox>
              <w:txbxContent>
                <w:p w:rsidR="00130E45" w:rsidRDefault="00130E45" w:rsidP="00D460CB">
                  <w:pPr>
                    <w:pStyle w:val="NoSpacing"/>
                    <w:jc w:val="center"/>
                  </w:pPr>
                  <w:r w:rsidRPr="00D460CB">
                    <w:rPr>
                      <w:color w:val="0070C0"/>
                    </w:rPr>
                    <w:t>okyanus</w:t>
                  </w:r>
                </w:p>
              </w:txbxContent>
            </v:textbox>
          </v:roundrect>
        </w:pict>
      </w:r>
    </w:p>
    <w:p w:rsidR="00130E45" w:rsidRDefault="00130E45" w:rsidP="00D460CB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AutoShape 37" o:spid="_x0000_s1059" style="position:absolute;margin-left:168.7pt;margin-top:12.95pt;width:83.25pt;height:24pt;z-index:251676160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beş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4" o:spid="_x0000_s1060" style="position:absolute;margin-left:85.45pt;margin-top:12.95pt;width:83.25pt;height:24pt;z-index:251662848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atmosfer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6" o:spid="_x0000_s1061" style="position:absolute;margin-left:2.2pt;margin-top:12.95pt;width:83.25pt;height:24pt;z-index:251675136;visibility:visible" arcsize="10923f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color w:val="0070C0"/>
                    </w:rPr>
                  </w:pPr>
                  <w:r w:rsidRPr="00D460CB">
                    <w:rPr>
                      <w:color w:val="0070C0"/>
                    </w:rPr>
                    <w:t>karalar</w:t>
                  </w:r>
                </w:p>
              </w:txbxContent>
            </v:textbox>
          </v:roundrect>
        </w:pict>
      </w:r>
    </w:p>
    <w:p w:rsidR="00130E45" w:rsidRDefault="00130E45" w:rsidP="00D460CB">
      <w:pPr>
        <w:pStyle w:val="NoSpacing"/>
        <w:rPr>
          <w:rFonts w:ascii="Comic Sans MS" w:hAnsi="Comic Sans MS" w:cs="Comic Sans MS"/>
        </w:rPr>
      </w:pPr>
    </w:p>
    <w:p w:rsidR="00130E45" w:rsidRDefault="00130E45" w:rsidP="00D460CB">
      <w:pPr>
        <w:pStyle w:val="NoSpacing"/>
        <w:rPr>
          <w:rFonts w:ascii="Comic Sans MS" w:hAnsi="Comic Sans MS" w:cs="Comic Sans MS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Gökyüzündeki cisimleri inceleyen bilim dalı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>’dir.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Dünya’mızı çepeçevre saran gaz örtüsüne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denir.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denen ak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ış</w:t>
      </w:r>
      <w:r w:rsidRPr="00B83F39">
        <w:rPr>
          <w:rFonts w:ascii="ALFABET98" w:hAnsi="ALFABET98" w:cs="ALFABET98"/>
          <w:color w:val="00B050"/>
          <w:sz w:val="24"/>
          <w:szCs w:val="24"/>
        </w:rPr>
        <w:t>kan maddeler ate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ş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kürede yer al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" w:hAnsi="ALFABET98" w:cs="ALFABET98"/>
          <w:color w:val="00B050"/>
          <w:sz w:val="24"/>
          <w:szCs w:val="24"/>
        </w:rPr>
        <w:t xml:space="preserve">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Dünya’n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n en iç katman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d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" w:hAnsi="ALFABET98" w:cs="ALFABET98"/>
          <w:color w:val="00B050"/>
          <w:sz w:val="24"/>
          <w:szCs w:val="24"/>
        </w:rPr>
        <w:t xml:space="preserve">Dünya yüzeyinin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>ü sularla kapl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d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Denizle gökyüzünü ayıran bölüme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denir.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Dünya’nın şekli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olarak ifade edilir.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Dünya’nın iç kısmında yer alan bölümüne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katman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denir.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Hava küre, su küre ve taş küre Dünya’nın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katmanlar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n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olu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ş</w:t>
      </w:r>
      <w:r w:rsidRPr="00B83F39">
        <w:rPr>
          <w:rFonts w:ascii="ALFABET98" w:hAnsi="ALFABET98" w:cs="ALFABET98"/>
          <w:color w:val="00B050"/>
          <w:sz w:val="24"/>
          <w:szCs w:val="24"/>
        </w:rPr>
        <w:t>turur.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Sularla çevrili büyük ve geniş kara parçalarına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denir.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Orta Asyalı Türk bilim adamı olan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, Dünya’n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n küresel bir yap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ya sahip oldu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ğ</w:t>
      </w:r>
      <w:r w:rsidRPr="00B83F39">
        <w:rPr>
          <w:rFonts w:ascii="ALFABET98" w:hAnsi="ALFABET98" w:cs="ALFABET98"/>
          <w:color w:val="00B050"/>
          <w:sz w:val="24"/>
          <w:szCs w:val="24"/>
        </w:rPr>
        <w:t>unu söylemi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ş</w:t>
      </w:r>
      <w:r w:rsidRPr="00B83F39">
        <w:rPr>
          <w:rFonts w:ascii="ALFABET98" w:hAnsi="ALFABET98" w:cs="ALFABET98"/>
          <w:color w:val="00B050"/>
          <w:sz w:val="24"/>
          <w:szCs w:val="24"/>
        </w:rPr>
        <w:t>tir.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" w:hAnsi="ALFABET98" w:cs="ALFABET98"/>
          <w:color w:val="00B050"/>
          <w:sz w:val="24"/>
          <w:szCs w:val="24"/>
        </w:rPr>
        <w:t>Hava kür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enin bir diğer ismi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>’dir.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Kıtalar arasında bulunan ve birbiriyle bağlantılı büyük su kütlelerine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denir.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  <w:r>
        <w:rPr>
          <w:noProof/>
        </w:rPr>
        <w:pict>
          <v:rect id="Rectangle 19" o:spid="_x0000_s1062" style="position:absolute;margin-left:151.45pt;margin-top:3.65pt;width:28.5pt;height:37.5pt;z-index:-251658752;visibility:visible" strokecolor="white">
            <v:textbox>
              <w:txbxContent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rFonts w:ascii="Comic Sans MS" w:hAnsi="Comic Sans MS" w:cs="Comic Sans MS"/>
                      <w:color w:val="00B050"/>
                      <w:u w:val="single"/>
                    </w:rPr>
                  </w:pPr>
                  <w:r w:rsidRPr="00D460CB">
                    <w:rPr>
                      <w:rFonts w:ascii="Comic Sans MS" w:hAnsi="Comic Sans MS" w:cs="Comic Sans MS"/>
                      <w:color w:val="00B050"/>
                      <w:u w:val="single"/>
                    </w:rPr>
                    <w:t>1</w:t>
                  </w:r>
                </w:p>
                <w:p w:rsidR="00130E45" w:rsidRPr="00D460CB" w:rsidRDefault="00130E45" w:rsidP="00D460CB">
                  <w:pPr>
                    <w:pStyle w:val="NoSpacing"/>
                    <w:jc w:val="center"/>
                    <w:rPr>
                      <w:rFonts w:ascii="Comic Sans MS" w:hAnsi="Comic Sans MS" w:cs="Comic Sans MS"/>
                      <w:color w:val="00B050"/>
                    </w:rPr>
                  </w:pPr>
                  <w:r w:rsidRPr="00D460CB">
                    <w:rPr>
                      <w:rFonts w:ascii="Comic Sans MS" w:hAnsi="Comic Sans MS" w:cs="Comic Sans MS"/>
                      <w:color w:val="00B050"/>
                    </w:rPr>
                    <w:t>4</w:t>
                  </w:r>
                </w:p>
              </w:txbxContent>
            </v:textbox>
          </v:rect>
        </w:pict>
      </w: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" w:hAnsi="ALFABET98" w:cs="ALFABET98"/>
          <w:color w:val="00B050"/>
          <w:sz w:val="24"/>
          <w:szCs w:val="24"/>
        </w:rPr>
        <w:t xml:space="preserve">Dünya yüzeyinin       ‘ünü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olu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ş</w:t>
      </w:r>
      <w:r w:rsidRPr="00B83F39">
        <w:rPr>
          <w:rFonts w:ascii="ALFABET98" w:hAnsi="ALFABET98" w:cs="ALFABET98"/>
          <w:color w:val="00B050"/>
          <w:sz w:val="24"/>
          <w:szCs w:val="24"/>
        </w:rPr>
        <w:t>turur.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Orta çağ Avrupa’sı bilim adamlarından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 Dünya’nın yuvarlak olduğunu söylemiş fakat o dönemde kendisine kimse inanmamıştır.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Uzaydan çekilen fotoğraflar dünyanın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</w:t>
      </w:r>
      <w:r>
        <w:rPr>
          <w:rFonts w:ascii="ALFABET98 Tur" w:hAnsi="ALFABET98 Tur" w:cs="ALFABET98 Tur"/>
          <w:color w:val="00B050"/>
          <w:sz w:val="24"/>
          <w:szCs w:val="24"/>
        </w:rPr>
        <w:t>olduğunu ka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nıtlar.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olu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şumu çok uzun yıllar sürer.</w:t>
      </w:r>
    </w:p>
    <w:p w:rsidR="00130E45" w:rsidRPr="00B83F39" w:rsidRDefault="00130E45" w:rsidP="00D460CB">
      <w:pPr>
        <w:pStyle w:val="NoSpacing"/>
        <w:rPr>
          <w:rFonts w:ascii="ALFABET98" w:hAnsi="ALFABET98" w:cs="ALFABET98"/>
          <w:color w:val="00B050"/>
          <w:sz w:val="24"/>
          <w:szCs w:val="24"/>
        </w:rPr>
      </w:pPr>
    </w:p>
    <w:p w:rsidR="00130E45" w:rsidRPr="00B83F39" w:rsidRDefault="00130E45" w:rsidP="00B83F39">
      <w:pPr>
        <w:pStyle w:val="NoSpacing"/>
        <w:numPr>
          <w:ilvl w:val="0"/>
          <w:numId w:val="1"/>
        </w:numPr>
        <w:rPr>
          <w:rFonts w:ascii="ALFABET98" w:hAnsi="ALFABET98" w:cs="ALFABET98"/>
          <w:color w:val="00B050"/>
          <w:sz w:val="24"/>
          <w:szCs w:val="24"/>
        </w:rPr>
      </w:pPr>
      <w:r w:rsidRPr="00B83F39">
        <w:rPr>
          <w:rFonts w:ascii="ALFABET98 Tur" w:hAnsi="ALFABET98 Tur" w:cs="ALFABET98 Tur"/>
          <w:color w:val="00B050"/>
          <w:sz w:val="24"/>
          <w:szCs w:val="24"/>
        </w:rPr>
        <w:t xml:space="preserve">Dünya’nın iç ve dış kısmı toplam </w:t>
      </w:r>
      <w:r w:rsidRPr="00B83F39">
        <w:rPr>
          <w:rFonts w:ascii="Times New Roman" w:hAnsi="Times New Roman" w:cs="Times New Roman"/>
          <w:color w:val="00B050"/>
          <w:sz w:val="24"/>
          <w:szCs w:val="24"/>
        </w:rPr>
        <w:t>……………………</w:t>
      </w:r>
      <w:r w:rsidRPr="00B83F39">
        <w:rPr>
          <w:rFonts w:ascii="ALFABET98" w:hAnsi="ALFABET98" w:cs="ALFABET98"/>
          <w:color w:val="00B050"/>
          <w:sz w:val="24"/>
          <w:szCs w:val="24"/>
        </w:rPr>
        <w:t xml:space="preserve"> katmandan olu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ş</w:t>
      </w:r>
      <w:r w:rsidRPr="00B83F39">
        <w:rPr>
          <w:rFonts w:ascii="ALFABET98" w:hAnsi="ALFABET98" w:cs="ALFABET98"/>
          <w:color w:val="00B050"/>
          <w:sz w:val="24"/>
          <w:szCs w:val="24"/>
        </w:rPr>
        <w:t>maktad</w:t>
      </w:r>
      <w:r w:rsidRPr="00B83F39">
        <w:rPr>
          <w:rFonts w:ascii="ALFABET98 Tur" w:hAnsi="ALFABET98 Tur" w:cs="ALFABET98 Tur"/>
          <w:color w:val="00B050"/>
          <w:sz w:val="24"/>
          <w:szCs w:val="24"/>
        </w:rPr>
        <w:t>ı</w:t>
      </w:r>
      <w:r w:rsidRPr="00B83F39">
        <w:rPr>
          <w:rFonts w:ascii="ALFABET98" w:hAnsi="ALFABET98" w:cs="ALFABET98"/>
          <w:color w:val="00B050"/>
          <w:sz w:val="24"/>
          <w:szCs w:val="24"/>
        </w:rPr>
        <w:t>r.</w:t>
      </w:r>
    </w:p>
    <w:p w:rsidR="00130E45" w:rsidRPr="00E41151" w:rsidRDefault="00130E45" w:rsidP="00EB619B">
      <w:pPr>
        <w:pStyle w:val="NoSpacing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Sorubak.com </w:t>
      </w:r>
    </w:p>
    <w:sectPr w:rsidR="00130E45" w:rsidRPr="00E41151" w:rsidSect="00B83F39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bagai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5EDF"/>
    <w:multiLevelType w:val="hybridMultilevel"/>
    <w:tmpl w:val="A55AEBEA"/>
    <w:lvl w:ilvl="0" w:tplc="546C349C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19B"/>
    <w:rsid w:val="0007077B"/>
    <w:rsid w:val="00130E45"/>
    <w:rsid w:val="00437F6A"/>
    <w:rsid w:val="00595E3C"/>
    <w:rsid w:val="005A1A48"/>
    <w:rsid w:val="00663C5F"/>
    <w:rsid w:val="00737DD2"/>
    <w:rsid w:val="00871A18"/>
    <w:rsid w:val="00B83F39"/>
    <w:rsid w:val="00C56BFD"/>
    <w:rsid w:val="00D460CB"/>
    <w:rsid w:val="00D956E3"/>
    <w:rsid w:val="00E41151"/>
    <w:rsid w:val="00EB619B"/>
    <w:rsid w:val="00EC79FA"/>
    <w:rsid w:val="00F27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50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619B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EB6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61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460C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0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302</Words>
  <Characters>1723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Ekol</dc:creator>
  <cp:keywords>sorubak.com</cp:keywords>
  <dc:description/>
  <cp:lastModifiedBy>edanur</cp:lastModifiedBy>
  <cp:revision>3</cp:revision>
  <cp:lastPrinted>2015-03-30T03:32:00Z</cp:lastPrinted>
  <dcterms:created xsi:type="dcterms:W3CDTF">2015-03-30T03:43:00Z</dcterms:created>
  <dcterms:modified xsi:type="dcterms:W3CDTF">2015-03-31T19:14:00Z</dcterms:modified>
  <cp:contentStatus>sorubak.com;</cp:contentStatus>
</cp:coreProperties>
</file>