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43.1pt;margin-top:-44.6pt;width:110.25pt;height:129pt;z-index:-251668992;visibility:visible" wrapcoords="-147 0 -147 21474 21600 21474 21600 0 -147 0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DOĞANYOL İLKOKULU 2014-2015 EĞİTİM ÖĞRETİM YILI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4. SINIF DİN KÜLTÜRÜ VE AHLAK BİLGİSİ DERSİ                               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2. DÖNEM  2. YAZILI SINAV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51648512;visibility:visible;v-text-anchor:middle" filled="f" strokeweight="2pt"/>
        </w:pic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  <w:r>
        <w:rPr>
          <w:rFonts w:ascii="Comic Sans MS" w:hAnsi="Comic Sans MS" w:cs="Comic Sans MS"/>
          <w:color w:val="000000"/>
        </w:rPr>
        <w:t>   </w:t>
      </w:r>
      <w:hyperlink r:id="rId6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F5014E" w:rsidRDefault="00F5014E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F5014E" w:rsidRDefault="00F5014E" w:rsidP="00FD389A">
      <w:pPr>
        <w:rPr>
          <w:rFonts w:ascii="Comic Sans MS" w:hAnsi="Comic Sans MS" w:cs="Comic Sans MS"/>
          <w:sz w:val="24"/>
          <w:szCs w:val="24"/>
        </w:rPr>
      </w:pPr>
    </w:p>
    <w:p w:rsidR="00F5014E" w:rsidRPr="00FD389A" w:rsidRDefault="00F5014E" w:rsidP="00FD389A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sz w:val="24"/>
          <w:szCs w:val="24"/>
        </w:rPr>
        <w:t>Aşağıdaki ifadelerden doğru olanların başına ( D ), yanlış olanların başına ( Y ) koyunuz.(</w:t>
      </w:r>
      <w:r>
        <w:rPr>
          <w:rFonts w:ascii="Comic Sans MS" w:hAnsi="Comic Sans MS" w:cs="Comic Sans MS"/>
          <w:b/>
          <w:bCs/>
          <w:sz w:val="24"/>
          <w:szCs w:val="24"/>
        </w:rPr>
        <w:t>10X2=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20 PUAN)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1.(     ) Ruhumuzun temiz kalabilmesi elbiselerimizin temiz olmasına bağlıdır. 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2.(     ) Gereken durumlarda yalan söyleyebiliriz. 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3.(     ) Dinin amacı, insanlar</w:t>
      </w:r>
      <w:r>
        <w:rPr>
          <w:rFonts w:ascii="Comic Sans MS" w:hAnsi="Comic Sans MS" w:cs="Comic Sans MS"/>
          <w:b/>
          <w:bCs/>
          <w:sz w:val="24"/>
          <w:szCs w:val="24"/>
        </w:rPr>
        <w:t>ı güzel ahlak sahibi yapmaktır.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4.(     ) Dinimizce iyi duygu ve düşünceleri taşıma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k manevi temizlikten sayılır.   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5.(     ) Güzel olan her türlü işe başlarken “Bismillahirrahmanirrahim” derim.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6.(     ) Aile</w:t>
      </w:r>
      <w:r>
        <w:rPr>
          <w:rFonts w:ascii="Comic Sans MS" w:hAnsi="Comic Sans MS" w:cs="Comic Sans MS"/>
          <w:b/>
          <w:bCs/>
          <w:sz w:val="24"/>
          <w:szCs w:val="24"/>
        </w:rPr>
        <w:t>,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insanların ilk eğitim aldıkları yerdir.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7.(     ) Haksızlığa uğradığımız zaman kavga etmeliyiz.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8.(     ) Aile büyüklerini sevip saymam küçüklere sevgi göstermem gerekmez.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9.(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) Peygamberimiz doğduğunda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Mekke halkı putlara tapıyordu.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10.(     ) Hz. Ebubekir tarafından kitap haline getirilen Kur’an, Hz. Osman döneminde çoğaltıldı.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Default="00F5014E" w:rsidP="00FD389A">
      <w:pPr>
        <w:pStyle w:val="ListParagraph"/>
        <w:numPr>
          <w:ilvl w:val="0"/>
          <w:numId w:val="18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soruların doğru yanıtlarını işaretleyiniz.(20X4=80 PUAN)</w:t>
      </w:r>
    </w:p>
    <w:p w:rsidR="00F5014E" w:rsidRDefault="00F5014E" w:rsidP="00FD389A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3" o:spid="_x0000_s1028" style="position:absolute;left:0;text-align:left;flip:x;z-index:251649536;visibility:visible" from="243.7pt,14.1pt" to="251.25pt,717.05pt" strokecolor="#4579b8"/>
        </w:pic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  <w:sectPr w:rsidR="00F5014E" w:rsidSect="00FD389A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>1-Peygamberimiz Hz. Muhammed (sav): ”Küçüklerimize sevgi ve şefkat göstermeyen, büyüklerimize saygı göstermeyen bizden değildir.” demekle anlatmak istediği nedir?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Büyükleri huzur evlerine götürmemiz gerektiğini.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Çocuklara acımamak gerektiğini.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Büyüklere saygı göstermemek gerektiğini.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Küçüklerimizi sevmemiz, büyüklere saygı göstermemiz gerektiğini.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29" style="position:absolute;z-index:251652608;visibility:visible" from="-44.25pt,9.75pt" to="251.3pt,9.75pt" strokecolor="#4579b8"/>
        </w:pic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2-Mustafa eve geldiğinde annesi ütü yapıyordu. Mustafa annesine hangi dini tümceyi söylemiş olabilir?     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sağlık versin.                                                        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kazadan beladan korusun. 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ne muradın varsa versin.                                      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kolaylık versin.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30" style="position:absolute;z-index:251655680;visibility:visible" from="-44.25pt,9.25pt" to="251.3pt,10.8pt" strokecolor="#4579b8"/>
        </w:pic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3- </w:t>
      </w: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>Kur’an-ı Kerim hangi gecede indirilmeye başlanmıştır?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Kadir Gecesi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Mi’rac Gecesi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4" o:spid="_x0000_s1031" style="position:absolute;z-index:251658752;visibility:visible" from="243.75pt,25.05pt" to="498.35pt,25.05pt" strokecolor="#4579b8"/>
        </w:pict>
      </w: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Beraat Gecesi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Regaib Gecesi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13" o:spid="_x0000_s1032" style="position:absolute;z-index:251657728;visibility:visible" from="-44.25pt,10.85pt" to="243.75pt,13.2pt" strokecolor="#4579b8"/>
        </w:pic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>4-Aşağıdaki davranışlardan hangisi Allah’ın sevgisini kazanmamızı sağlar?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Arkadaşlarımıza lakap takmak.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Arkadaşlarımızla alay etmek.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Ark</w:t>
      </w:r>
      <w:r>
        <w:rPr>
          <w:rFonts w:ascii="Comic Sans MS" w:hAnsi="Comic Sans MS" w:cs="Comic Sans MS"/>
          <w:b/>
          <w:bCs/>
          <w:sz w:val="24"/>
          <w:szCs w:val="24"/>
        </w:rPr>
        <w:t>adaşımızın defterini karalamak.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Arkadaşlarımızla eşyalarımızı paylaşmak.</w:t>
      </w:r>
    </w:p>
    <w:p w:rsidR="00F5014E" w:rsidRPr="00874D5B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5-Peygamberimize gelen ilk vahiy ne olmuştur?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Oku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ab/>
        <w:t xml:space="preserve">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Yaz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İnsanları uyar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Allah birdir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0" o:spid="_x0000_s1033" style="position:absolute;flip:y;z-index:251654656;visibility:visible" from="-14.45pt,9.4pt" to="232.6pt,10.2pt" strokecolor="#4579b8"/>
        </w:pict>
      </w:r>
    </w:p>
    <w:p w:rsidR="00F5014E" w:rsidRPr="00874D5B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6-  Kur’ân-ı Kerîm hakkında verilen bilgilerden hangisi yanlıştır?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Evrensel bir kitaptır.                           </w:t>
      </w:r>
    </w:p>
    <w:p w:rsidR="00F5014E" w:rsidRPr="00FD389A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Son ilahi kitaptır.                                                    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>
        <w:rPr>
          <w:rFonts w:ascii="Comic Sans MS" w:hAnsi="Comic Sans MS" w:cs="Comic Sans MS"/>
          <w:b/>
          <w:bCs/>
          <w:sz w:val="24"/>
          <w:szCs w:val="24"/>
        </w:rPr>
        <w:t>Bir defada indirilmiştir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.  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Hiçbir değişikliğe uğramamıştır.</w:t>
      </w:r>
    </w:p>
    <w:p w:rsidR="00F5014E" w:rsidRDefault="00F5014E" w:rsidP="00FD389A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9" o:spid="_x0000_s1034" style="position:absolute;z-index:251653632;visibility:visible" from="-14.45pt,7.85pt" to="232.35pt,10.2pt" strokecolor="#4579b8"/>
        </w:pic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7-Hz. Muhammed’in doğduğu toplum için hangisi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yanlış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bir bilgidir?  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Kız çocuklarına değer verilmezdi.      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 eğitimsiz ve cahildi.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Kabile olarak yaşantı vardı.                     </w:t>
      </w:r>
    </w:p>
    <w:p w:rsidR="00F5014E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 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>Tek olan Allah’a inanıyorlardı.</w:t>
      </w:r>
    </w:p>
    <w:p w:rsidR="00F5014E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2" o:spid="_x0000_s1035" style="position:absolute;z-index:251656704;visibility:visible" from="-14.45pt,8.65pt" to="232.6pt,8.65pt" strokecolor="#4579b8"/>
        </w:pic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8- Kuranı Kerimin ilk ve son suresi aşağıdakilerden hangisinde bir arada verilmiştir?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Bakara  – İhlas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Bakara – Nas      </w:t>
      </w:r>
    </w:p>
    <w:p w:rsidR="00F5014E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Fatiha – Felak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Fatiha – Nas</w:t>
      </w:r>
    </w:p>
    <w:p w:rsidR="00F5014E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9-“İman etmedikçe cennete giremezsiniz; birbirinizi sevmedikçe de tam iman etmiş olmazsınız” hadisinin üzerinde durduğu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asıl konu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nedir?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İnsanların birbirini sevmesi                                      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İman etme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İman etmedikçe cennete girilemeyeceği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>Tam imanın nasıl olacağı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36" style="position:absolute;z-index:251650560;visibility:visible" from="241.8pt,-25.4pt" to="249.4pt,738.2pt" strokecolor="#4579b8"/>
        </w:pic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10-Aşağıdakilerden hangisi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manevi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temizliğe örnek gösterilebilir?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Çevreyi temizlemek                                            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Elleri yıkamak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Kötü söz ve davranışlardan uzak durmak           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Yüzü yıkamak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5" o:spid="_x0000_s1037" style="position:absolute;z-index:251659776;visibility:visible" from="-44.25pt,9pt" to="241.4pt,9pt" strokecolor="#4579b8"/>
        </w:pic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11-İnsanların yaşama dah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 iyimser bakmalarını sağlayan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temel unsur nedir?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Sevgi   B) Para  C) Eşya 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Araba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6" o:spid="_x0000_s1038" style="position:absolute;flip:y;z-index:251660800;visibility:visible" from="-44.25pt,15.35pt" to="241.4pt,16.15pt" strokecolor="#4579b8"/>
        </w:pic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12-Aşağıdakilerden hangisi dostluğun özelliklerinden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?</w:t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İnsanlara güven vermek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ab/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F5014E" w:rsidRPr="00874D5B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İnsanları sevmek</w:t>
      </w:r>
    </w:p>
    <w:p w:rsidR="00F5014E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</w:t>
      </w:r>
      <w:r>
        <w:rPr>
          <w:rFonts w:ascii="Comic Sans MS" w:hAnsi="Comic Sans MS" w:cs="Comic Sans MS"/>
          <w:b/>
          <w:bCs/>
          <w:sz w:val="24"/>
          <w:szCs w:val="24"/>
        </w:rPr>
        <w:t>anların arkasından konuşma    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İnsanlara saygı göstermek</w:t>
      </w:r>
    </w:p>
    <w:p w:rsidR="00F5014E" w:rsidRDefault="00F5014E" w:rsidP="00874D5B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13</w:t>
      </w: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- Sevginin önemi ile ilgili olarak hangisi söylenemez?             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Sevilmeyen insanlar kendilerini dışlanmış hissederler ve mutsuz olurlar. 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Seven ve sevilen kişiler mutlu olmayı bilir. 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Varlıklara duyduğumuz sevgi bizlere yaşama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sevinci 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>verir.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Sevgi bir ihtiyaç değildir.     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18" o:spid="_x0000_s1039" style="position:absolute;flip:y;z-index:251662848;visibility:visible" from="-44.25pt,17pt" to="248.95pt,18.55pt" strokecolor="#4579b8"/>
        </w:pic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14</w:t>
      </w: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- Hz. Muhammed’in annesi ………………… ona süt anne bulmuş ve süt annesi…………….. ona dört yıl bakmış ve dört yıl sonra onu annesine teslim etmiştir. Annesi, o altı yaşındayken ölmüş ve dedesi ………………… ‘in yanında kalmıştır. Dedesi ölünce amcası …………………………..’in yanında evleninceye kadar kalmıştır.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Yukarıdaki boş yerlere s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ırayla hangi isimler gelmelidir? 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Halime – Âmine - Abdulmuttalip - Ebu Talip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Âmine – Halime- Abdulmuttalip   - Ebu Talip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Âmine – Halime - Abdullah  - Ebu Talip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Halime – Âmine- Abdulmuttalip   - Hamza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7" o:spid="_x0000_s1040" style="position:absolute;z-index:251661824;visibility:visible" from="-16.8pt,9.4pt" to="232.35pt,10.2pt" strokecolor="#4579b8"/>
        </w:pic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15-Hangisi İslamiyet öncesi Arapların durumunu yansıtmaz?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Ticarette hile yapılması             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Kadınlara değer verilmesi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İçki ve kumarın yaygın olması    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Kabileler arasında savaşların olması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9" o:spid="_x0000_s1041" style="position:absolute;z-index:251663872;visibility:visible" from="-16.8pt,10.95pt" to="232.6pt,10.95pt" strokecolor="#4579b8"/>
        </w:pic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16- Kur’an – ı Kerim’in tamamlanması yaklaşık olarak kaç yıl sürmüştür?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23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B) 10     C) 13    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33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0" o:spid="_x0000_s1042" style="position:absolute;z-index:251664896;visibility:visible" from="-16.5pt,9.95pt" to="232.85pt,9.95pt" strokecolor="#4579b8"/>
        </w:pic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17-Aşağıdakilerden hangisi güvenilir bir insanın özelliklerinden biri </w:t>
      </w: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değildir?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Üzerine düşen görevleri yapar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Emanete ihanet etmez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Başkaları ile alay eder             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Kötülüğe yaklaşmaz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18-“Rahman“ ve “Rahim” Allah’ın hangi özelliğinin adlarıdır?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hAnsi="Comic Sans MS" w:cs="Comic Sans MS"/>
          <w:b/>
          <w:bCs/>
          <w:sz w:val="24"/>
          <w:szCs w:val="24"/>
        </w:rPr>
        <w:t>Bilme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4"/>
          <w:szCs w:val="24"/>
        </w:rPr>
        <w:t>Sevme</w:t>
      </w:r>
    </w:p>
    <w:p w:rsidR="00F5014E" w:rsidRPr="00A56BD2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C)</w:t>
      </w:r>
      <w:r>
        <w:rPr>
          <w:rFonts w:ascii="Comic Sans MS" w:hAnsi="Comic Sans MS" w:cs="Comic Sans MS"/>
          <w:b/>
          <w:bCs/>
          <w:sz w:val="24"/>
          <w:szCs w:val="24"/>
        </w:rPr>
        <w:t>Görme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D)</w:t>
      </w:r>
      <w:r>
        <w:rPr>
          <w:rFonts w:ascii="Comic Sans MS" w:hAnsi="Comic Sans MS" w:cs="Comic Sans MS"/>
          <w:b/>
          <w:bCs/>
          <w:sz w:val="24"/>
          <w:szCs w:val="24"/>
        </w:rPr>
        <w:t>Yaratma</w:t>
      </w:r>
    </w:p>
    <w:p w:rsidR="00F5014E" w:rsidRDefault="00F5014E" w:rsidP="00A56BD2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43" style="position:absolute;z-index:251665920;visibility:visible" from="-44.25pt,5.5pt" to="253.3pt,8.65pt" strokecolor="#4579b8"/>
        </w:pict>
      </w:r>
    </w:p>
    <w:p w:rsidR="00F5014E" w:rsidRPr="00A5696D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19-     </w:t>
      </w:r>
      <w:r w:rsidRPr="00A5696D">
        <w:rPr>
          <w:rFonts w:ascii="Comic Sans MS" w:hAnsi="Comic Sans MS" w:cs="Comic Sans MS"/>
          <w:b/>
          <w:bCs/>
          <w:i/>
          <w:iCs/>
          <w:sz w:val="24"/>
          <w:szCs w:val="24"/>
        </w:rPr>
        <w:t>1.Yaratmış olması</w:t>
      </w:r>
    </w:p>
    <w:p w:rsidR="00F5014E" w:rsidRPr="00A5696D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9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2.İnsanları iyiye ve doğruya yönlendirmek için peygamberler ve kutsal kitaplar göndermesi</w:t>
      </w:r>
    </w:p>
    <w:p w:rsidR="00F5014E" w:rsidRPr="00A5696D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9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3.Evrende mükemmel bir denge ve düzen oluşturması</w:t>
      </w:r>
    </w:p>
    <w:p w:rsidR="00F5014E" w:rsidRPr="00A56BD2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 w:rsidRPr="00A5696D">
        <w:rPr>
          <w:rFonts w:ascii="Comic Sans MS" w:hAnsi="Comic Sans MS" w:cs="Comic Sans MS"/>
          <w:b/>
          <w:bCs/>
          <w:sz w:val="24"/>
          <w:szCs w:val="24"/>
        </w:rPr>
        <w:t>Yukarıdaki ifadelerde belirtilenlerden hangisi ya da hangileri Allah’ın yarattıklarını sevdiğini gösterir?</w:t>
      </w:r>
    </w:p>
    <w:p w:rsidR="00F5014E" w:rsidRPr="00A56BD2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hAnsi="Comic Sans MS" w:cs="Comic Sans MS"/>
          <w:b/>
          <w:bCs/>
          <w:sz w:val="24"/>
          <w:szCs w:val="24"/>
        </w:rPr>
        <w:t>1 ve 2</w:t>
      </w:r>
    </w:p>
    <w:p w:rsidR="00F5014E" w:rsidRPr="00A56BD2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4"/>
          <w:szCs w:val="24"/>
        </w:rPr>
        <w:t>1 ve 3</w:t>
      </w:r>
    </w:p>
    <w:p w:rsidR="00F5014E" w:rsidRPr="00A56BD2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C)</w:t>
      </w:r>
      <w:r>
        <w:rPr>
          <w:rFonts w:ascii="Comic Sans MS" w:hAnsi="Comic Sans MS" w:cs="Comic Sans MS"/>
          <w:b/>
          <w:bCs/>
          <w:sz w:val="24"/>
          <w:szCs w:val="24"/>
        </w:rPr>
        <w:t>2 ve 3</w:t>
      </w:r>
    </w:p>
    <w:p w:rsidR="00F5014E" w:rsidRPr="00A56BD2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D)</w:t>
      </w:r>
      <w:r>
        <w:rPr>
          <w:rFonts w:ascii="Comic Sans MS" w:hAnsi="Comic Sans MS" w:cs="Comic Sans MS"/>
          <w:b/>
          <w:bCs/>
          <w:sz w:val="24"/>
          <w:szCs w:val="24"/>
        </w:rPr>
        <w:t>1,2 ve 3</w:t>
      </w:r>
    </w:p>
    <w:p w:rsidR="00F5014E" w:rsidRDefault="00F5014E" w:rsidP="00A569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7" o:spid="_x0000_s1044" style="position:absolute;flip:x;z-index:251651584;visibility:visible" from="-18.3pt,-19.7pt" to="-12.6pt,423.65pt" strokecolor="#4579b8"/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20-Aşağıdakilerden hangisi şükür ifadesi değildir?</w:t>
      </w:r>
    </w:p>
    <w:p w:rsidR="00F5014E" w:rsidRDefault="00F5014E" w:rsidP="00A5696D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Maşallah</w:t>
      </w:r>
    </w:p>
    <w:p w:rsidR="00F5014E" w:rsidRDefault="00F5014E" w:rsidP="00A5696D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Elhamdülillah</w:t>
      </w:r>
    </w:p>
    <w:p w:rsidR="00F5014E" w:rsidRDefault="00F5014E" w:rsidP="00A5696D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Hamdolsun</w:t>
      </w:r>
    </w:p>
    <w:p w:rsidR="00F5014E" w:rsidRDefault="00F5014E" w:rsidP="00A5696D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  <w:sectPr w:rsidR="00F5014E" w:rsidSect="00FD389A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  <w:r>
        <w:rPr>
          <w:rFonts w:ascii="Comic Sans MS" w:hAnsi="Comic Sans MS" w:cs="Comic Sans MS"/>
          <w:b/>
          <w:bCs/>
          <w:sz w:val="24"/>
          <w:szCs w:val="24"/>
        </w:rPr>
        <w:t>Allaha şükür</w:t>
      </w:r>
    </w:p>
    <w:p w:rsidR="00F5014E" w:rsidRDefault="00F5014E" w:rsidP="00A5696D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Default="00F5014E" w:rsidP="00A5696D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3" o:spid="_x0000_s1045" style="position:absolute;left:0;text-align:left;z-index:251667968;visibility:visible" from="247.6pt,-.15pt" to="496.45pt,1.4pt" strokecolor="#4579b8"/>
        </w:pict>
      </w:r>
      <w:r>
        <w:rPr>
          <w:noProof/>
          <w:lang w:eastAsia="tr-TR"/>
        </w:rPr>
        <w:pict>
          <v:line id="Düz Bağlayıcı 22" o:spid="_x0000_s1046" style="position:absolute;left:0;text-align:left;z-index:251666944;visibility:visible" from="-44.25pt,.25pt" to="247.65pt,.25pt" strokecolor="#4579b8"/>
        </w:pict>
      </w:r>
    </w:p>
    <w:p w:rsidR="00F5014E" w:rsidRPr="00A5696D" w:rsidRDefault="00F5014E" w:rsidP="00A5696D">
      <w:pPr>
        <w:pStyle w:val="ListParagraph"/>
        <w:jc w:val="center"/>
        <w:rPr>
          <w:rFonts w:ascii="Comic Sans MS" w:hAnsi="Comic Sans MS" w:cs="Comic Sans MS"/>
          <w:b/>
          <w:bCs/>
          <w:sz w:val="48"/>
          <w:szCs w:val="48"/>
        </w:rPr>
      </w:pPr>
      <w:r w:rsidRPr="00A5696D">
        <w:rPr>
          <w:rFonts w:ascii="Comic Sans MS" w:hAnsi="Comic Sans MS" w:cs="Comic Sans MS"/>
          <w:b/>
          <w:bCs/>
          <w:sz w:val="48"/>
          <w:szCs w:val="48"/>
        </w:rPr>
        <w:t>.</w:t>
      </w:r>
    </w:p>
    <w:sectPr w:rsidR="00F5014E" w:rsidRPr="00A5696D" w:rsidSect="00A5696D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3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4D76B28"/>
    <w:multiLevelType w:val="hybridMultilevel"/>
    <w:tmpl w:val="ED08EEA2"/>
    <w:lvl w:ilvl="0" w:tplc="58066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53FCE"/>
    <w:multiLevelType w:val="hybridMultilevel"/>
    <w:tmpl w:val="D1BA719E"/>
    <w:lvl w:ilvl="0" w:tplc="B8C4A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4"/>
  </w:num>
  <w:num w:numId="5">
    <w:abstractNumId w:val="17"/>
  </w:num>
  <w:num w:numId="6">
    <w:abstractNumId w:val="18"/>
  </w:num>
  <w:num w:numId="7">
    <w:abstractNumId w:val="2"/>
  </w:num>
  <w:num w:numId="8">
    <w:abstractNumId w:val="7"/>
  </w:num>
  <w:num w:numId="9">
    <w:abstractNumId w:val="12"/>
  </w:num>
  <w:num w:numId="10">
    <w:abstractNumId w:val="6"/>
  </w:num>
  <w:num w:numId="11">
    <w:abstractNumId w:val="1"/>
  </w:num>
  <w:num w:numId="12">
    <w:abstractNumId w:val="16"/>
  </w:num>
  <w:num w:numId="13">
    <w:abstractNumId w:val="10"/>
  </w:num>
  <w:num w:numId="14">
    <w:abstractNumId w:val="13"/>
  </w:num>
  <w:num w:numId="15">
    <w:abstractNumId w:val="15"/>
  </w:num>
  <w:num w:numId="16">
    <w:abstractNumId w:val="11"/>
  </w:num>
  <w:num w:numId="17">
    <w:abstractNumId w:val="0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B7"/>
    <w:rsid w:val="0003746E"/>
    <w:rsid w:val="000414C6"/>
    <w:rsid w:val="00192B3F"/>
    <w:rsid w:val="00204D99"/>
    <w:rsid w:val="002B0E3B"/>
    <w:rsid w:val="002D75C6"/>
    <w:rsid w:val="0033259F"/>
    <w:rsid w:val="00393E54"/>
    <w:rsid w:val="003B46C9"/>
    <w:rsid w:val="003F5C36"/>
    <w:rsid w:val="004243B7"/>
    <w:rsid w:val="004E4429"/>
    <w:rsid w:val="00533EC0"/>
    <w:rsid w:val="00580C9E"/>
    <w:rsid w:val="00580CA6"/>
    <w:rsid w:val="006C0C17"/>
    <w:rsid w:val="006C3DAE"/>
    <w:rsid w:val="006D134E"/>
    <w:rsid w:val="007501D4"/>
    <w:rsid w:val="007B3308"/>
    <w:rsid w:val="007F57F6"/>
    <w:rsid w:val="0082242C"/>
    <w:rsid w:val="00874D5B"/>
    <w:rsid w:val="008A00AE"/>
    <w:rsid w:val="0098501E"/>
    <w:rsid w:val="009D25C7"/>
    <w:rsid w:val="00A0738E"/>
    <w:rsid w:val="00A5696D"/>
    <w:rsid w:val="00A56BD2"/>
    <w:rsid w:val="00AA1350"/>
    <w:rsid w:val="00AA7A98"/>
    <w:rsid w:val="00B54BF7"/>
    <w:rsid w:val="00B77391"/>
    <w:rsid w:val="00C95990"/>
    <w:rsid w:val="00CB6DD5"/>
    <w:rsid w:val="00D07B4C"/>
    <w:rsid w:val="00D42F8F"/>
    <w:rsid w:val="00D62FA6"/>
    <w:rsid w:val="00DC68BF"/>
    <w:rsid w:val="00DD748F"/>
    <w:rsid w:val="00DF0817"/>
    <w:rsid w:val="00E22019"/>
    <w:rsid w:val="00E55298"/>
    <w:rsid w:val="00F41DA8"/>
    <w:rsid w:val="00F5014E"/>
    <w:rsid w:val="00F8668B"/>
    <w:rsid w:val="00F9273D"/>
    <w:rsid w:val="00FC4614"/>
    <w:rsid w:val="00FD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9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DD5"/>
    <w:pPr>
      <w:ind w:left="720"/>
    </w:pPr>
  </w:style>
  <w:style w:type="table" w:styleId="TableGrid">
    <w:name w:val="Table Grid"/>
    <w:basedOn w:val="TableNormal"/>
    <w:uiPriority w:val="99"/>
    <w:rsid w:val="00B54BF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4D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922</Words>
  <Characters>5261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nimet</dc:creator>
  <cp:keywords>www.sorubak.com</cp:keywords>
  <dc:description/>
  <cp:lastModifiedBy>edanur</cp:lastModifiedBy>
  <cp:revision>4</cp:revision>
  <cp:lastPrinted>2015-05-26T18:27:00Z</cp:lastPrinted>
  <dcterms:created xsi:type="dcterms:W3CDTF">2015-05-19T14:36:00Z</dcterms:created>
  <dcterms:modified xsi:type="dcterms:W3CDTF">2015-05-26T18:32:00Z</dcterms:modified>
</cp:coreProperties>
</file>