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4AE" w:rsidRPr="000F7FD3" w:rsidRDefault="008204AE" w:rsidP="00CC6B0B">
      <w:pPr>
        <w:tabs>
          <w:tab w:val="left" w:pos="3753"/>
          <w:tab w:val="left" w:pos="7797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0F7FD3">
        <w:rPr>
          <w:rFonts w:ascii="Times New Roman" w:hAnsi="Times New Roman" w:cs="Times New Roman"/>
          <w:b/>
          <w:bCs/>
          <w:sz w:val="24"/>
          <w:szCs w:val="24"/>
        </w:rPr>
        <w:t>ADI SOYADI:   ÖĞRENCİ NO:</w:t>
      </w:r>
      <w:r w:rsidRPr="000F7FD3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8204AE" w:rsidRDefault="008204AE" w:rsidP="002F5FAD">
      <w:pPr>
        <w:spacing w:after="12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1-</w:t>
      </w:r>
      <w:r w:rsidRPr="000F7FD3">
        <w:rPr>
          <w:rFonts w:ascii="Times New Roman" w:hAnsi="Times New Roman" w:cs="Times New Roman"/>
          <w:b/>
          <w:bCs/>
          <w:sz w:val="24"/>
          <w:szCs w:val="24"/>
        </w:rPr>
        <w:t>Aşağıdaki ifadele</w:t>
      </w:r>
      <w:r>
        <w:rPr>
          <w:rFonts w:ascii="Times New Roman" w:hAnsi="Times New Roman" w:cs="Times New Roman"/>
          <w:b/>
          <w:bCs/>
          <w:sz w:val="24"/>
          <w:szCs w:val="24"/>
        </w:rPr>
        <w:t>rden doğru olanların başına (D), yanlış olanların başına (Y</w:t>
      </w:r>
      <w:r w:rsidRPr="000F7FD3">
        <w:rPr>
          <w:rFonts w:ascii="Times New Roman" w:hAnsi="Times New Roman" w:cs="Times New Roman"/>
          <w:b/>
          <w:bCs/>
          <w:sz w:val="24"/>
          <w:szCs w:val="24"/>
        </w:rPr>
        <w:t>) koyunuz.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(30 PUAN)</w:t>
      </w:r>
    </w:p>
    <w:p w:rsidR="008204AE" w:rsidRPr="000F7FD3" w:rsidRDefault="008204AE" w:rsidP="002F5FAD">
      <w:pPr>
        <w:spacing w:after="120"/>
        <w:rPr>
          <w:rFonts w:ascii="Times New Roman" w:hAnsi="Times New Roman" w:cs="Times New Roman"/>
          <w:b/>
          <w:bCs/>
          <w:sz w:val="24"/>
          <w:szCs w:val="24"/>
        </w:rPr>
      </w:pPr>
    </w:p>
    <w:p w:rsidR="008204AE" w:rsidRPr="000F7FD3" w:rsidRDefault="008204AE" w:rsidP="00297620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(     ) Günah, dinde suç sayılan ve Allah’ın buyruklarına aykırı olan iş, söz ve davranışlardır.</w:t>
      </w:r>
    </w:p>
    <w:p w:rsidR="008204AE" w:rsidRPr="000F7FD3" w:rsidRDefault="008204AE" w:rsidP="00297620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(     ) Cami ve mescitler, Müslümanların topluca ibadet ettikleri, namaz kıldıkları yerlerdir.</w:t>
      </w:r>
    </w:p>
    <w:p w:rsidR="008204AE" w:rsidRPr="000F7FD3" w:rsidRDefault="008204AE" w:rsidP="00297620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(     ) Sağlıklı olmak için temizlik önemli değildir.</w:t>
      </w:r>
    </w:p>
    <w:p w:rsidR="008204AE" w:rsidRPr="000F7FD3" w:rsidRDefault="008204AE" w:rsidP="00297620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(     ) Dostlu</w:t>
      </w:r>
      <w:r>
        <w:rPr>
          <w:rFonts w:ascii="Times New Roman" w:hAnsi="Times New Roman" w:cs="Times New Roman"/>
          <w:sz w:val="24"/>
          <w:szCs w:val="24"/>
        </w:rPr>
        <w:t>k ve kardeşliğin temeli nefrettir</w:t>
      </w:r>
      <w:r w:rsidRPr="000F7FD3">
        <w:rPr>
          <w:rFonts w:ascii="Times New Roman" w:hAnsi="Times New Roman" w:cs="Times New Roman"/>
          <w:sz w:val="24"/>
          <w:szCs w:val="24"/>
        </w:rPr>
        <w:t>.</w:t>
      </w:r>
    </w:p>
    <w:p w:rsidR="008204AE" w:rsidRPr="000F7FD3" w:rsidRDefault="008204AE" w:rsidP="0029762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 xml:space="preserve">(     ) </w:t>
      </w:r>
      <w:r w:rsidRPr="000F7FD3">
        <w:rPr>
          <w:rFonts w:ascii="Times New Roman" w:hAnsi="Times New Roman" w:cs="Times New Roman"/>
          <w:color w:val="000000"/>
          <w:sz w:val="24"/>
          <w:szCs w:val="24"/>
        </w:rPr>
        <w:t>Peygamberimiz güvenilir olduğu için Ona “Muhammedül Emin” denmiştir.</w:t>
      </w:r>
    </w:p>
    <w:p w:rsidR="008204AE" w:rsidRPr="00857E08" w:rsidRDefault="008204AE" w:rsidP="00297620">
      <w:pPr>
        <w:spacing w:after="0" w:line="360" w:lineRule="auto"/>
        <w:jc w:val="both"/>
        <w:rPr>
          <w:rFonts w:ascii="Comic Sans MS" w:hAnsi="Comic Sans MS" w:cs="Comic Sans MS"/>
        </w:rPr>
      </w:pPr>
      <w:r w:rsidRPr="000F7FD3">
        <w:rPr>
          <w:rFonts w:ascii="Times New Roman" w:hAnsi="Times New Roman" w:cs="Times New Roman"/>
          <w:sz w:val="24"/>
          <w:szCs w:val="24"/>
        </w:rPr>
        <w:t>(     )</w:t>
      </w:r>
      <w:r w:rsidRPr="00D438C1">
        <w:rPr>
          <w:rFonts w:ascii="Comic Sans MS" w:hAnsi="Comic Sans MS" w:cs="Comic Sans MS"/>
        </w:rPr>
        <w:t xml:space="preserve"> </w:t>
      </w:r>
      <w:r w:rsidRPr="00EF7B0A">
        <w:rPr>
          <w:rFonts w:ascii="Times New Roman" w:hAnsi="Times New Roman" w:cs="Times New Roman"/>
          <w:sz w:val="24"/>
          <w:szCs w:val="24"/>
        </w:rPr>
        <w:t xml:space="preserve">Sevgisiz aileler her zaman mutludur.                </w:t>
      </w:r>
    </w:p>
    <w:p w:rsidR="008204AE" w:rsidRPr="00857E08" w:rsidRDefault="008204AE" w:rsidP="00297620">
      <w:pPr>
        <w:spacing w:after="0" w:line="360" w:lineRule="auto"/>
        <w:jc w:val="both"/>
        <w:rPr>
          <w:rFonts w:ascii="Comic Sans MS" w:hAnsi="Comic Sans MS" w:cs="Comic Sans MS"/>
        </w:rPr>
      </w:pPr>
      <w:r w:rsidRPr="000F7FD3">
        <w:rPr>
          <w:rFonts w:ascii="Times New Roman" w:hAnsi="Times New Roman" w:cs="Times New Roman"/>
          <w:sz w:val="24"/>
          <w:szCs w:val="24"/>
        </w:rPr>
        <w:t>(     )</w:t>
      </w:r>
      <w:r w:rsidRPr="00D438C1">
        <w:rPr>
          <w:rFonts w:ascii="Comic Sans MS" w:hAnsi="Comic Sans MS" w:cs="Comic Sans MS"/>
        </w:rPr>
        <w:t xml:space="preserve"> </w:t>
      </w:r>
      <w:r w:rsidRPr="00EF7B0A">
        <w:rPr>
          <w:rFonts w:ascii="Times New Roman" w:hAnsi="Times New Roman" w:cs="Times New Roman"/>
          <w:sz w:val="24"/>
          <w:szCs w:val="24"/>
        </w:rPr>
        <w:t>Gerçek dostlarımız zor günlerimizde bize gönülden yardım edendir.</w:t>
      </w:r>
    </w:p>
    <w:p w:rsidR="008204AE" w:rsidRPr="00857E08" w:rsidRDefault="008204AE" w:rsidP="00297620">
      <w:pPr>
        <w:spacing w:after="0" w:line="360" w:lineRule="auto"/>
        <w:jc w:val="both"/>
        <w:rPr>
          <w:rFonts w:ascii="Comic Sans MS" w:hAnsi="Comic Sans MS" w:cs="Comic Sans MS"/>
        </w:rPr>
      </w:pPr>
      <w:r w:rsidRPr="000F7FD3">
        <w:rPr>
          <w:rFonts w:ascii="Times New Roman" w:hAnsi="Times New Roman" w:cs="Times New Roman"/>
          <w:sz w:val="24"/>
          <w:szCs w:val="24"/>
        </w:rPr>
        <w:t>(     )</w:t>
      </w:r>
      <w:r w:rsidRPr="00D438C1">
        <w:rPr>
          <w:rFonts w:ascii="Comic Sans MS" w:hAnsi="Comic Sans MS" w:cs="Comic Sans MS"/>
        </w:rPr>
        <w:t xml:space="preserve"> </w:t>
      </w:r>
      <w:r w:rsidRPr="00EF7B0A">
        <w:rPr>
          <w:rFonts w:ascii="Times New Roman" w:hAnsi="Times New Roman" w:cs="Times New Roman"/>
          <w:sz w:val="24"/>
          <w:szCs w:val="24"/>
        </w:rPr>
        <w:t xml:space="preserve">Allah yarattığı her varlığı sevmez.              </w:t>
      </w:r>
    </w:p>
    <w:p w:rsidR="008204AE" w:rsidRPr="00857E08" w:rsidRDefault="008204AE" w:rsidP="00297620">
      <w:pPr>
        <w:spacing w:after="0" w:line="360" w:lineRule="auto"/>
        <w:jc w:val="both"/>
        <w:rPr>
          <w:rFonts w:ascii="Comic Sans MS" w:hAnsi="Comic Sans MS" w:cs="Comic Sans MS"/>
        </w:rPr>
      </w:pPr>
      <w:r w:rsidRPr="000F7FD3">
        <w:rPr>
          <w:rFonts w:ascii="Times New Roman" w:hAnsi="Times New Roman" w:cs="Times New Roman"/>
          <w:sz w:val="24"/>
          <w:szCs w:val="24"/>
        </w:rPr>
        <w:t>(     )</w:t>
      </w:r>
      <w:r w:rsidRPr="00D438C1">
        <w:rPr>
          <w:rFonts w:ascii="Comic Sans MS" w:hAnsi="Comic Sans MS" w:cs="Comic Sans MS"/>
        </w:rPr>
        <w:t xml:space="preserve"> </w:t>
      </w:r>
      <w:r w:rsidRPr="00EF7B0A">
        <w:rPr>
          <w:rFonts w:ascii="Times New Roman" w:hAnsi="Times New Roman" w:cs="Times New Roman"/>
          <w:sz w:val="24"/>
          <w:szCs w:val="24"/>
        </w:rPr>
        <w:t>Geniş ailelerde dedeler ve nineler bulunmaz.</w:t>
      </w:r>
    </w:p>
    <w:p w:rsidR="008204AE" w:rsidRPr="00857E08" w:rsidRDefault="008204AE" w:rsidP="00297620">
      <w:pPr>
        <w:spacing w:after="0" w:line="360" w:lineRule="auto"/>
        <w:jc w:val="both"/>
        <w:rPr>
          <w:rFonts w:ascii="Comic Sans MS" w:hAnsi="Comic Sans MS" w:cs="Comic Sans MS"/>
        </w:rPr>
      </w:pPr>
      <w:r w:rsidRPr="000F7FD3">
        <w:rPr>
          <w:rFonts w:ascii="Times New Roman" w:hAnsi="Times New Roman" w:cs="Times New Roman"/>
          <w:sz w:val="24"/>
          <w:szCs w:val="24"/>
        </w:rPr>
        <w:t>(     )</w:t>
      </w:r>
      <w:r w:rsidRPr="00D438C1">
        <w:rPr>
          <w:rFonts w:ascii="Comic Sans MS" w:hAnsi="Comic Sans MS" w:cs="Comic Sans MS"/>
        </w:rPr>
        <w:t xml:space="preserve"> </w:t>
      </w:r>
      <w:r w:rsidRPr="00EF7B0A">
        <w:rPr>
          <w:rFonts w:ascii="Times New Roman" w:hAnsi="Times New Roman" w:cs="Times New Roman"/>
          <w:sz w:val="24"/>
          <w:szCs w:val="24"/>
        </w:rPr>
        <w:t xml:space="preserve">Yemeklerden sonra Elhamdülillah demeliyiz.                </w:t>
      </w:r>
    </w:p>
    <w:p w:rsidR="008204AE" w:rsidRPr="00086D09" w:rsidRDefault="008204AE" w:rsidP="00297620">
      <w:pPr>
        <w:spacing w:after="0" w:line="360" w:lineRule="auto"/>
        <w:jc w:val="both"/>
        <w:rPr>
          <w:rFonts w:ascii="Comic Sans MS" w:hAnsi="Comic Sans MS" w:cs="Comic Sans MS"/>
        </w:rPr>
      </w:pPr>
      <w:r w:rsidRPr="000F7FD3">
        <w:rPr>
          <w:rFonts w:ascii="Times New Roman" w:hAnsi="Times New Roman" w:cs="Times New Roman"/>
          <w:sz w:val="24"/>
          <w:szCs w:val="24"/>
        </w:rPr>
        <w:t>(     )</w:t>
      </w:r>
      <w:r w:rsidRPr="00D438C1">
        <w:rPr>
          <w:rFonts w:ascii="Comic Sans MS" w:hAnsi="Comic Sans MS" w:cs="Comic Sans MS"/>
        </w:rPr>
        <w:t xml:space="preserve"> </w:t>
      </w:r>
      <w:r w:rsidRPr="00196E47">
        <w:rPr>
          <w:rFonts w:ascii="Times New Roman" w:hAnsi="Times New Roman" w:cs="Times New Roman"/>
          <w:sz w:val="24"/>
          <w:szCs w:val="24"/>
        </w:rPr>
        <w:t>Ruhumuzun temiz kalabilmesi elbiselerimizin temiz olmasına bağlıdır.</w:t>
      </w:r>
    </w:p>
    <w:p w:rsidR="008204AE" w:rsidRDefault="008204AE" w:rsidP="0029762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63D">
        <w:rPr>
          <w:rFonts w:ascii="Times New Roman" w:hAnsi="Times New Roman" w:cs="Times New Roman"/>
          <w:sz w:val="24"/>
          <w:szCs w:val="24"/>
        </w:rPr>
        <w:t xml:space="preserve">(     ) Dinin amacı, insanları güzel ahlak sahibi yapmaktır. </w:t>
      </w:r>
    </w:p>
    <w:p w:rsidR="008204AE" w:rsidRDefault="008204AE" w:rsidP="0029762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E463D">
        <w:rPr>
          <w:rFonts w:ascii="Times New Roman" w:hAnsi="Times New Roman" w:cs="Times New Roman"/>
          <w:sz w:val="24"/>
          <w:szCs w:val="24"/>
        </w:rPr>
        <w:t>(     ) Güzel olan her türlü işe başlarken “Bismillahirrahmanirrahim” derim.</w:t>
      </w:r>
    </w:p>
    <w:p w:rsidR="008204AE" w:rsidRDefault="008204AE" w:rsidP="0029762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E463D">
        <w:rPr>
          <w:rFonts w:ascii="Times New Roman" w:hAnsi="Times New Roman" w:cs="Times New Roman"/>
          <w:sz w:val="24"/>
          <w:szCs w:val="24"/>
        </w:rPr>
        <w:t>(     ) Peygamberimiz doğduğunda  Mekke halkı putlara tapıyordu.</w:t>
      </w:r>
    </w:p>
    <w:p w:rsidR="008204AE" w:rsidRDefault="008204AE" w:rsidP="0029762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E463D">
        <w:rPr>
          <w:rFonts w:ascii="Times New Roman" w:hAnsi="Times New Roman" w:cs="Times New Roman"/>
          <w:sz w:val="24"/>
          <w:szCs w:val="24"/>
        </w:rPr>
        <w:t>(     ) Hz. Ebubekir tarafından kitap haline getirilen Kur’an, Hz. Osman döneminde çoğaltıldı.</w:t>
      </w:r>
    </w:p>
    <w:p w:rsidR="008204AE" w:rsidRDefault="008204AE" w:rsidP="0029762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8204AE" w:rsidRDefault="008204AE" w:rsidP="00D64CE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2-</w:t>
      </w:r>
      <w:r w:rsidRPr="00D64CEF">
        <w:rPr>
          <w:rFonts w:ascii="Times New Roman" w:hAnsi="Times New Roman" w:cs="Times New Roman"/>
          <w:b/>
          <w:bCs/>
          <w:sz w:val="24"/>
          <w:szCs w:val="24"/>
        </w:rPr>
        <w:t xml:space="preserve">Aşağıdaki boşluklara uygun olan kelimeleri tabloya bakarak yazınız.( </w:t>
      </w:r>
      <w:r>
        <w:rPr>
          <w:rFonts w:ascii="Times New Roman" w:hAnsi="Times New Roman" w:cs="Times New Roman"/>
          <w:b/>
          <w:bCs/>
          <w:sz w:val="24"/>
          <w:szCs w:val="24"/>
        </w:rPr>
        <w:t>16</w:t>
      </w:r>
      <w:r w:rsidRPr="00D64CEF">
        <w:rPr>
          <w:rFonts w:ascii="Times New Roman" w:hAnsi="Times New Roman" w:cs="Times New Roman"/>
          <w:b/>
          <w:bCs/>
          <w:sz w:val="24"/>
          <w:szCs w:val="24"/>
        </w:rPr>
        <w:t xml:space="preserve"> PUAN )</w:t>
      </w:r>
    </w:p>
    <w:p w:rsidR="008204AE" w:rsidRPr="00D64CEF" w:rsidRDefault="008204AE" w:rsidP="00D64CE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963"/>
        <w:gridCol w:w="2154"/>
        <w:gridCol w:w="1987"/>
        <w:gridCol w:w="2130"/>
        <w:gridCol w:w="1987"/>
      </w:tblGrid>
      <w:tr w:rsidR="008204AE" w:rsidRPr="00D64CEF">
        <w:trPr>
          <w:trHeight w:val="437"/>
        </w:trPr>
        <w:tc>
          <w:tcPr>
            <w:tcW w:w="1963" w:type="dxa"/>
            <w:shd w:val="clear" w:color="auto" w:fill="E5DFEC"/>
          </w:tcPr>
          <w:p w:rsidR="008204AE" w:rsidRPr="00651366" w:rsidRDefault="008204AE" w:rsidP="006513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66">
              <w:rPr>
                <w:rFonts w:ascii="Times New Roman" w:hAnsi="Times New Roman" w:cs="Times New Roman"/>
                <w:sz w:val="24"/>
                <w:szCs w:val="24"/>
              </w:rPr>
              <w:t>saygı</w:t>
            </w:r>
          </w:p>
        </w:tc>
        <w:tc>
          <w:tcPr>
            <w:tcW w:w="2154" w:type="dxa"/>
            <w:shd w:val="clear" w:color="auto" w:fill="E5DFEC"/>
          </w:tcPr>
          <w:p w:rsidR="008204AE" w:rsidRPr="00651366" w:rsidRDefault="008204AE" w:rsidP="006513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66">
              <w:rPr>
                <w:rFonts w:ascii="Times New Roman" w:hAnsi="Times New Roman" w:cs="Times New Roman"/>
                <w:sz w:val="24"/>
                <w:szCs w:val="24"/>
              </w:rPr>
              <w:t>merhamet</w:t>
            </w:r>
          </w:p>
        </w:tc>
        <w:tc>
          <w:tcPr>
            <w:tcW w:w="1987" w:type="dxa"/>
            <w:shd w:val="clear" w:color="auto" w:fill="E5DFEC"/>
          </w:tcPr>
          <w:p w:rsidR="008204AE" w:rsidRPr="00651366" w:rsidRDefault="008204AE" w:rsidP="006513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66">
              <w:rPr>
                <w:rFonts w:ascii="Times New Roman" w:hAnsi="Times New Roman" w:cs="Times New Roman"/>
                <w:sz w:val="24"/>
                <w:szCs w:val="24"/>
              </w:rPr>
              <w:t>güler yüzle</w:t>
            </w:r>
          </w:p>
        </w:tc>
        <w:tc>
          <w:tcPr>
            <w:tcW w:w="2130" w:type="dxa"/>
            <w:shd w:val="clear" w:color="auto" w:fill="E5DFEC"/>
          </w:tcPr>
          <w:p w:rsidR="008204AE" w:rsidRPr="00651366" w:rsidRDefault="008204AE" w:rsidP="006513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66">
              <w:rPr>
                <w:rFonts w:ascii="Times New Roman" w:hAnsi="Times New Roman" w:cs="Times New Roman"/>
                <w:sz w:val="24"/>
                <w:szCs w:val="24"/>
              </w:rPr>
              <w:t>sevap</w:t>
            </w:r>
          </w:p>
        </w:tc>
        <w:tc>
          <w:tcPr>
            <w:tcW w:w="1987" w:type="dxa"/>
            <w:shd w:val="clear" w:color="auto" w:fill="E5DFEC"/>
          </w:tcPr>
          <w:p w:rsidR="008204AE" w:rsidRPr="00651366" w:rsidRDefault="008204AE" w:rsidP="006513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66">
              <w:rPr>
                <w:rFonts w:ascii="Times New Roman" w:hAnsi="Times New Roman" w:cs="Times New Roman"/>
                <w:sz w:val="24"/>
                <w:szCs w:val="24"/>
              </w:rPr>
              <w:t>yardım</w:t>
            </w:r>
          </w:p>
        </w:tc>
      </w:tr>
      <w:tr w:rsidR="008204AE" w:rsidRPr="00D64CEF">
        <w:trPr>
          <w:trHeight w:val="422"/>
        </w:trPr>
        <w:tc>
          <w:tcPr>
            <w:tcW w:w="1963" w:type="dxa"/>
            <w:shd w:val="clear" w:color="auto" w:fill="E5DFEC"/>
          </w:tcPr>
          <w:p w:rsidR="008204AE" w:rsidRPr="00651366" w:rsidRDefault="008204AE" w:rsidP="006513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66">
              <w:rPr>
                <w:rFonts w:ascii="Times New Roman" w:hAnsi="Times New Roman" w:cs="Times New Roman"/>
                <w:sz w:val="24"/>
                <w:szCs w:val="24"/>
              </w:rPr>
              <w:t>aile</w:t>
            </w:r>
          </w:p>
        </w:tc>
        <w:tc>
          <w:tcPr>
            <w:tcW w:w="2154" w:type="dxa"/>
            <w:shd w:val="clear" w:color="auto" w:fill="E5DFEC"/>
          </w:tcPr>
          <w:p w:rsidR="008204AE" w:rsidRPr="00651366" w:rsidRDefault="008204AE" w:rsidP="006513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66">
              <w:rPr>
                <w:rFonts w:ascii="Times New Roman" w:hAnsi="Times New Roman" w:cs="Times New Roman"/>
                <w:sz w:val="24"/>
                <w:szCs w:val="24"/>
              </w:rPr>
              <w:t>sevgi</w:t>
            </w:r>
          </w:p>
        </w:tc>
        <w:tc>
          <w:tcPr>
            <w:tcW w:w="1987" w:type="dxa"/>
            <w:shd w:val="clear" w:color="auto" w:fill="E5DFEC"/>
          </w:tcPr>
          <w:p w:rsidR="008204AE" w:rsidRPr="00651366" w:rsidRDefault="008204AE" w:rsidP="006513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66">
              <w:rPr>
                <w:rFonts w:ascii="Times New Roman" w:hAnsi="Times New Roman" w:cs="Times New Roman"/>
                <w:sz w:val="24"/>
                <w:szCs w:val="24"/>
              </w:rPr>
              <w:t>açıklasın</w:t>
            </w:r>
          </w:p>
        </w:tc>
        <w:tc>
          <w:tcPr>
            <w:tcW w:w="2130" w:type="dxa"/>
            <w:shd w:val="clear" w:color="auto" w:fill="E5DFEC"/>
          </w:tcPr>
          <w:p w:rsidR="008204AE" w:rsidRPr="00651366" w:rsidRDefault="008204AE" w:rsidP="006513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66">
              <w:rPr>
                <w:rFonts w:ascii="Times New Roman" w:hAnsi="Times New Roman" w:cs="Times New Roman"/>
                <w:sz w:val="24"/>
                <w:szCs w:val="24"/>
              </w:rPr>
              <w:t>ihtiyaçtır</w:t>
            </w:r>
          </w:p>
        </w:tc>
        <w:tc>
          <w:tcPr>
            <w:tcW w:w="1987" w:type="dxa"/>
            <w:shd w:val="clear" w:color="auto" w:fill="E5DFEC"/>
          </w:tcPr>
          <w:p w:rsidR="008204AE" w:rsidRPr="00651366" w:rsidRDefault="008204AE" w:rsidP="006513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66">
              <w:rPr>
                <w:rFonts w:ascii="Times New Roman" w:hAnsi="Times New Roman" w:cs="Times New Roman"/>
                <w:sz w:val="24"/>
                <w:szCs w:val="24"/>
              </w:rPr>
              <w:t>sorumluluğunu</w:t>
            </w:r>
          </w:p>
        </w:tc>
      </w:tr>
    </w:tbl>
    <w:p w:rsidR="008204AE" w:rsidRPr="00D64CEF" w:rsidRDefault="008204AE" w:rsidP="002976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204AE" w:rsidRPr="00D64CEF" w:rsidRDefault="008204AE" w:rsidP="00297620">
      <w:pPr>
        <w:pStyle w:val="ListParagraph"/>
        <w:numPr>
          <w:ilvl w:val="0"/>
          <w:numId w:val="3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64CEF">
        <w:rPr>
          <w:rFonts w:ascii="Times New Roman" w:hAnsi="Times New Roman" w:cs="Times New Roman"/>
          <w:sz w:val="24"/>
          <w:szCs w:val="24"/>
        </w:rPr>
        <w:t xml:space="preserve"> Sevmek ve sevilmek bir insan için her yaşta  bir …………………………….</w:t>
      </w:r>
    </w:p>
    <w:p w:rsidR="008204AE" w:rsidRPr="00D64CEF" w:rsidRDefault="008204AE" w:rsidP="00297620">
      <w:pPr>
        <w:pStyle w:val="ListParagraph"/>
        <w:numPr>
          <w:ilvl w:val="0"/>
          <w:numId w:val="3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64CEF">
        <w:rPr>
          <w:rFonts w:ascii="Times New Roman" w:hAnsi="Times New Roman" w:cs="Times New Roman"/>
          <w:sz w:val="24"/>
          <w:szCs w:val="24"/>
        </w:rPr>
        <w:t>Her birey …………………..………..……….yerine getirerek ailenin mutluluğuna katkıda bulunur.</w:t>
      </w:r>
    </w:p>
    <w:p w:rsidR="008204AE" w:rsidRPr="00D64CEF" w:rsidRDefault="008204AE" w:rsidP="00297620">
      <w:pPr>
        <w:pStyle w:val="ListParagraph"/>
        <w:numPr>
          <w:ilvl w:val="0"/>
          <w:numId w:val="3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64CEF">
        <w:rPr>
          <w:rFonts w:ascii="Times New Roman" w:hAnsi="Times New Roman" w:cs="Times New Roman"/>
          <w:sz w:val="24"/>
          <w:szCs w:val="24"/>
        </w:rPr>
        <w:t>Aile sevgi ile kurulur ve ……………………… ile korunur.</w:t>
      </w:r>
    </w:p>
    <w:p w:rsidR="008204AE" w:rsidRPr="00B428EA" w:rsidRDefault="008204AE" w:rsidP="00297620">
      <w:pPr>
        <w:pStyle w:val="ListParagraph"/>
        <w:numPr>
          <w:ilvl w:val="0"/>
          <w:numId w:val="3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428EA">
        <w:rPr>
          <w:rFonts w:ascii="Times New Roman" w:eastAsia="Batang" w:hAnsi="Times New Roman" w:cs="Times New Roman"/>
          <w:sz w:val="24"/>
          <w:szCs w:val="24"/>
        </w:rPr>
        <w:t xml:space="preserve">İnsanlara iyilik etmek ……………………. tır. </w:t>
      </w:r>
    </w:p>
    <w:p w:rsidR="008204AE" w:rsidRPr="00D64CEF" w:rsidRDefault="008204AE" w:rsidP="00297620">
      <w:pPr>
        <w:pStyle w:val="ListParagraph"/>
        <w:numPr>
          <w:ilvl w:val="0"/>
          <w:numId w:val="3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64CEF">
        <w:rPr>
          <w:rFonts w:ascii="Times New Roman" w:hAnsi="Times New Roman" w:cs="Times New Roman"/>
          <w:sz w:val="24"/>
          <w:szCs w:val="24"/>
        </w:rPr>
        <w:t>Muhakkak ki Allah adaleti, iyiliği ve akrabaya …………………………… etmeyi emreder.</w:t>
      </w:r>
    </w:p>
    <w:p w:rsidR="008204AE" w:rsidRPr="00D64CEF" w:rsidRDefault="008204AE" w:rsidP="00297620">
      <w:pPr>
        <w:pStyle w:val="ListParagraph"/>
        <w:numPr>
          <w:ilvl w:val="0"/>
          <w:numId w:val="3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64CEF">
        <w:rPr>
          <w:rFonts w:ascii="Times New Roman" w:hAnsi="Times New Roman" w:cs="Times New Roman"/>
          <w:sz w:val="24"/>
          <w:szCs w:val="24"/>
        </w:rPr>
        <w:t>……………………… olmadan dostluk ve kardeşlik olmaz.</w:t>
      </w:r>
    </w:p>
    <w:p w:rsidR="008204AE" w:rsidRPr="00D64CEF" w:rsidRDefault="008204AE" w:rsidP="00297620">
      <w:pPr>
        <w:pStyle w:val="ListParagraph"/>
        <w:numPr>
          <w:ilvl w:val="0"/>
          <w:numId w:val="3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64CEF">
        <w:rPr>
          <w:rFonts w:ascii="Times New Roman" w:hAnsi="Times New Roman" w:cs="Times New Roman"/>
          <w:sz w:val="24"/>
          <w:szCs w:val="24"/>
        </w:rPr>
        <w:t>Küçüklerimize  …………………………………… etmeyen, büyüklerimize saygı göstermeyen bizden değildir.</w:t>
      </w:r>
    </w:p>
    <w:p w:rsidR="008204AE" w:rsidRPr="00180887" w:rsidRDefault="008204AE" w:rsidP="00297620">
      <w:pPr>
        <w:pStyle w:val="ListParagraph"/>
        <w:numPr>
          <w:ilvl w:val="0"/>
          <w:numId w:val="34"/>
        </w:numPr>
        <w:spacing w:after="120" w:line="36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D64CEF">
        <w:rPr>
          <w:rFonts w:ascii="Times New Roman" w:hAnsi="Times New Roman" w:cs="Times New Roman"/>
          <w:sz w:val="24"/>
          <w:szCs w:val="24"/>
        </w:rPr>
        <w:t>…………………… kötülüklerin barınmadığı en muhteşem ve sağlam kaledir</w:t>
      </w:r>
    </w:p>
    <w:p w:rsidR="008204AE" w:rsidRDefault="008204AE" w:rsidP="00180887">
      <w:pPr>
        <w:spacing w:after="120" w:line="36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8204AE" w:rsidRDefault="008204AE" w:rsidP="00180887">
      <w:pPr>
        <w:spacing w:after="120" w:line="36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8204AE" w:rsidRPr="00180887" w:rsidRDefault="008204AE" w:rsidP="00180887">
      <w:pPr>
        <w:spacing w:after="120" w:line="36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sectPr w:rsidR="008204AE" w:rsidRPr="00180887" w:rsidSect="00EB1DC2">
          <w:headerReference w:type="default" r:id="rId7"/>
          <w:pgSz w:w="11906" w:h="16838"/>
          <w:pgMar w:top="720" w:right="720" w:bottom="720" w:left="720" w:header="284" w:footer="708" w:gutter="0"/>
          <w:cols w:space="708"/>
          <w:docGrid w:linePitch="360"/>
        </w:sectPr>
      </w:pPr>
    </w:p>
    <w:p w:rsidR="008204AE" w:rsidRPr="00641C9E" w:rsidRDefault="008204AE" w:rsidP="000440A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E3273">
        <w:rPr>
          <w:rFonts w:ascii="Times New Roman" w:hAnsi="Times New Roman" w:cs="Times New Roman"/>
          <w:b/>
          <w:bCs/>
          <w:sz w:val="24"/>
          <w:szCs w:val="24"/>
        </w:rPr>
        <w:t>TEST SORULARI (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EE3273">
        <w:rPr>
          <w:rFonts w:ascii="Times New Roman" w:hAnsi="Times New Roman" w:cs="Times New Roman"/>
          <w:b/>
          <w:bCs/>
          <w:sz w:val="24"/>
          <w:szCs w:val="24"/>
        </w:rPr>
        <w:t>4 PUAN)</w:t>
      </w:r>
    </w:p>
    <w:p w:rsidR="008204AE" w:rsidRPr="000F7FD3" w:rsidRDefault="008204AE" w:rsidP="0094680E">
      <w:pPr>
        <w:pStyle w:val="ListParagraph"/>
        <w:numPr>
          <w:ilvl w:val="0"/>
          <w:numId w:val="21"/>
        </w:numPr>
        <w:spacing w:after="0" w:line="20" w:lineRule="atLeast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7FD3">
        <w:rPr>
          <w:rFonts w:ascii="Times New Roman" w:hAnsi="Times New Roman" w:cs="Times New Roman"/>
          <w:color w:val="000000"/>
          <w:sz w:val="24"/>
          <w:szCs w:val="24"/>
        </w:rPr>
        <w:t xml:space="preserve">Türk toplumunda </w:t>
      </w:r>
      <w:r w:rsidRPr="000F7FD3">
        <w:rPr>
          <w:rFonts w:ascii="Times New Roman" w:hAnsi="Times New Roman" w:cs="Times New Roman"/>
          <w:color w:val="000000"/>
          <w:sz w:val="24"/>
          <w:szCs w:val="24"/>
          <w:u w:val="single"/>
        </w:rPr>
        <w:t>en çok</w:t>
      </w:r>
      <w:r w:rsidRPr="000F7FD3">
        <w:rPr>
          <w:rFonts w:ascii="Times New Roman" w:hAnsi="Times New Roman" w:cs="Times New Roman"/>
          <w:color w:val="000000"/>
          <w:sz w:val="24"/>
          <w:szCs w:val="24"/>
        </w:rPr>
        <w:t xml:space="preserve"> neye değer verilir?</w:t>
      </w:r>
    </w:p>
    <w:p w:rsidR="008204AE" w:rsidRPr="000F7FD3" w:rsidRDefault="008204AE" w:rsidP="00EC756E">
      <w:pPr>
        <w:spacing w:after="0" w:line="2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7FD3">
        <w:rPr>
          <w:rFonts w:ascii="Times New Roman" w:hAnsi="Times New Roman" w:cs="Times New Roman"/>
          <w:color w:val="000000"/>
          <w:sz w:val="24"/>
          <w:szCs w:val="24"/>
        </w:rPr>
        <w:t>A) Paraya     B) Aileye   C) Eşyaya     D) Arabaya</w:t>
      </w:r>
    </w:p>
    <w:p w:rsidR="008204AE" w:rsidRDefault="008204AE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04AE" w:rsidRDefault="008204AE" w:rsidP="00EE3273">
      <w:pPr>
        <w:pStyle w:val="ListParagraph"/>
        <w:numPr>
          <w:ilvl w:val="0"/>
          <w:numId w:val="21"/>
        </w:numPr>
        <w:spacing w:after="0" w:line="240" w:lineRule="auto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  <w:r w:rsidRPr="0094680E">
        <w:rPr>
          <w:rFonts w:ascii="Times New Roman" w:hAnsi="Times New Roman" w:cs="Times New Roman"/>
          <w:color w:val="000000"/>
          <w:sz w:val="24"/>
          <w:szCs w:val="24"/>
        </w:rPr>
        <w:t>Anne- ba</w:t>
      </w:r>
      <w:r>
        <w:rPr>
          <w:rFonts w:ascii="Times New Roman" w:hAnsi="Times New Roman" w:cs="Times New Roman"/>
          <w:color w:val="000000"/>
          <w:sz w:val="24"/>
          <w:szCs w:val="24"/>
        </w:rPr>
        <w:t>ba ve çocuklardan meydana gelen</w:t>
      </w:r>
    </w:p>
    <w:p w:rsidR="008204AE" w:rsidRPr="0094680E" w:rsidRDefault="008204AE" w:rsidP="0094680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4680E">
        <w:rPr>
          <w:rFonts w:ascii="Times New Roman" w:hAnsi="Times New Roman" w:cs="Times New Roman"/>
          <w:color w:val="000000"/>
          <w:sz w:val="24"/>
          <w:szCs w:val="24"/>
        </w:rPr>
        <w:t>toplumun en küçük birimine ne denir?</w:t>
      </w:r>
    </w:p>
    <w:p w:rsidR="008204AE" w:rsidRPr="0094680E" w:rsidRDefault="008204AE" w:rsidP="0094680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4680E">
        <w:rPr>
          <w:rFonts w:ascii="Times New Roman" w:hAnsi="Times New Roman" w:cs="Times New Roman"/>
          <w:color w:val="000000"/>
          <w:sz w:val="24"/>
          <w:szCs w:val="24"/>
        </w:rPr>
        <w:t xml:space="preserve">A) Aile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94680E">
        <w:rPr>
          <w:rFonts w:ascii="Times New Roman" w:hAnsi="Times New Roman" w:cs="Times New Roman"/>
          <w:color w:val="000000"/>
          <w:sz w:val="24"/>
          <w:szCs w:val="24"/>
        </w:rPr>
        <w:t>B) Toplum      C) Millet      D) Halk</w:t>
      </w:r>
    </w:p>
    <w:p w:rsidR="008204AE" w:rsidRPr="002F5FAD" w:rsidRDefault="008204AE" w:rsidP="0094680E">
      <w:pPr>
        <w:spacing w:after="0"/>
        <w:ind w:right="-508"/>
        <w:rPr>
          <w:rFonts w:ascii="Times New Roman" w:hAnsi="Times New Roman" w:cs="Times New Roman"/>
          <w:u w:val="single"/>
        </w:rPr>
      </w:pPr>
    </w:p>
    <w:p w:rsidR="008204AE" w:rsidRDefault="008204AE" w:rsidP="00EE3273">
      <w:pPr>
        <w:pStyle w:val="ListParagraph"/>
        <w:numPr>
          <w:ilvl w:val="0"/>
          <w:numId w:val="2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F5FAD">
        <w:rPr>
          <w:rFonts w:ascii="Times New Roman" w:hAnsi="Times New Roman" w:cs="Times New Roman"/>
          <w:sz w:val="24"/>
          <w:szCs w:val="24"/>
        </w:rPr>
        <w:t>Ailede sorunlar çıktığ</w:t>
      </w:r>
      <w:r>
        <w:rPr>
          <w:rFonts w:ascii="Times New Roman" w:hAnsi="Times New Roman" w:cs="Times New Roman"/>
          <w:sz w:val="24"/>
          <w:szCs w:val="24"/>
        </w:rPr>
        <w:t>ında hangi davranış</w:t>
      </w:r>
    </w:p>
    <w:p w:rsidR="008204AE" w:rsidRPr="002F5FAD" w:rsidRDefault="008204AE" w:rsidP="009468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5FAD">
        <w:rPr>
          <w:rFonts w:ascii="Times New Roman" w:hAnsi="Times New Roman" w:cs="Times New Roman"/>
          <w:sz w:val="24"/>
          <w:szCs w:val="24"/>
        </w:rPr>
        <w:t>yanlış olur?</w:t>
      </w:r>
    </w:p>
    <w:p w:rsidR="008204AE" w:rsidRDefault="008204AE" w:rsidP="0094680E">
      <w:pPr>
        <w:pStyle w:val="ListParagraph"/>
        <w:numPr>
          <w:ilvl w:val="0"/>
          <w:numId w:val="30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F5FAD">
        <w:rPr>
          <w:rFonts w:ascii="Times New Roman" w:hAnsi="Times New Roman" w:cs="Times New Roman"/>
          <w:sz w:val="24"/>
          <w:szCs w:val="24"/>
        </w:rPr>
        <w:t>Sorunları birbirimizi dinleyerek çözeriz</w:t>
      </w:r>
    </w:p>
    <w:p w:rsidR="008204AE" w:rsidRDefault="008204AE" w:rsidP="0094680E">
      <w:pPr>
        <w:pStyle w:val="ListParagraph"/>
        <w:numPr>
          <w:ilvl w:val="0"/>
          <w:numId w:val="30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F5FAD">
        <w:rPr>
          <w:rFonts w:ascii="Times New Roman" w:hAnsi="Times New Roman" w:cs="Times New Roman"/>
          <w:sz w:val="24"/>
          <w:szCs w:val="24"/>
        </w:rPr>
        <w:t>Sorunları anlamaya çalışarak çözeriz</w:t>
      </w:r>
    </w:p>
    <w:p w:rsidR="008204AE" w:rsidRDefault="008204AE" w:rsidP="0094680E">
      <w:pPr>
        <w:pStyle w:val="ListParagraph"/>
        <w:numPr>
          <w:ilvl w:val="0"/>
          <w:numId w:val="30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F5FAD">
        <w:rPr>
          <w:rFonts w:ascii="Times New Roman" w:hAnsi="Times New Roman" w:cs="Times New Roman"/>
          <w:sz w:val="24"/>
          <w:szCs w:val="24"/>
        </w:rPr>
        <w:t>Sorunları abartmamalıyız.</w:t>
      </w:r>
    </w:p>
    <w:p w:rsidR="008204AE" w:rsidRPr="002F5FAD" w:rsidRDefault="008204AE" w:rsidP="0094680E">
      <w:pPr>
        <w:pStyle w:val="ListParagraph"/>
        <w:numPr>
          <w:ilvl w:val="0"/>
          <w:numId w:val="30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F5FAD">
        <w:rPr>
          <w:rFonts w:ascii="Times New Roman" w:hAnsi="Times New Roman" w:cs="Times New Roman"/>
          <w:sz w:val="24"/>
          <w:szCs w:val="24"/>
        </w:rPr>
        <w:t>Sorunları şiddet ve kuvvet kullanarak çözeriz.</w:t>
      </w:r>
    </w:p>
    <w:p w:rsidR="008204AE" w:rsidRPr="000F7FD3" w:rsidRDefault="008204AE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04AE" w:rsidRPr="00696402" w:rsidRDefault="008204AE" w:rsidP="00696402">
      <w:pPr>
        <w:pStyle w:val="ListParagraph"/>
        <w:numPr>
          <w:ilvl w:val="0"/>
          <w:numId w:val="21"/>
        </w:numPr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696402">
        <w:rPr>
          <w:rFonts w:ascii="Times New Roman" w:hAnsi="Times New Roman" w:cs="Times New Roman"/>
        </w:rPr>
        <w:t xml:space="preserve">Aşağıdakilerden hangisi </w:t>
      </w:r>
      <w:r w:rsidRPr="00696402">
        <w:rPr>
          <w:rFonts w:ascii="Times New Roman" w:hAnsi="Times New Roman" w:cs="Times New Roman"/>
          <w:u w:val="single"/>
        </w:rPr>
        <w:t>manevi</w:t>
      </w:r>
      <w:r w:rsidRPr="00696402">
        <w:rPr>
          <w:rFonts w:ascii="Times New Roman" w:hAnsi="Times New Roman" w:cs="Times New Roman"/>
        </w:rPr>
        <w:t xml:space="preserve"> temizliğe örnektir?</w:t>
      </w:r>
    </w:p>
    <w:p w:rsidR="008204AE" w:rsidRPr="00696402" w:rsidRDefault="008204AE" w:rsidP="00696402">
      <w:pPr>
        <w:spacing w:after="0" w:line="240" w:lineRule="auto"/>
        <w:rPr>
          <w:rFonts w:ascii="Times New Roman" w:hAnsi="Times New Roman" w:cs="Times New Roman"/>
        </w:rPr>
      </w:pPr>
      <w:r w:rsidRPr="00696402">
        <w:rPr>
          <w:rFonts w:ascii="Times New Roman" w:hAnsi="Times New Roman" w:cs="Times New Roman"/>
        </w:rPr>
        <w:t>A) Elbiseleri temizlemek         B) Güzel söz söylemek</w:t>
      </w:r>
    </w:p>
    <w:p w:rsidR="008204AE" w:rsidRPr="00696402" w:rsidRDefault="008204AE" w:rsidP="00696402">
      <w:pPr>
        <w:spacing w:after="0" w:line="240" w:lineRule="auto"/>
        <w:rPr>
          <w:rFonts w:ascii="Times New Roman" w:hAnsi="Times New Roman" w:cs="Times New Roman"/>
        </w:rPr>
      </w:pPr>
      <w:r w:rsidRPr="00696402">
        <w:rPr>
          <w:rFonts w:ascii="Times New Roman" w:hAnsi="Times New Roman" w:cs="Times New Roman"/>
        </w:rPr>
        <w:t>C) Elleri yık</w:t>
      </w:r>
      <w:r>
        <w:rPr>
          <w:rFonts w:ascii="Times New Roman" w:hAnsi="Times New Roman" w:cs="Times New Roman"/>
        </w:rPr>
        <w:t>amak</w:t>
      </w:r>
      <w:r>
        <w:rPr>
          <w:rFonts w:ascii="Times New Roman" w:hAnsi="Times New Roman" w:cs="Times New Roman"/>
        </w:rPr>
        <w:tab/>
        <w:t xml:space="preserve">           </w:t>
      </w:r>
      <w:r w:rsidRPr="00696402">
        <w:rPr>
          <w:rFonts w:ascii="Times New Roman" w:hAnsi="Times New Roman" w:cs="Times New Roman"/>
        </w:rPr>
        <w:t>D) Banyo yapmak</w:t>
      </w:r>
    </w:p>
    <w:p w:rsidR="008204AE" w:rsidRPr="000F7FD3" w:rsidRDefault="008204AE" w:rsidP="000440A5">
      <w:pPr>
        <w:pStyle w:val="ListParagraph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8204AE" w:rsidRDefault="008204AE" w:rsidP="00DD4428">
      <w:pPr>
        <w:pStyle w:val="ListParagraph"/>
        <w:numPr>
          <w:ilvl w:val="0"/>
          <w:numId w:val="2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Aşağıdakilerden hangis</w:t>
      </w:r>
      <w:r>
        <w:rPr>
          <w:rFonts w:ascii="Times New Roman" w:hAnsi="Times New Roman" w:cs="Times New Roman"/>
          <w:sz w:val="24"/>
          <w:szCs w:val="24"/>
        </w:rPr>
        <w:t>i kardeşlerin</w:t>
      </w:r>
    </w:p>
    <w:p w:rsidR="008204AE" w:rsidRPr="000F7FD3" w:rsidRDefault="008204AE" w:rsidP="00DD4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birbirleriyle iyi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7FD3">
        <w:rPr>
          <w:rFonts w:ascii="Times New Roman" w:hAnsi="Times New Roman" w:cs="Times New Roman"/>
          <w:sz w:val="24"/>
          <w:szCs w:val="24"/>
        </w:rPr>
        <w:t>geçinmesini engeller?</w:t>
      </w:r>
    </w:p>
    <w:p w:rsidR="008204AE" w:rsidRPr="000F7FD3" w:rsidRDefault="008204AE" w:rsidP="000440A5">
      <w:pPr>
        <w:pStyle w:val="ListParagraph"/>
        <w:numPr>
          <w:ilvl w:val="0"/>
          <w:numId w:val="19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Kardeşlerin birbirine yardım etmeleri</w:t>
      </w:r>
    </w:p>
    <w:p w:rsidR="008204AE" w:rsidRPr="000F7FD3" w:rsidRDefault="008204AE" w:rsidP="000440A5">
      <w:pPr>
        <w:pStyle w:val="ListParagraph"/>
        <w:numPr>
          <w:ilvl w:val="0"/>
          <w:numId w:val="19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Kardeşlerin birbirlerine saygılı davranmaları</w:t>
      </w:r>
    </w:p>
    <w:p w:rsidR="008204AE" w:rsidRPr="000F7FD3" w:rsidRDefault="008204AE" w:rsidP="000440A5">
      <w:pPr>
        <w:pStyle w:val="ListParagraph"/>
        <w:numPr>
          <w:ilvl w:val="0"/>
          <w:numId w:val="19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Kardeşlerin birbirlerini kıskanmaları</w:t>
      </w:r>
    </w:p>
    <w:p w:rsidR="008204AE" w:rsidRPr="000F7FD3" w:rsidRDefault="008204AE" w:rsidP="000440A5">
      <w:pPr>
        <w:pStyle w:val="ListParagraph"/>
        <w:numPr>
          <w:ilvl w:val="0"/>
          <w:numId w:val="19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Kardeşlerin eşyalarını birbirleriyle paylaşmaları</w:t>
      </w:r>
    </w:p>
    <w:p w:rsidR="008204AE" w:rsidRPr="00EC756E" w:rsidRDefault="008204AE" w:rsidP="00EC75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04AE" w:rsidRPr="004F3821" w:rsidRDefault="008204AE" w:rsidP="00696402">
      <w:pPr>
        <w:pStyle w:val="ListParagraph"/>
        <w:numPr>
          <w:ilvl w:val="0"/>
          <w:numId w:val="2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F3821">
        <w:rPr>
          <w:rFonts w:ascii="Times New Roman" w:hAnsi="Times New Roman" w:cs="Times New Roman"/>
          <w:sz w:val="24"/>
          <w:szCs w:val="24"/>
        </w:rPr>
        <w:t xml:space="preserve">Mustafa eve geldiğinde annesi ütü yapıyordu. Mustafa annesine hangi </w:t>
      </w:r>
      <w:r w:rsidRPr="004F3821">
        <w:rPr>
          <w:rFonts w:ascii="Times New Roman" w:hAnsi="Times New Roman" w:cs="Times New Roman"/>
          <w:b/>
          <w:bCs/>
          <w:sz w:val="24"/>
          <w:szCs w:val="24"/>
        </w:rPr>
        <w:t>dini ifadeyi</w:t>
      </w:r>
      <w:r w:rsidRPr="004F3821">
        <w:rPr>
          <w:rFonts w:ascii="Times New Roman" w:hAnsi="Times New Roman" w:cs="Times New Roman"/>
          <w:sz w:val="24"/>
          <w:szCs w:val="24"/>
        </w:rPr>
        <w:t xml:space="preserve"> söylemiş olabilir?     </w:t>
      </w:r>
    </w:p>
    <w:p w:rsidR="008204AE" w:rsidRPr="004F3821" w:rsidRDefault="008204AE" w:rsidP="00696402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6402">
        <w:rPr>
          <w:rFonts w:ascii="Times New Roman" w:hAnsi="Times New Roman" w:cs="Times New Roman"/>
          <w:sz w:val="24"/>
          <w:szCs w:val="24"/>
        </w:rPr>
        <w:t>A)</w:t>
      </w:r>
      <w:r w:rsidRPr="004F3821">
        <w:rPr>
          <w:rFonts w:ascii="Times New Roman" w:hAnsi="Times New Roman" w:cs="Times New Roman"/>
          <w:sz w:val="24"/>
          <w:szCs w:val="24"/>
        </w:rPr>
        <w:t xml:space="preserve"> Allah sağlık versin.                                                        </w:t>
      </w:r>
      <w:r w:rsidRPr="004F382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B)</w:t>
      </w:r>
      <w:r w:rsidRPr="004F3821">
        <w:rPr>
          <w:rFonts w:ascii="Times New Roman" w:hAnsi="Times New Roman" w:cs="Times New Roman"/>
          <w:sz w:val="24"/>
          <w:szCs w:val="24"/>
        </w:rPr>
        <w:t xml:space="preserve"> Allah kazadan beladan korusun. </w:t>
      </w:r>
    </w:p>
    <w:p w:rsidR="008204AE" w:rsidRPr="000F7FD3" w:rsidRDefault="008204AE" w:rsidP="00696402">
      <w:pPr>
        <w:tabs>
          <w:tab w:val="left" w:pos="72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Pr="004F3821">
        <w:rPr>
          <w:rFonts w:ascii="Times New Roman" w:hAnsi="Times New Roman" w:cs="Times New Roman"/>
          <w:sz w:val="24"/>
          <w:szCs w:val="24"/>
        </w:rPr>
        <w:t xml:space="preserve"> Allah ne muradın varsa versin.                                       </w:t>
      </w:r>
      <w:r w:rsidRPr="004F382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D)</w:t>
      </w:r>
      <w:r w:rsidRPr="004F3821">
        <w:rPr>
          <w:rFonts w:ascii="Times New Roman" w:hAnsi="Times New Roman" w:cs="Times New Roman"/>
          <w:sz w:val="24"/>
          <w:szCs w:val="24"/>
        </w:rPr>
        <w:t xml:space="preserve"> Allah kolaylık versin.</w:t>
      </w:r>
    </w:p>
    <w:p w:rsidR="008204AE" w:rsidRPr="000F7FD3" w:rsidRDefault="008204AE" w:rsidP="00DD4428">
      <w:pPr>
        <w:pStyle w:val="ListParagraph"/>
        <w:numPr>
          <w:ilvl w:val="0"/>
          <w:numId w:val="2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Aşağıdakilerden hangisi sınava giren kişiye</w:t>
      </w:r>
    </w:p>
    <w:p w:rsidR="008204AE" w:rsidRPr="000F7FD3" w:rsidRDefault="008204AE" w:rsidP="00DD4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  <w:u w:val="single"/>
        </w:rPr>
        <w:t>söylenmez</w:t>
      </w:r>
      <w:r w:rsidRPr="000F7FD3">
        <w:rPr>
          <w:rFonts w:ascii="Times New Roman" w:hAnsi="Times New Roman" w:cs="Times New Roman"/>
          <w:sz w:val="24"/>
          <w:szCs w:val="24"/>
        </w:rPr>
        <w:t>?</w:t>
      </w:r>
    </w:p>
    <w:p w:rsidR="008204AE" w:rsidRPr="000F7FD3" w:rsidRDefault="008204AE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A) Allah zihin açıklığı versin.</w:t>
      </w:r>
    </w:p>
    <w:p w:rsidR="008204AE" w:rsidRPr="000F7FD3" w:rsidRDefault="008204AE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B) Allah yardımcın olsun.</w:t>
      </w:r>
    </w:p>
    <w:p w:rsidR="008204AE" w:rsidRPr="000F7FD3" w:rsidRDefault="008204AE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C) Başarılar dilerim.</w:t>
      </w:r>
    </w:p>
    <w:p w:rsidR="008204AE" w:rsidRPr="000F7FD3" w:rsidRDefault="008204AE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D) Allah şifalar versin.</w:t>
      </w:r>
    </w:p>
    <w:p w:rsidR="008204AE" w:rsidRPr="000F7FD3" w:rsidRDefault="008204AE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04AE" w:rsidRDefault="008204AE" w:rsidP="00EE3273">
      <w:pPr>
        <w:pStyle w:val="ListParagraph"/>
        <w:numPr>
          <w:ilvl w:val="0"/>
          <w:numId w:val="21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 xml:space="preserve">Kur’an-ı Kerim </w:t>
      </w:r>
      <w:r>
        <w:rPr>
          <w:rFonts w:ascii="Times New Roman" w:hAnsi="Times New Roman" w:cs="Times New Roman"/>
          <w:sz w:val="24"/>
          <w:szCs w:val="24"/>
        </w:rPr>
        <w:t>kim tarafından çoğaltılıp</w:t>
      </w:r>
    </w:p>
    <w:p w:rsidR="008204AE" w:rsidRPr="000F7FD3" w:rsidRDefault="008204AE" w:rsidP="00DD4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Pr="00EE3273">
        <w:rPr>
          <w:rFonts w:ascii="Times New Roman" w:hAnsi="Times New Roman" w:cs="Times New Roman"/>
          <w:sz w:val="24"/>
          <w:szCs w:val="24"/>
        </w:rPr>
        <w:t>aşka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7FD3">
        <w:rPr>
          <w:rFonts w:ascii="Times New Roman" w:hAnsi="Times New Roman" w:cs="Times New Roman"/>
          <w:sz w:val="24"/>
          <w:szCs w:val="24"/>
        </w:rPr>
        <w:t>yerlere gönderilmiştir?</w:t>
      </w:r>
    </w:p>
    <w:p w:rsidR="008204AE" w:rsidRPr="000F7FD3" w:rsidRDefault="008204AE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 xml:space="preserve">A) Hz. Ebubekir </w:t>
      </w:r>
      <w:r w:rsidRPr="000F7FD3">
        <w:rPr>
          <w:rFonts w:ascii="Times New Roman" w:hAnsi="Times New Roman" w:cs="Times New Roman"/>
          <w:sz w:val="24"/>
          <w:szCs w:val="24"/>
        </w:rPr>
        <w:tab/>
        <w:t>B) Hz. Osman</w:t>
      </w:r>
    </w:p>
    <w:p w:rsidR="008204AE" w:rsidRPr="000F7FD3" w:rsidRDefault="008204AE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 xml:space="preserve">C) Hz. Ömer </w:t>
      </w:r>
      <w:r w:rsidRPr="000F7FD3">
        <w:rPr>
          <w:rFonts w:ascii="Times New Roman" w:hAnsi="Times New Roman" w:cs="Times New Roman"/>
          <w:sz w:val="24"/>
          <w:szCs w:val="24"/>
        </w:rPr>
        <w:tab/>
      </w:r>
      <w:r w:rsidRPr="000F7FD3">
        <w:rPr>
          <w:rFonts w:ascii="Times New Roman" w:hAnsi="Times New Roman" w:cs="Times New Roman"/>
          <w:sz w:val="24"/>
          <w:szCs w:val="24"/>
        </w:rPr>
        <w:tab/>
        <w:t>D) Hz. Ali</w:t>
      </w:r>
    </w:p>
    <w:p w:rsidR="008204AE" w:rsidRPr="000F7FD3" w:rsidRDefault="008204AE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04AE" w:rsidRPr="000F7FD3" w:rsidRDefault="008204AE" w:rsidP="00EC756E">
      <w:pPr>
        <w:pStyle w:val="ListParagraph"/>
        <w:numPr>
          <w:ilvl w:val="0"/>
          <w:numId w:val="21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Vahiy meleğinin ismi nedir?</w:t>
      </w:r>
    </w:p>
    <w:p w:rsidR="008204AE" w:rsidRDefault="008204AE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A) Azrail      B)Mikail      C) Cebrail     D) İsrafil</w:t>
      </w:r>
    </w:p>
    <w:p w:rsidR="008204AE" w:rsidRPr="000F7FD3" w:rsidRDefault="008204AE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04AE" w:rsidRDefault="008204AE" w:rsidP="00DD4428">
      <w:pPr>
        <w:pStyle w:val="ListParagraph"/>
        <w:numPr>
          <w:ilvl w:val="0"/>
          <w:numId w:val="21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Her türlü işe başl</w:t>
      </w:r>
      <w:r>
        <w:rPr>
          <w:rFonts w:ascii="Times New Roman" w:hAnsi="Times New Roman" w:cs="Times New Roman"/>
          <w:sz w:val="24"/>
          <w:szCs w:val="24"/>
        </w:rPr>
        <w:t>arken aşağıdakilerden</w:t>
      </w:r>
    </w:p>
    <w:p w:rsidR="008204AE" w:rsidRPr="000F7FD3" w:rsidRDefault="008204AE" w:rsidP="00DD4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Pr="000F7FD3">
        <w:rPr>
          <w:rFonts w:ascii="Times New Roman" w:hAnsi="Times New Roman" w:cs="Times New Roman"/>
          <w:sz w:val="24"/>
          <w:szCs w:val="24"/>
        </w:rPr>
        <w:t>angisini</w:t>
      </w:r>
      <w:r>
        <w:rPr>
          <w:rFonts w:ascii="Times New Roman" w:hAnsi="Times New Roman" w:cs="Times New Roman"/>
          <w:sz w:val="24"/>
          <w:szCs w:val="24"/>
        </w:rPr>
        <w:t xml:space="preserve"> s</w:t>
      </w:r>
      <w:r w:rsidRPr="000F7FD3">
        <w:rPr>
          <w:rFonts w:ascii="Times New Roman" w:hAnsi="Times New Roman" w:cs="Times New Roman"/>
          <w:sz w:val="24"/>
          <w:szCs w:val="24"/>
        </w:rPr>
        <w:t>öyleriz?</w:t>
      </w:r>
    </w:p>
    <w:p w:rsidR="008204AE" w:rsidRPr="000F7FD3" w:rsidRDefault="008204AE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A) Elhamdülillah</w:t>
      </w:r>
      <w:r w:rsidRPr="000F7FD3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0F7FD3">
        <w:rPr>
          <w:rFonts w:ascii="Times New Roman" w:hAnsi="Times New Roman" w:cs="Times New Roman"/>
          <w:sz w:val="24"/>
          <w:szCs w:val="24"/>
        </w:rPr>
        <w:tab/>
        <w:t xml:space="preserve">    B) Maşallah</w:t>
      </w:r>
    </w:p>
    <w:p w:rsidR="008204AE" w:rsidRDefault="008204AE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C) Bismillahirrahmanirrahim</w:t>
      </w:r>
      <w:r w:rsidRPr="000F7FD3">
        <w:rPr>
          <w:rFonts w:ascii="Times New Roman" w:hAnsi="Times New Roman" w:cs="Times New Roman"/>
          <w:sz w:val="24"/>
          <w:szCs w:val="24"/>
        </w:rPr>
        <w:tab/>
        <w:t xml:space="preserve">    D) İnşallah</w:t>
      </w:r>
    </w:p>
    <w:p w:rsidR="008204AE" w:rsidRPr="000F7FD3" w:rsidRDefault="008204AE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04AE" w:rsidRDefault="008204AE" w:rsidP="00DD4428">
      <w:pPr>
        <w:pStyle w:val="ListParagraph"/>
        <w:numPr>
          <w:ilvl w:val="0"/>
          <w:numId w:val="21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Dinimiz</w:t>
      </w:r>
      <w:r>
        <w:rPr>
          <w:rFonts w:ascii="Times New Roman" w:hAnsi="Times New Roman" w:cs="Times New Roman"/>
          <w:sz w:val="24"/>
          <w:szCs w:val="24"/>
        </w:rPr>
        <w:t>de hırsızlık yapmak, hayvanlara</w:t>
      </w:r>
    </w:p>
    <w:p w:rsidR="008204AE" w:rsidRPr="000F7FD3" w:rsidRDefault="008204AE" w:rsidP="00DD4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Pr="000F7FD3">
        <w:rPr>
          <w:rFonts w:ascii="Times New Roman" w:hAnsi="Times New Roman" w:cs="Times New Roman"/>
          <w:sz w:val="24"/>
          <w:szCs w:val="24"/>
        </w:rPr>
        <w:t>ziyet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7FD3">
        <w:rPr>
          <w:rFonts w:ascii="Times New Roman" w:hAnsi="Times New Roman" w:cs="Times New Roman"/>
          <w:sz w:val="24"/>
          <w:szCs w:val="24"/>
        </w:rPr>
        <w:t>etmek, birine iftira etmek, yalan söylemek gibi davranışlar aşağıdakilerden hangisine girer?</w:t>
      </w:r>
    </w:p>
    <w:p w:rsidR="008204AE" w:rsidRPr="000F7FD3" w:rsidRDefault="008204AE" w:rsidP="00DD4428">
      <w:pPr>
        <w:pStyle w:val="ListParagraph"/>
        <w:numPr>
          <w:ilvl w:val="0"/>
          <w:numId w:val="24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Haram        B) Helal      C) Sevap</w:t>
      </w:r>
      <w:r w:rsidRPr="000F7FD3">
        <w:rPr>
          <w:rFonts w:ascii="Times New Roman" w:hAnsi="Times New Roman" w:cs="Times New Roman"/>
          <w:sz w:val="24"/>
          <w:szCs w:val="24"/>
        </w:rPr>
        <w:tab/>
        <w:t xml:space="preserve">   D) Farz</w:t>
      </w:r>
    </w:p>
    <w:p w:rsidR="008204AE" w:rsidRPr="000F7FD3" w:rsidRDefault="008204AE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04AE" w:rsidRPr="000F7FD3" w:rsidRDefault="008204AE" w:rsidP="00DD4428">
      <w:pPr>
        <w:pStyle w:val="ListParagraph"/>
        <w:numPr>
          <w:ilvl w:val="0"/>
          <w:numId w:val="21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Cenabı Allah, insanları  iyiye ve doğruya</w:t>
      </w:r>
    </w:p>
    <w:p w:rsidR="008204AE" w:rsidRPr="000F7FD3" w:rsidRDefault="008204AE" w:rsidP="00DD4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 xml:space="preserve">yönlendirmek için ne göndermiştir?                                                                    A) Melekleri  ve ruhları                                                                   B) Peygamber ve kutsal kitapları                                                   C) Hayvanları ve tüm canlıları                                                                                                   D) Gözle görülmeyen canlıları ve şeytanı         </w:t>
      </w:r>
    </w:p>
    <w:p w:rsidR="008204AE" w:rsidRPr="000F7FD3" w:rsidRDefault="008204AE" w:rsidP="00DD4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04AE" w:rsidRPr="000F7FD3" w:rsidRDefault="008204AE" w:rsidP="00DD4428">
      <w:pPr>
        <w:pStyle w:val="ListParagraph"/>
        <w:numPr>
          <w:ilvl w:val="0"/>
          <w:numId w:val="21"/>
        </w:numPr>
        <w:pBdr>
          <w:bottom w:val="single" w:sz="6" w:space="0" w:color="auto"/>
        </w:pBdr>
        <w:spacing w:after="0" w:line="240" w:lineRule="auto"/>
        <w:ind w:left="426" w:right="-36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“Kur’an-ı Kerim 114 ……… ve </w:t>
      </w:r>
      <w:r w:rsidRPr="000F7FD3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……</w:t>
      </w:r>
      <w:r w:rsidRPr="000F7FD3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7FD3">
        <w:rPr>
          <w:rFonts w:ascii="Times New Roman" w:hAnsi="Times New Roman" w:cs="Times New Roman"/>
          <w:sz w:val="24"/>
          <w:szCs w:val="24"/>
        </w:rPr>
        <w:t>den</w:t>
      </w:r>
    </w:p>
    <w:p w:rsidR="008204AE" w:rsidRDefault="008204AE" w:rsidP="00696402">
      <w:pPr>
        <w:pBdr>
          <w:bottom w:val="single" w:sz="6" w:space="0" w:color="auto"/>
        </w:pBdr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ibarettir.” ifadesinde noktalı yere aşağıdakilerden han-gisi gelmelidir?                                                                                           A)  sur</w:t>
      </w:r>
      <w:r>
        <w:rPr>
          <w:rFonts w:ascii="Times New Roman" w:hAnsi="Times New Roman" w:cs="Times New Roman"/>
          <w:sz w:val="24"/>
          <w:szCs w:val="24"/>
        </w:rPr>
        <w:t xml:space="preserve">e – cüz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7FD3">
        <w:rPr>
          <w:rFonts w:ascii="Times New Roman" w:hAnsi="Times New Roman" w:cs="Times New Roman"/>
          <w:sz w:val="24"/>
          <w:szCs w:val="24"/>
        </w:rPr>
        <w:t xml:space="preserve">B) cüz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0F7FD3">
        <w:rPr>
          <w:rFonts w:ascii="Times New Roman" w:hAnsi="Times New Roman" w:cs="Times New Roman"/>
          <w:sz w:val="24"/>
          <w:szCs w:val="24"/>
        </w:rPr>
        <w:t xml:space="preserve"> sure                                             C)  aye</w:t>
      </w:r>
      <w:r>
        <w:rPr>
          <w:rFonts w:ascii="Times New Roman" w:hAnsi="Times New Roman" w:cs="Times New Roman"/>
          <w:sz w:val="24"/>
          <w:szCs w:val="24"/>
        </w:rPr>
        <w:t xml:space="preserve">t – sure </w:t>
      </w:r>
      <w:r>
        <w:rPr>
          <w:rFonts w:ascii="Times New Roman" w:hAnsi="Times New Roman" w:cs="Times New Roman"/>
          <w:sz w:val="24"/>
          <w:szCs w:val="24"/>
        </w:rPr>
        <w:tab/>
      </w:r>
      <w:r w:rsidRPr="000F7FD3">
        <w:rPr>
          <w:rFonts w:ascii="Times New Roman" w:hAnsi="Times New Roman" w:cs="Times New Roman"/>
          <w:sz w:val="24"/>
          <w:szCs w:val="24"/>
        </w:rPr>
        <w:t>D) sayfa – ayet</w:t>
      </w:r>
    </w:p>
    <w:p w:rsidR="008204AE" w:rsidRPr="000F7FD3" w:rsidRDefault="008204AE" w:rsidP="00696402">
      <w:pPr>
        <w:pBdr>
          <w:bottom w:val="single" w:sz="6" w:space="0" w:color="auto"/>
        </w:pBdr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</w:p>
    <w:p w:rsidR="008204AE" w:rsidRPr="00F458C3" w:rsidRDefault="008204AE" w:rsidP="00F458C3">
      <w:pPr>
        <w:pStyle w:val="ListParagraph"/>
        <w:numPr>
          <w:ilvl w:val="0"/>
          <w:numId w:val="21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F458C3">
        <w:rPr>
          <w:rFonts w:ascii="Times New Roman" w:hAnsi="Times New Roman" w:cs="Times New Roman"/>
          <w:sz w:val="24"/>
          <w:szCs w:val="24"/>
        </w:rPr>
        <w:t>Kelime-i Tevhid aşağıdakilerden hangisidir?</w:t>
      </w:r>
    </w:p>
    <w:p w:rsidR="008204AE" w:rsidRPr="00F458C3" w:rsidRDefault="008204AE" w:rsidP="00F458C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458C3">
        <w:rPr>
          <w:rFonts w:ascii="Times New Roman" w:hAnsi="Times New Roman" w:cs="Times New Roman"/>
          <w:sz w:val="24"/>
          <w:szCs w:val="24"/>
        </w:rPr>
        <w:t xml:space="preserve">A) Bismillah. </w:t>
      </w:r>
      <w:r w:rsidRPr="00F458C3">
        <w:rPr>
          <w:rFonts w:ascii="Times New Roman" w:hAnsi="Times New Roman" w:cs="Times New Roman"/>
          <w:sz w:val="24"/>
          <w:szCs w:val="24"/>
        </w:rPr>
        <w:tab/>
      </w:r>
      <w:r w:rsidRPr="00F458C3">
        <w:rPr>
          <w:rFonts w:ascii="Times New Roman" w:hAnsi="Times New Roman" w:cs="Times New Roman"/>
          <w:sz w:val="24"/>
          <w:szCs w:val="24"/>
        </w:rPr>
        <w:tab/>
        <w:t>B) Allahü ekber</w:t>
      </w:r>
    </w:p>
    <w:p w:rsidR="008204AE" w:rsidRPr="00F458C3" w:rsidRDefault="008204AE" w:rsidP="00F458C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458C3">
        <w:rPr>
          <w:rFonts w:ascii="Times New Roman" w:hAnsi="Times New Roman" w:cs="Times New Roman"/>
          <w:sz w:val="24"/>
          <w:szCs w:val="24"/>
        </w:rPr>
        <w:t xml:space="preserve">C) Elhamdülillah </w:t>
      </w:r>
      <w:r w:rsidRPr="00F458C3">
        <w:rPr>
          <w:rFonts w:ascii="Times New Roman" w:hAnsi="Times New Roman" w:cs="Times New Roman"/>
          <w:sz w:val="24"/>
          <w:szCs w:val="24"/>
        </w:rPr>
        <w:tab/>
        <w:t>D) Lâ ilâhe illallah</w:t>
      </w:r>
    </w:p>
    <w:p w:rsidR="008204AE" w:rsidRPr="00F458C3" w:rsidRDefault="008204AE" w:rsidP="00F458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04AE" w:rsidRPr="000F7FD3" w:rsidRDefault="008204AE" w:rsidP="000F7FD3">
      <w:pPr>
        <w:pStyle w:val="ListParagraph"/>
        <w:numPr>
          <w:ilvl w:val="0"/>
          <w:numId w:val="21"/>
        </w:numPr>
        <w:spacing w:after="0" w:line="240" w:lineRule="auto"/>
        <w:ind w:left="426" w:right="-508" w:hanging="426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 xml:space="preserve">Hz. </w:t>
      </w:r>
      <w:r>
        <w:rPr>
          <w:rFonts w:ascii="Times New Roman" w:hAnsi="Times New Roman" w:cs="Times New Roman"/>
          <w:sz w:val="24"/>
          <w:szCs w:val="24"/>
        </w:rPr>
        <w:t xml:space="preserve">Muhammed’in doğduğu toplum için </w:t>
      </w:r>
      <w:r w:rsidRPr="000F7FD3">
        <w:rPr>
          <w:rFonts w:ascii="Times New Roman" w:hAnsi="Times New Roman" w:cs="Times New Roman"/>
          <w:sz w:val="24"/>
          <w:szCs w:val="24"/>
        </w:rPr>
        <w:t>hangisi</w:t>
      </w:r>
    </w:p>
    <w:p w:rsidR="008204AE" w:rsidRPr="000F7FD3" w:rsidRDefault="008204AE" w:rsidP="00DB33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  <w:u w:val="single"/>
        </w:rPr>
        <w:t>yanlış</w:t>
      </w:r>
      <w:r w:rsidRPr="000F7FD3">
        <w:rPr>
          <w:rFonts w:ascii="Times New Roman" w:hAnsi="Times New Roman" w:cs="Times New Roman"/>
          <w:sz w:val="24"/>
          <w:szCs w:val="24"/>
        </w:rPr>
        <w:t xml:space="preserve"> bir bilgidir?</w:t>
      </w:r>
    </w:p>
    <w:p w:rsidR="008204AE" w:rsidRPr="000F7FD3" w:rsidRDefault="008204AE" w:rsidP="00DB33E6">
      <w:pPr>
        <w:pStyle w:val="ListParagraph"/>
        <w:numPr>
          <w:ilvl w:val="0"/>
          <w:numId w:val="28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 xml:space="preserve">Kız çocuklarına değer verilmezdi.      </w:t>
      </w:r>
    </w:p>
    <w:p w:rsidR="008204AE" w:rsidRPr="000F7FD3" w:rsidRDefault="008204AE" w:rsidP="00DB33E6">
      <w:pPr>
        <w:pStyle w:val="ListParagraph"/>
        <w:numPr>
          <w:ilvl w:val="0"/>
          <w:numId w:val="28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İnsanlar eğitimsiz ve cahildi.</w:t>
      </w:r>
    </w:p>
    <w:p w:rsidR="008204AE" w:rsidRPr="000F7FD3" w:rsidRDefault="008204AE" w:rsidP="00DB33E6">
      <w:pPr>
        <w:pStyle w:val="ListParagraph"/>
        <w:numPr>
          <w:ilvl w:val="0"/>
          <w:numId w:val="28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 xml:space="preserve">Kabile olarak yaşantı vardı.                     </w:t>
      </w:r>
    </w:p>
    <w:p w:rsidR="008204AE" w:rsidRPr="000F7FD3" w:rsidRDefault="008204AE" w:rsidP="00DB33E6">
      <w:pPr>
        <w:pStyle w:val="ListParagraph"/>
        <w:numPr>
          <w:ilvl w:val="0"/>
          <w:numId w:val="28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Tek olan Allah’a inanıyorlardı.</w:t>
      </w:r>
    </w:p>
    <w:p w:rsidR="008204AE" w:rsidRDefault="008204AE" w:rsidP="00EC756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p w:rsidR="008204AE" w:rsidRDefault="008204AE" w:rsidP="00EC756E">
      <w:pPr>
        <w:pStyle w:val="ListParagraph"/>
        <w:numPr>
          <w:ilvl w:val="0"/>
          <w:numId w:val="21"/>
        </w:numPr>
        <w:spacing w:after="0" w:line="20" w:lineRule="atLeast"/>
        <w:ind w:left="426" w:hanging="426"/>
        <w:rPr>
          <w:rFonts w:ascii="Times New Roman" w:hAnsi="Times New Roman" w:cs="Times New Roman"/>
          <w:sz w:val="24"/>
          <w:szCs w:val="24"/>
        </w:rPr>
      </w:pPr>
      <w:r w:rsidRPr="00EC756E">
        <w:rPr>
          <w:rFonts w:ascii="Times New Roman" w:hAnsi="Times New Roman" w:cs="Times New Roman"/>
          <w:sz w:val="24"/>
          <w:szCs w:val="24"/>
        </w:rPr>
        <w:t>Ku</w:t>
      </w:r>
      <w:r>
        <w:rPr>
          <w:rFonts w:ascii="Times New Roman" w:hAnsi="Times New Roman" w:cs="Times New Roman"/>
          <w:sz w:val="24"/>
          <w:szCs w:val="24"/>
        </w:rPr>
        <w:t>ranı Kerim’in ilk ve son suresi</w:t>
      </w:r>
    </w:p>
    <w:p w:rsidR="008204AE" w:rsidRPr="00EC756E" w:rsidRDefault="008204AE" w:rsidP="00EC756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EC756E">
        <w:rPr>
          <w:rFonts w:ascii="Times New Roman" w:hAnsi="Times New Roman" w:cs="Times New Roman"/>
          <w:sz w:val="24"/>
          <w:szCs w:val="24"/>
        </w:rPr>
        <w:t>aşağıdakilerden hangisinde bir arada verilmiştir?</w:t>
      </w:r>
    </w:p>
    <w:p w:rsidR="008204AE" w:rsidRDefault="008204AE" w:rsidP="00EC756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EC756E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Bakara  – İhlas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C756E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Bakara – Nas   </w:t>
      </w:r>
    </w:p>
    <w:p w:rsidR="008204AE" w:rsidRPr="00EC756E" w:rsidRDefault="008204AE" w:rsidP="00EC756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EC756E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Fatiha – Felak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C756E">
        <w:rPr>
          <w:rFonts w:ascii="Times New Roman" w:hAnsi="Times New Roman" w:cs="Times New Roman"/>
          <w:sz w:val="24"/>
          <w:szCs w:val="24"/>
        </w:rPr>
        <w:t>D) Fatiha– Nas</w:t>
      </w:r>
    </w:p>
    <w:p w:rsidR="008204AE" w:rsidRDefault="008204AE" w:rsidP="00A31B4B">
      <w:pPr>
        <w:pBdr>
          <w:bottom w:val="single" w:sz="6" w:space="0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04AE" w:rsidRDefault="008204AE" w:rsidP="00F458C3">
      <w:pPr>
        <w:pStyle w:val="ListParagraph"/>
        <w:numPr>
          <w:ilvl w:val="0"/>
          <w:numId w:val="21"/>
        </w:numPr>
        <w:spacing w:after="0" w:line="20" w:lineRule="atLeast"/>
        <w:ind w:left="426" w:right="-366" w:hanging="426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Kuran-ı Ke</w:t>
      </w:r>
      <w:r>
        <w:rPr>
          <w:rFonts w:ascii="Times New Roman" w:hAnsi="Times New Roman" w:cs="Times New Roman"/>
          <w:sz w:val="24"/>
          <w:szCs w:val="24"/>
        </w:rPr>
        <w:t>rim’i baştan sona okumaya ne ad</w:t>
      </w:r>
    </w:p>
    <w:p w:rsidR="008204AE" w:rsidRPr="000F7FD3" w:rsidRDefault="008204AE" w:rsidP="00F458C3">
      <w:pPr>
        <w:spacing w:after="0" w:line="20" w:lineRule="atLeast"/>
        <w:ind w:right="-366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verilir?</w:t>
      </w:r>
    </w:p>
    <w:p w:rsidR="008204AE" w:rsidRPr="000F7FD3" w:rsidRDefault="008204AE" w:rsidP="00F458C3">
      <w:pPr>
        <w:spacing w:after="0" w:line="20" w:lineRule="atLeast"/>
        <w:ind w:right="-366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A) Ayet        B) Hatim        C) Mushaf</w:t>
      </w:r>
      <w:r w:rsidRPr="000F7FD3">
        <w:rPr>
          <w:rFonts w:ascii="Times New Roman" w:hAnsi="Times New Roman" w:cs="Times New Roman"/>
          <w:sz w:val="24"/>
          <w:szCs w:val="24"/>
        </w:rPr>
        <w:tab/>
        <w:t xml:space="preserve">    D) Cüz</w:t>
      </w:r>
    </w:p>
    <w:p w:rsidR="008204AE" w:rsidRPr="000F7FD3" w:rsidRDefault="008204AE" w:rsidP="00A31B4B">
      <w:pPr>
        <w:pBdr>
          <w:bottom w:val="single" w:sz="6" w:space="0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04AE" w:rsidRDefault="008204AE" w:rsidP="0094680E">
      <w:pPr>
        <w:pStyle w:val="ListParagraph"/>
        <w:numPr>
          <w:ilvl w:val="0"/>
          <w:numId w:val="21"/>
        </w:numPr>
        <w:spacing w:after="0" w:line="240" w:lineRule="auto"/>
        <w:ind w:left="426" w:right="-366" w:hanging="426"/>
        <w:rPr>
          <w:rFonts w:ascii="Times New Roman" w:hAnsi="Times New Roman" w:cs="Times New Roman"/>
          <w:sz w:val="24"/>
          <w:szCs w:val="24"/>
        </w:rPr>
      </w:pPr>
      <w:r w:rsidRPr="002F5FAD">
        <w:rPr>
          <w:rFonts w:ascii="Times New Roman" w:hAnsi="Times New Roman" w:cs="Times New Roman"/>
          <w:sz w:val="24"/>
          <w:szCs w:val="24"/>
        </w:rPr>
        <w:t>Arabist</w:t>
      </w:r>
      <w:r>
        <w:rPr>
          <w:rFonts w:ascii="Times New Roman" w:hAnsi="Times New Roman" w:cs="Times New Roman"/>
          <w:sz w:val="24"/>
          <w:szCs w:val="24"/>
        </w:rPr>
        <w:t>an’da İslamiyet gelmeden önceki devre</w:t>
      </w:r>
    </w:p>
    <w:p w:rsidR="008204AE" w:rsidRPr="0094680E" w:rsidRDefault="008204AE" w:rsidP="0094680E">
      <w:pPr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  <w:r w:rsidRPr="0094680E">
        <w:rPr>
          <w:rFonts w:ascii="Times New Roman" w:hAnsi="Times New Roman" w:cs="Times New Roman"/>
          <w:sz w:val="24"/>
          <w:szCs w:val="24"/>
        </w:rPr>
        <w:t>ne ad verilirdi?</w:t>
      </w:r>
    </w:p>
    <w:p w:rsidR="008204AE" w:rsidRDefault="008204AE" w:rsidP="002F5FAD">
      <w:pPr>
        <w:pStyle w:val="ListParagraph"/>
        <w:numPr>
          <w:ilvl w:val="0"/>
          <w:numId w:val="32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F5FAD">
        <w:rPr>
          <w:rFonts w:ascii="Times New Roman" w:hAnsi="Times New Roman" w:cs="Times New Roman"/>
          <w:sz w:val="24"/>
          <w:szCs w:val="24"/>
        </w:rPr>
        <w:t>Taş</w:t>
      </w:r>
      <w:r>
        <w:rPr>
          <w:rFonts w:ascii="Times New Roman" w:hAnsi="Times New Roman" w:cs="Times New Roman"/>
          <w:sz w:val="24"/>
          <w:szCs w:val="24"/>
        </w:rPr>
        <w:t xml:space="preserve"> devri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 Cahiliye devri</w:t>
      </w:r>
    </w:p>
    <w:p w:rsidR="008204AE" w:rsidRDefault="008204AE" w:rsidP="0094680E">
      <w:pPr>
        <w:pStyle w:val="ListParagraph"/>
        <w:numPr>
          <w:ilvl w:val="0"/>
          <w:numId w:val="32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İlk devir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Pr="002F5FAD">
        <w:rPr>
          <w:rFonts w:ascii="Times New Roman" w:hAnsi="Times New Roman" w:cs="Times New Roman"/>
          <w:sz w:val="24"/>
          <w:szCs w:val="24"/>
        </w:rPr>
        <w:t>Orta çağ</w:t>
      </w:r>
    </w:p>
    <w:p w:rsidR="008204AE" w:rsidRDefault="008204AE" w:rsidP="00EE3273">
      <w:pPr>
        <w:pStyle w:val="ListParagraph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8204AE" w:rsidRDefault="008204AE" w:rsidP="00EE3273">
      <w:pPr>
        <w:pStyle w:val="ListParagraph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1537E9">
        <w:rPr>
          <w:rFonts w:ascii="Comic Sans MS" w:hAnsi="Comic Sans MS" w:cs="Comic Sans MS"/>
          <w:color w:val="000000"/>
        </w:rPr>
        <w:t>   </w:t>
      </w:r>
      <w:hyperlink r:id="rId8" w:history="1">
        <w:r w:rsidRPr="0041492E">
          <w:rPr>
            <w:rStyle w:val="Hyperlink"/>
            <w:rFonts w:ascii="Comic Sans MS" w:hAnsi="Comic Sans MS" w:cs="Comic Sans MS"/>
          </w:rPr>
          <w:t>www.sorubak.com</w:t>
        </w:r>
      </w:hyperlink>
    </w:p>
    <w:p w:rsidR="008204AE" w:rsidRDefault="008204AE" w:rsidP="00C33C7A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8204AE" w:rsidRPr="00EE3273" w:rsidRDefault="008204AE" w:rsidP="00EE3273">
      <w:pPr>
        <w:pStyle w:val="ListParagraph"/>
        <w:spacing w:after="0" w:line="240" w:lineRule="auto"/>
        <w:ind w:left="284"/>
        <w:jc w:val="center"/>
        <w:rPr>
          <w:rFonts w:ascii="Times New Roman" w:hAnsi="Times New Roman" w:cs="Times New Roman"/>
          <w:sz w:val="24"/>
          <w:szCs w:val="24"/>
        </w:rPr>
      </w:pPr>
      <w:r w:rsidRPr="00EE3273">
        <w:rPr>
          <w:rFonts w:ascii="Times New Roman" w:hAnsi="Times New Roman" w:cs="Times New Roman"/>
          <w:sz w:val="24"/>
          <w:szCs w:val="24"/>
        </w:rPr>
        <w:sym w:font="Wingdings" w:char="F04A"/>
      </w:r>
      <w:r w:rsidRPr="00EE3273">
        <w:rPr>
          <w:rFonts w:ascii="Times New Roman" w:hAnsi="Times New Roman" w:cs="Times New Roman"/>
          <w:sz w:val="24"/>
          <w:szCs w:val="24"/>
        </w:rPr>
        <w:t xml:space="preserve"> B A Ş A R I L A R </w:t>
      </w:r>
      <w:r w:rsidRPr="00EE3273">
        <w:rPr>
          <w:rFonts w:ascii="Times New Roman" w:hAnsi="Times New Roman" w:cs="Times New Roman"/>
          <w:sz w:val="24"/>
          <w:szCs w:val="24"/>
        </w:rPr>
        <w:sym w:font="Wingdings" w:char="F04A"/>
      </w:r>
    </w:p>
    <w:p w:rsidR="008204AE" w:rsidRPr="000F7FD3" w:rsidRDefault="008204AE" w:rsidP="00DB33E6">
      <w:pPr>
        <w:pBdr>
          <w:bottom w:val="single" w:sz="6" w:space="0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8204AE" w:rsidRPr="000F7FD3" w:rsidSect="00EB1DC2">
      <w:type w:val="continuous"/>
      <w:pgSz w:w="11906" w:h="16838"/>
      <w:pgMar w:top="720" w:right="720" w:bottom="720" w:left="720" w:header="284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04AE" w:rsidRDefault="008204AE" w:rsidP="00EB1DC2">
      <w:pPr>
        <w:spacing w:after="0" w:line="240" w:lineRule="auto"/>
      </w:pPr>
      <w:r>
        <w:separator/>
      </w:r>
    </w:p>
  </w:endnote>
  <w:endnote w:type="continuationSeparator" w:id="0">
    <w:p w:rsidR="008204AE" w:rsidRDefault="008204AE" w:rsidP="00EB1D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04AE" w:rsidRDefault="008204AE" w:rsidP="00EB1DC2">
      <w:pPr>
        <w:spacing w:after="0" w:line="240" w:lineRule="auto"/>
      </w:pPr>
      <w:r>
        <w:separator/>
      </w:r>
    </w:p>
  </w:footnote>
  <w:footnote w:type="continuationSeparator" w:id="0">
    <w:p w:rsidR="008204AE" w:rsidRDefault="008204AE" w:rsidP="00EB1D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04AE" w:rsidRPr="00EB1DC2" w:rsidRDefault="008204AE" w:rsidP="00235102">
    <w:pPr>
      <w:spacing w:after="0" w:line="240" w:lineRule="auto"/>
      <w:jc w:val="center"/>
      <w:rPr>
        <w:rFonts w:ascii="Cambria" w:hAnsi="Cambria" w:cs="Cambria"/>
        <w:b/>
        <w:bCs/>
      </w:rPr>
    </w:pPr>
    <w:r>
      <w:rPr>
        <w:rFonts w:ascii="Cambria" w:hAnsi="Cambria" w:cs="Cambria"/>
        <w:b/>
        <w:bCs/>
      </w:rPr>
      <w:t xml:space="preserve">ENVER ÇELİK İLKOKULU  </w:t>
    </w:r>
    <w:r w:rsidRPr="00EB1DC2">
      <w:rPr>
        <w:rFonts w:ascii="Cambria" w:hAnsi="Cambria" w:cs="Cambria"/>
        <w:b/>
        <w:bCs/>
      </w:rPr>
      <w:t>2014/2015 EĞİTİM-ÖĞRETİM YILI</w:t>
    </w:r>
  </w:p>
  <w:p w:rsidR="008204AE" w:rsidRPr="00EB1DC2" w:rsidRDefault="008204AE" w:rsidP="00EB1DC2">
    <w:pPr>
      <w:spacing w:after="0" w:line="240" w:lineRule="auto"/>
      <w:jc w:val="center"/>
      <w:rPr>
        <w:rFonts w:ascii="Cambria" w:hAnsi="Cambria" w:cs="Cambria"/>
        <w:b/>
        <w:bCs/>
      </w:rPr>
    </w:pPr>
    <w:r w:rsidRPr="00EB1DC2">
      <w:rPr>
        <w:rFonts w:ascii="Cambria" w:hAnsi="Cambria" w:cs="Cambria"/>
        <w:b/>
        <w:bCs/>
      </w:rPr>
      <w:t>4-</w:t>
    </w:r>
    <w:r>
      <w:rPr>
        <w:rFonts w:ascii="Cambria" w:hAnsi="Cambria" w:cs="Cambria"/>
        <w:b/>
        <w:bCs/>
      </w:rPr>
      <w:t>B</w:t>
    </w:r>
    <w:r w:rsidRPr="00EB1DC2">
      <w:rPr>
        <w:rFonts w:ascii="Cambria" w:hAnsi="Cambria" w:cs="Cambria"/>
        <w:b/>
        <w:bCs/>
      </w:rPr>
      <w:t xml:space="preserve"> SINIFI DİN </w:t>
    </w:r>
    <w:r>
      <w:rPr>
        <w:rFonts w:ascii="Cambria" w:hAnsi="Cambria" w:cs="Cambria"/>
        <w:b/>
        <w:bCs/>
      </w:rPr>
      <w:t xml:space="preserve">KÜLTÜRÜ VE AHLAK BİLGİSİ DERSİ 2.DÖNEM 2.YAZILI SINAVI </w:t>
    </w:r>
  </w:p>
  <w:p w:rsidR="008204AE" w:rsidRPr="00EB1DC2" w:rsidRDefault="008204A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52698"/>
    <w:multiLevelType w:val="hybridMultilevel"/>
    <w:tmpl w:val="9484125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2936C6C"/>
    <w:multiLevelType w:val="hybridMultilevel"/>
    <w:tmpl w:val="23783C10"/>
    <w:lvl w:ilvl="0" w:tplc="0D92D9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3373E6"/>
    <w:multiLevelType w:val="hybridMultilevel"/>
    <w:tmpl w:val="30A2FEA4"/>
    <w:lvl w:ilvl="0" w:tplc="041F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EF5132"/>
    <w:multiLevelType w:val="hybridMultilevel"/>
    <w:tmpl w:val="487E8B92"/>
    <w:lvl w:ilvl="0" w:tplc="0826023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4">
    <w:nsid w:val="06343BE7"/>
    <w:multiLevelType w:val="hybridMultilevel"/>
    <w:tmpl w:val="418AC7D2"/>
    <w:lvl w:ilvl="0" w:tplc="705C1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174CB4"/>
    <w:multiLevelType w:val="hybridMultilevel"/>
    <w:tmpl w:val="A27AA372"/>
    <w:lvl w:ilvl="0" w:tplc="1220D21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546767"/>
    <w:multiLevelType w:val="hybridMultilevel"/>
    <w:tmpl w:val="75D85EA6"/>
    <w:lvl w:ilvl="0" w:tplc="CB8C3A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6155A1"/>
    <w:multiLevelType w:val="hybridMultilevel"/>
    <w:tmpl w:val="84483980"/>
    <w:lvl w:ilvl="0" w:tplc="0F081FB0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61257C"/>
    <w:multiLevelType w:val="hybridMultilevel"/>
    <w:tmpl w:val="4BE028EC"/>
    <w:lvl w:ilvl="0" w:tplc="F43649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F07B11"/>
    <w:multiLevelType w:val="hybridMultilevel"/>
    <w:tmpl w:val="7F3A33F6"/>
    <w:lvl w:ilvl="0" w:tplc="26A02D6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3D52950"/>
    <w:multiLevelType w:val="hybridMultilevel"/>
    <w:tmpl w:val="A9C22BF2"/>
    <w:lvl w:ilvl="0" w:tplc="D4347D9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44E437C"/>
    <w:multiLevelType w:val="hybridMultilevel"/>
    <w:tmpl w:val="8FE4A746"/>
    <w:lvl w:ilvl="0" w:tplc="06844370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AA0504"/>
    <w:multiLevelType w:val="hybridMultilevel"/>
    <w:tmpl w:val="54A6D7F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37A90243"/>
    <w:multiLevelType w:val="hybridMultilevel"/>
    <w:tmpl w:val="5970A498"/>
    <w:lvl w:ilvl="0" w:tplc="CAD4C4A6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FB54D8"/>
    <w:multiLevelType w:val="hybridMultilevel"/>
    <w:tmpl w:val="649AEB0E"/>
    <w:lvl w:ilvl="0" w:tplc="0D92D9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2552FA"/>
    <w:multiLevelType w:val="hybridMultilevel"/>
    <w:tmpl w:val="2708E8A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FA44E6"/>
    <w:multiLevelType w:val="hybridMultilevel"/>
    <w:tmpl w:val="0E6A79F2"/>
    <w:lvl w:ilvl="0" w:tplc="B0C0411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BE7086"/>
    <w:multiLevelType w:val="hybridMultilevel"/>
    <w:tmpl w:val="2514F0A0"/>
    <w:lvl w:ilvl="0" w:tplc="6192B3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B239C3"/>
    <w:multiLevelType w:val="hybridMultilevel"/>
    <w:tmpl w:val="92E271B2"/>
    <w:lvl w:ilvl="0" w:tplc="F5E013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972252"/>
    <w:multiLevelType w:val="hybridMultilevel"/>
    <w:tmpl w:val="B69E49C4"/>
    <w:lvl w:ilvl="0" w:tplc="0D92D9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3B4D21"/>
    <w:multiLevelType w:val="hybridMultilevel"/>
    <w:tmpl w:val="59B4C644"/>
    <w:lvl w:ilvl="0" w:tplc="6630CD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EE4EF1"/>
    <w:multiLevelType w:val="hybridMultilevel"/>
    <w:tmpl w:val="A2BA45BC"/>
    <w:lvl w:ilvl="0" w:tplc="99827B5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4B4551"/>
    <w:multiLevelType w:val="hybridMultilevel"/>
    <w:tmpl w:val="8FF2E47E"/>
    <w:lvl w:ilvl="0" w:tplc="3DA8B718">
      <w:start w:val="4"/>
      <w:numFmt w:val="decimal"/>
      <w:lvlText w:val="%1."/>
      <w:lvlJc w:val="left"/>
      <w:pPr>
        <w:ind w:left="99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710" w:hanging="360"/>
      </w:pPr>
    </w:lvl>
    <w:lvl w:ilvl="2" w:tplc="041F001B">
      <w:start w:val="1"/>
      <w:numFmt w:val="lowerRoman"/>
      <w:lvlText w:val="%3."/>
      <w:lvlJc w:val="right"/>
      <w:pPr>
        <w:ind w:left="2430" w:hanging="180"/>
      </w:pPr>
    </w:lvl>
    <w:lvl w:ilvl="3" w:tplc="041F000F">
      <w:start w:val="1"/>
      <w:numFmt w:val="decimal"/>
      <w:lvlText w:val="%4."/>
      <w:lvlJc w:val="left"/>
      <w:pPr>
        <w:ind w:left="3150" w:hanging="360"/>
      </w:pPr>
    </w:lvl>
    <w:lvl w:ilvl="4" w:tplc="041F0019">
      <w:start w:val="1"/>
      <w:numFmt w:val="lowerLetter"/>
      <w:lvlText w:val="%5."/>
      <w:lvlJc w:val="left"/>
      <w:pPr>
        <w:ind w:left="3870" w:hanging="360"/>
      </w:pPr>
    </w:lvl>
    <w:lvl w:ilvl="5" w:tplc="041F001B">
      <w:start w:val="1"/>
      <w:numFmt w:val="lowerRoman"/>
      <w:lvlText w:val="%6."/>
      <w:lvlJc w:val="right"/>
      <w:pPr>
        <w:ind w:left="4590" w:hanging="180"/>
      </w:pPr>
    </w:lvl>
    <w:lvl w:ilvl="6" w:tplc="041F000F">
      <w:start w:val="1"/>
      <w:numFmt w:val="decimal"/>
      <w:lvlText w:val="%7."/>
      <w:lvlJc w:val="left"/>
      <w:pPr>
        <w:ind w:left="5310" w:hanging="360"/>
      </w:pPr>
    </w:lvl>
    <w:lvl w:ilvl="7" w:tplc="041F0019">
      <w:start w:val="1"/>
      <w:numFmt w:val="lowerLetter"/>
      <w:lvlText w:val="%8."/>
      <w:lvlJc w:val="left"/>
      <w:pPr>
        <w:ind w:left="6030" w:hanging="360"/>
      </w:pPr>
    </w:lvl>
    <w:lvl w:ilvl="8" w:tplc="041F001B">
      <w:start w:val="1"/>
      <w:numFmt w:val="lowerRoman"/>
      <w:lvlText w:val="%9."/>
      <w:lvlJc w:val="right"/>
      <w:pPr>
        <w:ind w:left="6750" w:hanging="180"/>
      </w:pPr>
    </w:lvl>
  </w:abstractNum>
  <w:abstractNum w:abstractNumId="23">
    <w:nsid w:val="5FFC0085"/>
    <w:multiLevelType w:val="hybridMultilevel"/>
    <w:tmpl w:val="3E12A30A"/>
    <w:lvl w:ilvl="0" w:tplc="B2E202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5272E4"/>
    <w:multiLevelType w:val="hybridMultilevel"/>
    <w:tmpl w:val="10F01D1A"/>
    <w:lvl w:ilvl="0" w:tplc="62F2360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3033D75"/>
    <w:multiLevelType w:val="hybridMultilevel"/>
    <w:tmpl w:val="FF502D9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>
    <w:nsid w:val="631912EF"/>
    <w:multiLevelType w:val="hybridMultilevel"/>
    <w:tmpl w:val="EF44867C"/>
    <w:lvl w:ilvl="0" w:tplc="65D87ED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6837E04"/>
    <w:multiLevelType w:val="hybridMultilevel"/>
    <w:tmpl w:val="521EC624"/>
    <w:lvl w:ilvl="0" w:tplc="1220D21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A8137E5"/>
    <w:multiLevelType w:val="hybridMultilevel"/>
    <w:tmpl w:val="84402ED6"/>
    <w:lvl w:ilvl="0" w:tplc="D468492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0D6DBB"/>
    <w:multiLevelType w:val="hybridMultilevel"/>
    <w:tmpl w:val="12A0FF18"/>
    <w:lvl w:ilvl="0" w:tplc="9620DF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312BC1"/>
    <w:multiLevelType w:val="hybridMultilevel"/>
    <w:tmpl w:val="68A87DE2"/>
    <w:lvl w:ilvl="0" w:tplc="1682FA1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55F15F6"/>
    <w:multiLevelType w:val="hybridMultilevel"/>
    <w:tmpl w:val="4AB20494"/>
    <w:lvl w:ilvl="0" w:tplc="F2FC570C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E11CAA"/>
    <w:multiLevelType w:val="hybridMultilevel"/>
    <w:tmpl w:val="0D4EA5D2"/>
    <w:lvl w:ilvl="0" w:tplc="694853B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EA672D3"/>
    <w:multiLevelType w:val="hybridMultilevel"/>
    <w:tmpl w:val="24BE0742"/>
    <w:lvl w:ilvl="0" w:tplc="C568AE3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1"/>
  </w:num>
  <w:num w:numId="2">
    <w:abstractNumId w:val="2"/>
  </w:num>
  <w:num w:numId="3">
    <w:abstractNumId w:val="28"/>
  </w:num>
  <w:num w:numId="4">
    <w:abstractNumId w:val="0"/>
  </w:num>
  <w:num w:numId="5">
    <w:abstractNumId w:val="6"/>
  </w:num>
  <w:num w:numId="6">
    <w:abstractNumId w:val="3"/>
  </w:num>
  <w:num w:numId="7">
    <w:abstractNumId w:val="22"/>
  </w:num>
  <w:num w:numId="8">
    <w:abstractNumId w:val="11"/>
  </w:num>
  <w:num w:numId="9">
    <w:abstractNumId w:val="29"/>
  </w:num>
  <w:num w:numId="10">
    <w:abstractNumId w:val="23"/>
  </w:num>
  <w:num w:numId="11">
    <w:abstractNumId w:val="13"/>
  </w:num>
  <w:num w:numId="12">
    <w:abstractNumId w:val="12"/>
  </w:num>
  <w:num w:numId="13">
    <w:abstractNumId w:val="25"/>
  </w:num>
  <w:num w:numId="14">
    <w:abstractNumId w:val="18"/>
  </w:num>
  <w:num w:numId="15">
    <w:abstractNumId w:val="17"/>
  </w:num>
  <w:num w:numId="16">
    <w:abstractNumId w:val="16"/>
  </w:num>
  <w:num w:numId="17">
    <w:abstractNumId w:val="24"/>
  </w:num>
  <w:num w:numId="18">
    <w:abstractNumId w:val="10"/>
  </w:num>
  <w:num w:numId="19">
    <w:abstractNumId w:val="9"/>
  </w:num>
  <w:num w:numId="20">
    <w:abstractNumId w:val="32"/>
  </w:num>
  <w:num w:numId="21">
    <w:abstractNumId w:val="27"/>
  </w:num>
  <w:num w:numId="22">
    <w:abstractNumId w:val="7"/>
  </w:num>
  <w:num w:numId="23">
    <w:abstractNumId w:val="20"/>
  </w:num>
  <w:num w:numId="24">
    <w:abstractNumId w:val="8"/>
  </w:num>
  <w:num w:numId="25">
    <w:abstractNumId w:val="4"/>
  </w:num>
  <w:num w:numId="26">
    <w:abstractNumId w:val="15"/>
  </w:num>
  <w:num w:numId="27">
    <w:abstractNumId w:val="5"/>
  </w:num>
  <w:num w:numId="28">
    <w:abstractNumId w:val="30"/>
  </w:num>
  <w:num w:numId="29">
    <w:abstractNumId w:val="26"/>
  </w:num>
  <w:num w:numId="30">
    <w:abstractNumId w:val="31"/>
  </w:num>
  <w:num w:numId="31">
    <w:abstractNumId w:val="1"/>
  </w:num>
  <w:num w:numId="32">
    <w:abstractNumId w:val="14"/>
  </w:num>
  <w:num w:numId="33">
    <w:abstractNumId w:val="19"/>
  </w:num>
  <w:num w:numId="34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6B0B"/>
    <w:rsid w:val="00006DF4"/>
    <w:rsid w:val="00025C67"/>
    <w:rsid w:val="000440A5"/>
    <w:rsid w:val="000478B0"/>
    <w:rsid w:val="00063E27"/>
    <w:rsid w:val="00086D09"/>
    <w:rsid w:val="000F2594"/>
    <w:rsid w:val="000F7FD3"/>
    <w:rsid w:val="001537E9"/>
    <w:rsid w:val="00161686"/>
    <w:rsid w:val="00180887"/>
    <w:rsid w:val="0019536A"/>
    <w:rsid w:val="00196E47"/>
    <w:rsid w:val="001B0BD9"/>
    <w:rsid w:val="001F065E"/>
    <w:rsid w:val="00212BA5"/>
    <w:rsid w:val="00235102"/>
    <w:rsid w:val="00241E47"/>
    <w:rsid w:val="00261153"/>
    <w:rsid w:val="002633C8"/>
    <w:rsid w:val="00297620"/>
    <w:rsid w:val="002D32C9"/>
    <w:rsid w:val="002E35BE"/>
    <w:rsid w:val="002F5FAD"/>
    <w:rsid w:val="002F68AF"/>
    <w:rsid w:val="003C5B59"/>
    <w:rsid w:val="003D1CF7"/>
    <w:rsid w:val="003F5FFB"/>
    <w:rsid w:val="0041492E"/>
    <w:rsid w:val="004C4206"/>
    <w:rsid w:val="004F3821"/>
    <w:rsid w:val="00502C9F"/>
    <w:rsid w:val="00565FFA"/>
    <w:rsid w:val="00574AB3"/>
    <w:rsid w:val="005B4428"/>
    <w:rsid w:val="005C619F"/>
    <w:rsid w:val="005F1F6B"/>
    <w:rsid w:val="005F4668"/>
    <w:rsid w:val="00606E12"/>
    <w:rsid w:val="00641C9E"/>
    <w:rsid w:val="00651366"/>
    <w:rsid w:val="00663DB0"/>
    <w:rsid w:val="00696402"/>
    <w:rsid w:val="006B77BF"/>
    <w:rsid w:val="006D0A91"/>
    <w:rsid w:val="0070555F"/>
    <w:rsid w:val="0076386C"/>
    <w:rsid w:val="007A68A2"/>
    <w:rsid w:val="007B627C"/>
    <w:rsid w:val="007C2142"/>
    <w:rsid w:val="007D1F2A"/>
    <w:rsid w:val="007E463D"/>
    <w:rsid w:val="008204AE"/>
    <w:rsid w:val="00857E08"/>
    <w:rsid w:val="00886F1D"/>
    <w:rsid w:val="008B1824"/>
    <w:rsid w:val="008B6FE8"/>
    <w:rsid w:val="008C7BD2"/>
    <w:rsid w:val="008D58D7"/>
    <w:rsid w:val="00943594"/>
    <w:rsid w:val="0094680E"/>
    <w:rsid w:val="009542BC"/>
    <w:rsid w:val="009552AF"/>
    <w:rsid w:val="0099174D"/>
    <w:rsid w:val="009945FB"/>
    <w:rsid w:val="009965FE"/>
    <w:rsid w:val="00A14F90"/>
    <w:rsid w:val="00A31B4B"/>
    <w:rsid w:val="00A3725C"/>
    <w:rsid w:val="00A43F34"/>
    <w:rsid w:val="00A77339"/>
    <w:rsid w:val="00AB4B49"/>
    <w:rsid w:val="00B06090"/>
    <w:rsid w:val="00B32A9E"/>
    <w:rsid w:val="00B428EA"/>
    <w:rsid w:val="00BF0F3D"/>
    <w:rsid w:val="00C33C7A"/>
    <w:rsid w:val="00C96844"/>
    <w:rsid w:val="00CA4E5D"/>
    <w:rsid w:val="00CC6B0B"/>
    <w:rsid w:val="00CD0174"/>
    <w:rsid w:val="00CD63F1"/>
    <w:rsid w:val="00CE4D52"/>
    <w:rsid w:val="00D030F8"/>
    <w:rsid w:val="00D1246C"/>
    <w:rsid w:val="00D22B98"/>
    <w:rsid w:val="00D438C1"/>
    <w:rsid w:val="00D51521"/>
    <w:rsid w:val="00D534B6"/>
    <w:rsid w:val="00D64CEF"/>
    <w:rsid w:val="00D830DC"/>
    <w:rsid w:val="00DB33E6"/>
    <w:rsid w:val="00DD4428"/>
    <w:rsid w:val="00DF18C1"/>
    <w:rsid w:val="00E7794D"/>
    <w:rsid w:val="00E96411"/>
    <w:rsid w:val="00EB1DC2"/>
    <w:rsid w:val="00EB533F"/>
    <w:rsid w:val="00EC756E"/>
    <w:rsid w:val="00EE28A6"/>
    <w:rsid w:val="00EE3273"/>
    <w:rsid w:val="00EF7B0A"/>
    <w:rsid w:val="00F33C79"/>
    <w:rsid w:val="00F458C3"/>
    <w:rsid w:val="00F61A09"/>
    <w:rsid w:val="00F67C6C"/>
    <w:rsid w:val="00F93E42"/>
    <w:rsid w:val="00FA26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7BD2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C6B0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CC6B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C6B0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rsid w:val="00D22B9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D22B9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D22B9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22B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D22B98"/>
    <w:rPr>
      <w:b/>
      <w:bCs/>
    </w:rPr>
  </w:style>
  <w:style w:type="paragraph" w:styleId="ListParagraph">
    <w:name w:val="List Paragraph"/>
    <w:basedOn w:val="Normal"/>
    <w:uiPriority w:val="99"/>
    <w:qFormat/>
    <w:rsid w:val="00EB1DC2"/>
    <w:pPr>
      <w:ind w:left="720"/>
    </w:pPr>
  </w:style>
  <w:style w:type="paragraph" w:styleId="Header">
    <w:name w:val="header"/>
    <w:basedOn w:val="Normal"/>
    <w:link w:val="HeaderChar"/>
    <w:uiPriority w:val="99"/>
    <w:semiHidden/>
    <w:rsid w:val="00EB1D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B1DC2"/>
  </w:style>
  <w:style w:type="paragraph" w:styleId="Footer">
    <w:name w:val="footer"/>
    <w:basedOn w:val="Normal"/>
    <w:link w:val="FooterChar"/>
    <w:uiPriority w:val="99"/>
    <w:semiHidden/>
    <w:rsid w:val="00EB1D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B1DC2"/>
  </w:style>
  <w:style w:type="paragraph" w:customStyle="1" w:styleId="Normal1">
    <w:name w:val="Normal1"/>
    <w:basedOn w:val="Normal"/>
    <w:uiPriority w:val="99"/>
    <w:rsid w:val="00F67C6C"/>
    <w:pPr>
      <w:spacing w:before="300" w:after="300" w:line="240" w:lineRule="auto"/>
      <w:ind w:left="300" w:right="30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eGrid">
    <w:name w:val="Table Grid"/>
    <w:basedOn w:val="TableNormal"/>
    <w:uiPriority w:val="99"/>
    <w:locked/>
    <w:rsid w:val="00D64CEF"/>
    <w:rPr>
      <w:rFonts w:eastAsia="Times New Roman"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D030F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609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83</TotalTime>
  <Pages>2</Pages>
  <Words>799</Words>
  <Characters>4555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celal</dc:creator>
  <cp:keywords>www.sorubak.com</cp:keywords>
  <dc:description/>
  <cp:lastModifiedBy>edanur</cp:lastModifiedBy>
  <cp:revision>10</cp:revision>
  <cp:lastPrinted>2015-05-26T18:25:00Z</cp:lastPrinted>
  <dcterms:created xsi:type="dcterms:W3CDTF">2015-05-21T20:33:00Z</dcterms:created>
  <dcterms:modified xsi:type="dcterms:W3CDTF">2015-05-26T18:32:00Z</dcterms:modified>
</cp:coreProperties>
</file>