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E2" w:rsidRPr="00683CB2" w:rsidRDefault="00E47EE2" w:rsidP="00683CB2">
      <w:pPr>
        <w:pStyle w:val="NoSpacing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DUYU ORGANLARI </w:t>
      </w:r>
      <w:r w:rsidRPr="00683CB2">
        <w:rPr>
          <w:rFonts w:ascii="Comic Sans MS" w:hAnsi="Comic Sans MS"/>
          <w:b/>
          <w:color w:val="FF0000"/>
        </w:rPr>
        <w:t>TEST SORULARI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  <w:b/>
        </w:rPr>
      </w:pPr>
      <w:bookmarkStart w:id="0" w:name="_GoBack"/>
      <w:bookmarkEnd w:id="0"/>
      <w:r w:rsidRPr="00683CB2">
        <w:rPr>
          <w:rFonts w:ascii="Comic Sans MS" w:hAnsi="Comic Sans MS"/>
          <w:b/>
        </w:rPr>
        <w:t>Aşağıdaki çoktan seçmeli soruları okuyup doğru olan seçeneği işaretleyiniz.(5er puan)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  <w:b/>
        </w:rPr>
        <w:t>1.”</w:t>
      </w:r>
      <w:r w:rsidRPr="00683CB2">
        <w:rPr>
          <w:rFonts w:ascii="Comic Sans MS" w:hAnsi="Comic Sans MS"/>
        </w:rPr>
        <w:t>Kapının önünden sesler  geliyordu. Kapıyı açtım. Kapının önünde yavru bir köpek duruyordu.”</w:t>
      </w:r>
      <w:r w:rsidRPr="00683CB2">
        <w:rPr>
          <w:rFonts w:ascii="Comic Sans MS" w:hAnsi="Comic Sans MS"/>
          <w:b/>
        </w:rPr>
        <w:t>Bu olayda hangi duyu organları kullanılmıştır?</w:t>
      </w:r>
    </w:p>
    <w:p w:rsidR="00E47EE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a.Koklama-işitme</w:t>
      </w:r>
      <w:r w:rsidRPr="00683CB2">
        <w:rPr>
          <w:rFonts w:ascii="Comic Sans MS" w:hAnsi="Comic Sans MS"/>
        </w:rPr>
        <w:tab/>
      </w:r>
      <w:r w:rsidRPr="00683CB2">
        <w:rPr>
          <w:rFonts w:ascii="Comic Sans MS" w:hAnsi="Comic Sans MS"/>
        </w:rPr>
        <w:tab/>
      </w:r>
      <w:r w:rsidRPr="00683CB2">
        <w:rPr>
          <w:rFonts w:ascii="Comic Sans MS" w:hAnsi="Comic Sans MS"/>
        </w:rPr>
        <w:tab/>
        <w:t>b.İşitme – görme</w:t>
      </w:r>
      <w:r w:rsidRPr="00683CB2">
        <w:rPr>
          <w:rFonts w:ascii="Comic Sans MS" w:hAnsi="Comic Sans MS"/>
        </w:rPr>
        <w:tab/>
      </w:r>
      <w:r w:rsidRPr="00683CB2">
        <w:rPr>
          <w:rFonts w:ascii="Comic Sans MS" w:hAnsi="Comic Sans MS"/>
        </w:rPr>
        <w:tab/>
        <w:t>c.Görme- dokunma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  <w:b/>
        </w:rPr>
        <w:t>2.</w:t>
      </w:r>
      <w:r w:rsidRPr="00683CB2">
        <w:rPr>
          <w:rFonts w:ascii="Comic Sans MS" w:hAnsi="Comic Sans MS"/>
        </w:rPr>
        <w:t>Aşağıdakilerden hangisi konuşmaya yarayan organımızdır?</w:t>
      </w:r>
    </w:p>
    <w:p w:rsidR="00E47EE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 Dil                 b. Deri        c. Kulak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  <w:b/>
        </w:rPr>
      </w:pPr>
      <w:r w:rsidRPr="00683CB2">
        <w:rPr>
          <w:rFonts w:ascii="Comic Sans MS" w:hAnsi="Comic Sans MS"/>
          <w:b/>
        </w:rPr>
        <w:t>3.</w:t>
      </w:r>
      <w:r w:rsidRPr="00683CB2">
        <w:rPr>
          <w:rFonts w:ascii="Comic Sans MS" w:hAnsi="Comic Sans MS"/>
        </w:rPr>
        <w:t xml:space="preserve">Aşağıdakilerden hangisi duyu organımız </w:t>
      </w:r>
      <w:r w:rsidRPr="00683CB2">
        <w:rPr>
          <w:rFonts w:ascii="Comic Sans MS" w:hAnsi="Comic Sans MS"/>
          <w:b/>
        </w:rPr>
        <w:t>değildir?</w:t>
      </w:r>
    </w:p>
    <w:p w:rsidR="00E47EE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 Göz</w:t>
      </w:r>
      <w:r w:rsidRPr="00683CB2">
        <w:rPr>
          <w:rFonts w:ascii="Comic Sans MS" w:hAnsi="Comic Sans MS"/>
        </w:rPr>
        <w:tab/>
      </w:r>
      <w:r w:rsidRPr="00683CB2">
        <w:rPr>
          <w:rFonts w:ascii="Comic Sans MS" w:hAnsi="Comic Sans MS"/>
        </w:rPr>
        <w:tab/>
        <w:t>b. Burun</w:t>
      </w:r>
      <w:r w:rsidRPr="00683CB2">
        <w:rPr>
          <w:rFonts w:ascii="Comic Sans MS" w:hAnsi="Comic Sans MS"/>
        </w:rPr>
        <w:tab/>
        <w:t>c. Beyin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  <w:b/>
        </w:rPr>
        <w:t>4.</w:t>
      </w:r>
      <w:r w:rsidRPr="00683CB2">
        <w:rPr>
          <w:rFonts w:ascii="Comic Sans MS" w:hAnsi="Comic Sans MS"/>
        </w:rPr>
        <w:t>”Ben olmasam çiçeklerin kokusunu alamazsın.Bil bakalım ben hangi duyu organıyım?”</w:t>
      </w:r>
    </w:p>
    <w:p w:rsidR="00E47EE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 Kulak             b.Deri           c. Burun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  <w:b/>
        </w:rPr>
        <w:t>5.</w:t>
      </w:r>
      <w:r w:rsidRPr="00683CB2">
        <w:rPr>
          <w:rFonts w:ascii="Comic Sans MS" w:hAnsi="Comic Sans MS"/>
        </w:rPr>
        <w:t xml:space="preserve">Aşağıdakilerden hangisi burun sağlığımız için </w:t>
      </w:r>
      <w:r w:rsidRPr="00683CB2">
        <w:rPr>
          <w:rFonts w:ascii="Comic Sans MS" w:hAnsi="Comic Sans MS"/>
          <w:b/>
          <w:u w:val="single"/>
        </w:rPr>
        <w:t>yanlış bir ifadedir</w:t>
      </w:r>
      <w:r w:rsidRPr="00683CB2">
        <w:rPr>
          <w:rFonts w:ascii="Comic Sans MS" w:hAnsi="Comic Sans MS"/>
        </w:rPr>
        <w:t>?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a.Burnumuzdaki kılları kopartmamalıyız.</w:t>
      </w:r>
      <w:r w:rsidRPr="00683CB2">
        <w:rPr>
          <w:rFonts w:ascii="Comic Sans MS" w:hAnsi="Comic Sans MS"/>
        </w:rPr>
        <w:tab/>
        <w:t>b. Burnumuzu sivri cisimlerle karıştırmalıyız.</w:t>
      </w:r>
    </w:p>
    <w:p w:rsidR="00E47EE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c.Burnumuzugerektiğinde suyla temizlemeliyiz.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  <w:b/>
        </w:rPr>
        <w:t>6.</w:t>
      </w:r>
      <w:r w:rsidRPr="00683CB2">
        <w:rPr>
          <w:rFonts w:ascii="Comic Sans MS" w:hAnsi="Comic Sans MS"/>
        </w:rPr>
        <w:t xml:space="preserve"> “</w:t>
      </w:r>
      <w:r w:rsidRPr="00683CB2">
        <w:rPr>
          <w:rFonts w:ascii="Comic Sans MS" w:hAnsi="Comic Sans MS"/>
          <w:b/>
        </w:rPr>
        <w:t>Ay,bu çay çok sıcak.</w:t>
      </w:r>
      <w:r w:rsidRPr="00683CB2">
        <w:rPr>
          <w:rFonts w:ascii="Comic Sans MS" w:hAnsi="Comic Sans MS"/>
        </w:rPr>
        <w:t>” Cümlesinde hangi duyu kullanılmıştır?</w:t>
      </w:r>
    </w:p>
    <w:p w:rsidR="00E47EE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 Görme</w:t>
      </w:r>
      <w:r w:rsidRPr="00683CB2">
        <w:rPr>
          <w:rFonts w:ascii="Comic Sans MS" w:hAnsi="Comic Sans MS"/>
        </w:rPr>
        <w:tab/>
        <w:t>b. Dokunma</w:t>
      </w:r>
      <w:r w:rsidRPr="00683CB2">
        <w:rPr>
          <w:rFonts w:ascii="Comic Sans MS" w:hAnsi="Comic Sans MS"/>
        </w:rPr>
        <w:tab/>
        <w:t>c.İşitme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  <w:b/>
        </w:rPr>
      </w:pPr>
      <w:r w:rsidRPr="00683CB2">
        <w:rPr>
          <w:rFonts w:ascii="Comic Sans MS" w:hAnsi="Comic Sans MS"/>
          <w:b/>
        </w:rPr>
        <w:t>7.Aşağıdaki uyarılardan hangisine uymazsak  göz sağlığımız bozabilir?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a.Gözlerimizi aşırı ışıktan korumalıyız.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b.Başkalarının gözlüğünü takmamalıyız.</w:t>
      </w:r>
    </w:p>
    <w:p w:rsidR="00E47EE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c.Televizyon ekranına çok yakından bakmalıyız.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  <w:b/>
        </w:rPr>
      </w:pPr>
      <w:r w:rsidRPr="00683CB2">
        <w:rPr>
          <w:rFonts w:ascii="Comic Sans MS" w:hAnsi="Comic Sans MS"/>
          <w:b/>
        </w:rPr>
        <w:t>8.</w:t>
      </w:r>
      <w:r w:rsidRPr="00683CB2">
        <w:rPr>
          <w:rFonts w:ascii="Comic Sans MS" w:hAnsi="Comic Sans MS"/>
        </w:rPr>
        <w:t xml:space="preserve">Varlıkların </w:t>
      </w:r>
      <w:r w:rsidRPr="00683CB2">
        <w:rPr>
          <w:rFonts w:ascii="Comic Sans MS" w:hAnsi="Comic Sans MS"/>
          <w:u w:val="single"/>
        </w:rPr>
        <w:t>kokusunu</w:t>
      </w:r>
      <w:r>
        <w:rPr>
          <w:rFonts w:ascii="Comic Sans MS" w:hAnsi="Comic Sans MS"/>
          <w:u w:val="single"/>
        </w:rPr>
        <w:t xml:space="preserve"> </w:t>
      </w:r>
      <w:r w:rsidRPr="00683CB2">
        <w:rPr>
          <w:rFonts w:ascii="Comic Sans MS" w:hAnsi="Comic Sans MS"/>
        </w:rPr>
        <w:t xml:space="preserve">almak  bazı tehlikeli durumları algılamamızı sağlar. </w:t>
      </w:r>
      <w:r w:rsidRPr="00683CB2">
        <w:rPr>
          <w:rFonts w:ascii="Comic Sans MS" w:hAnsi="Comic Sans MS"/>
          <w:b/>
        </w:rPr>
        <w:t>Bu cümleye örnek olarak hangisi söyleyebiliriz?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a.Bazı gıdaların bozulduğunu kokusundan anlarız.</w:t>
      </w:r>
      <w:r w:rsidRPr="00683CB2">
        <w:rPr>
          <w:rFonts w:ascii="Comic Sans MS" w:hAnsi="Comic Sans MS"/>
        </w:rPr>
        <w:tab/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b.Yürürken arkamızdan gelen arabanın sesini duyarız.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c. Bir dikene dokunduğumuzda acı hissederek elimizi çekeriz.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  <w:b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  <w:b/>
        </w:rPr>
        <w:t>9.“Bu elbisenin rengi kırmızı.”</w:t>
      </w:r>
      <w:r w:rsidRPr="00683CB2">
        <w:rPr>
          <w:rFonts w:ascii="Comic Sans MS" w:hAnsi="Comic Sans MS"/>
        </w:rPr>
        <w:t xml:space="preserve"> Cümlesinde hangi duyu kullanılmıştır?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a. Görme</w:t>
      </w:r>
      <w:r w:rsidRPr="00683CB2">
        <w:rPr>
          <w:rFonts w:ascii="Comic Sans MS" w:hAnsi="Comic Sans MS"/>
        </w:rPr>
        <w:tab/>
        <w:t xml:space="preserve">    b. Koku alma</w:t>
      </w:r>
      <w:r w:rsidRPr="00683CB2">
        <w:rPr>
          <w:rFonts w:ascii="Comic Sans MS" w:hAnsi="Comic Sans MS"/>
        </w:rPr>
        <w:tab/>
      </w:r>
      <w:r w:rsidRPr="00683CB2">
        <w:rPr>
          <w:rFonts w:ascii="Comic Sans MS" w:hAnsi="Comic Sans MS"/>
        </w:rPr>
        <w:tab/>
        <w:t>c. Tat alma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  <w:b/>
        </w:rPr>
        <w:t xml:space="preserve">10.Burnumuz tıkalı olduğunda yiyeceklerin tadını tam olarak alamayız. </w:t>
      </w:r>
      <w:r w:rsidRPr="00683CB2">
        <w:rPr>
          <w:rFonts w:ascii="Comic Sans MS" w:hAnsi="Comic Sans MS"/>
        </w:rPr>
        <w:t>Bunun sebebi aşağıdakilerden hangisidir?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a .Yiyeceklerin tadını almak için kokusunu da almaya ihtiyacımız vardır.</w:t>
      </w:r>
    </w:p>
    <w:p w:rsidR="00E47EE2" w:rsidRPr="00683CB2" w:rsidRDefault="00E47EE2" w:rsidP="00683CB2">
      <w:pPr>
        <w:pStyle w:val="NoSpacing"/>
        <w:jc w:val="both"/>
        <w:rPr>
          <w:rFonts w:ascii="Comic Sans MS" w:hAnsi="Comic Sans MS"/>
        </w:rPr>
      </w:pPr>
      <w:r w:rsidRPr="00683CB2">
        <w:rPr>
          <w:rFonts w:ascii="Comic Sans MS" w:hAnsi="Comic Sans MS"/>
        </w:rPr>
        <w:t>b. Burnumuz tıkalı olduğu için tat alma duyumuz daha çok çalışır.</w:t>
      </w:r>
    </w:p>
    <w:p w:rsidR="00E47EE2" w:rsidRDefault="00E47EE2" w:rsidP="00683CB2">
      <w:pPr>
        <w:jc w:val="both"/>
        <w:rPr>
          <w:rFonts w:ascii="Comic Sans MS" w:hAnsi="Comic Sans MS"/>
          <w:sz w:val="24"/>
          <w:szCs w:val="24"/>
        </w:rPr>
      </w:pPr>
      <w:r w:rsidRPr="00683CB2">
        <w:rPr>
          <w:rFonts w:ascii="Comic Sans MS" w:hAnsi="Comic Sans MS"/>
          <w:sz w:val="24"/>
          <w:szCs w:val="24"/>
        </w:rPr>
        <w:t>c . Burnumuz tıkalı olduğu için hiçbir duyu organımız çalışmaz</w:t>
      </w:r>
    </w:p>
    <w:p w:rsidR="00E47EE2" w:rsidRDefault="00E47EE2" w:rsidP="00F44532">
      <w:pPr>
        <w:rPr>
          <w:color w:val="000000"/>
          <w:u w:val="single"/>
        </w:rPr>
      </w:pPr>
      <w:hyperlink r:id="rId6" w:history="1">
        <w:r>
          <w:rPr>
            <w:rStyle w:val="Hyperlink"/>
          </w:rPr>
          <w:t>http://www.sorubak.com</w:t>
        </w:r>
      </w:hyperlink>
      <w:r>
        <w:rPr>
          <w:color w:val="000000"/>
          <w:u w:val="single"/>
        </w:rPr>
        <w:t xml:space="preserve"> </w:t>
      </w:r>
    </w:p>
    <w:p w:rsidR="00E47EE2" w:rsidRPr="00683CB2" w:rsidRDefault="00E47EE2" w:rsidP="00683CB2">
      <w:pPr>
        <w:jc w:val="both"/>
        <w:rPr>
          <w:sz w:val="24"/>
          <w:szCs w:val="24"/>
        </w:rPr>
      </w:pPr>
    </w:p>
    <w:sectPr w:rsidR="00E47EE2" w:rsidRPr="00683CB2" w:rsidSect="00890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EE2" w:rsidRDefault="00E47EE2" w:rsidP="00683CB2">
      <w:pPr>
        <w:spacing w:after="0" w:line="240" w:lineRule="auto"/>
      </w:pPr>
      <w:r>
        <w:separator/>
      </w:r>
    </w:p>
  </w:endnote>
  <w:endnote w:type="continuationSeparator" w:id="0">
    <w:p w:rsidR="00E47EE2" w:rsidRDefault="00E47EE2" w:rsidP="0068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EE2" w:rsidRDefault="00E47EE2" w:rsidP="00683CB2">
      <w:pPr>
        <w:spacing w:after="0" w:line="240" w:lineRule="auto"/>
      </w:pPr>
      <w:r>
        <w:separator/>
      </w:r>
    </w:p>
  </w:footnote>
  <w:footnote w:type="continuationSeparator" w:id="0">
    <w:p w:rsidR="00E47EE2" w:rsidRDefault="00E47EE2" w:rsidP="00683C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CB2"/>
    <w:rsid w:val="000619C7"/>
    <w:rsid w:val="005C07EA"/>
    <w:rsid w:val="00683CB2"/>
    <w:rsid w:val="00852D7D"/>
    <w:rsid w:val="00890123"/>
    <w:rsid w:val="00BA057D"/>
    <w:rsid w:val="00E47EE2"/>
    <w:rsid w:val="00F44532"/>
    <w:rsid w:val="00FA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12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683C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83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3CB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83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3CB2"/>
    <w:rPr>
      <w:rFonts w:cs="Times New Roman"/>
    </w:rPr>
  </w:style>
  <w:style w:type="character" w:styleId="Hyperlink">
    <w:name w:val="Hyperlink"/>
    <w:basedOn w:val="DefaultParagraphFont"/>
    <w:uiPriority w:val="99"/>
    <w:rsid w:val="00F445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9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283</Words>
  <Characters>1616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BİRSEN</cp:lastModifiedBy>
  <cp:revision>6</cp:revision>
  <dcterms:created xsi:type="dcterms:W3CDTF">2015-09-22T06:52:00Z</dcterms:created>
  <dcterms:modified xsi:type="dcterms:W3CDTF">2015-09-22T19:41:00Z</dcterms:modified>
</cp:coreProperties>
</file>