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9B5" w:rsidRPr="0051509D" w:rsidRDefault="00F829B5">
      <w:pPr>
        <w:rPr>
          <w:rFonts w:ascii="Comic Sans MS" w:hAnsi="Comic Sans MS" w:cs="Comic Sans MS"/>
          <w:color w:val="000000"/>
          <w:sz w:val="24"/>
          <w:szCs w:val="24"/>
        </w:rPr>
      </w:pPr>
      <w:r w:rsidRPr="0051509D">
        <w:rPr>
          <w:rFonts w:ascii="Comic Sans MS" w:hAnsi="Comic Sans MS" w:cs="Comic Sans MS"/>
          <w:color w:val="000000"/>
          <w:sz w:val="24"/>
          <w:szCs w:val="24"/>
          <w:shd w:val="clear" w:color="auto" w:fill="DAE1F1"/>
        </w:rPr>
        <w:t>Değerli Öğretmen Arkadaşlarım, Sevgili Öğrenciler!</w:t>
      </w:r>
      <w:r w:rsidRPr="0051509D">
        <w:rPr>
          <w:rFonts w:ascii="Comic Sans MS" w:hAnsi="Comic Sans MS" w:cs="Comic Sans MS"/>
          <w:color w:val="000000"/>
          <w:sz w:val="24"/>
          <w:szCs w:val="24"/>
        </w:rPr>
        <w:br/>
      </w:r>
      <w:r w:rsidRPr="0051509D">
        <w:rPr>
          <w:rFonts w:ascii="Comic Sans MS" w:hAnsi="Comic Sans MS" w:cs="Comic Sans MS"/>
          <w:color w:val="000000"/>
          <w:sz w:val="24"/>
          <w:szCs w:val="24"/>
          <w:shd w:val="clear" w:color="auto" w:fill="DAE1F1"/>
        </w:rPr>
        <w:t> </w:t>
      </w:r>
      <w:r w:rsidRPr="0051509D">
        <w:rPr>
          <w:rFonts w:ascii="Comic Sans MS" w:hAnsi="Comic Sans MS" w:cs="Comic Sans MS"/>
          <w:color w:val="000000"/>
          <w:sz w:val="24"/>
          <w:szCs w:val="24"/>
        </w:rPr>
        <w:br/>
      </w:r>
      <w:r w:rsidRPr="0051509D">
        <w:rPr>
          <w:rFonts w:ascii="Comic Sans MS" w:hAnsi="Comic Sans MS" w:cs="Comic Sans MS"/>
          <w:color w:val="000000"/>
          <w:sz w:val="24"/>
          <w:szCs w:val="24"/>
          <w:shd w:val="clear" w:color="auto" w:fill="DAE1F1"/>
        </w:rPr>
        <w:t>Bugün Çanakkale zaferinin 97. yıldönümünü kutluyoruz.</w:t>
      </w:r>
      <w:r w:rsidRPr="0051509D">
        <w:rPr>
          <w:rFonts w:ascii="Comic Sans MS" w:hAnsi="Comic Sans MS" w:cs="Comic Sans MS"/>
          <w:color w:val="000000"/>
          <w:sz w:val="24"/>
          <w:szCs w:val="24"/>
        </w:rPr>
        <w:br/>
      </w:r>
      <w:r w:rsidRPr="0051509D">
        <w:rPr>
          <w:rFonts w:ascii="Comic Sans MS" w:hAnsi="Comic Sans MS" w:cs="Comic Sans MS"/>
          <w:color w:val="000000"/>
          <w:sz w:val="24"/>
          <w:szCs w:val="24"/>
          <w:shd w:val="clear" w:color="auto" w:fill="DAE1F1"/>
        </w:rPr>
        <w:t>     Çanakkale, bir milletin varoluş   mücadelesidir … Çanakkale Zaferi, Birinci Dünya Savaşı’nda askerlerimizin, dünyayı  hayrete düşüren   kahramanlık destanıdır….</w:t>
      </w:r>
      <w:r w:rsidRPr="0051509D">
        <w:rPr>
          <w:rFonts w:ascii="Comic Sans MS" w:hAnsi="Comic Sans MS" w:cs="Comic Sans MS"/>
          <w:color w:val="000000"/>
          <w:sz w:val="24"/>
          <w:szCs w:val="24"/>
        </w:rPr>
        <w:br/>
      </w:r>
      <w:r w:rsidRPr="0051509D">
        <w:rPr>
          <w:rFonts w:ascii="Comic Sans MS" w:hAnsi="Comic Sans MS" w:cs="Comic Sans MS"/>
          <w:color w:val="000000"/>
          <w:sz w:val="24"/>
          <w:szCs w:val="24"/>
          <w:shd w:val="clear" w:color="auto" w:fill="DAE1F1"/>
        </w:rPr>
        <w:t>          Bir düğüne gider gibi kurşunlara atılan kahraman askerimizin destanıdır. Bu zafer, anaların biricik evlatlarını bağrına basıp; başına kurbanlık koyun gibi kınalar yakıp cepheye gönderdiği bir savaştır.</w:t>
      </w:r>
      <w:r w:rsidRPr="0051509D">
        <w:rPr>
          <w:rFonts w:ascii="Comic Sans MS" w:hAnsi="Comic Sans MS" w:cs="Comic Sans MS"/>
          <w:color w:val="000000"/>
          <w:sz w:val="24"/>
          <w:szCs w:val="24"/>
        </w:rPr>
        <w:br/>
      </w:r>
      <w:r w:rsidRPr="0051509D">
        <w:rPr>
          <w:rFonts w:ascii="Comic Sans MS" w:hAnsi="Comic Sans MS" w:cs="Comic Sans MS"/>
          <w:color w:val="000000"/>
          <w:sz w:val="24"/>
          <w:szCs w:val="24"/>
          <w:shd w:val="clear" w:color="auto" w:fill="DAE1F1"/>
        </w:rPr>
        <w:t>           Irkları, renkleri ve dilleri değişik, çeşitli milletlerden oluşan; orduların  milletimizi yok etmek amacıyla karadan, denizden ve havadan üzerimize saldırdığı büyük bir savaştır...</w:t>
      </w:r>
      <w:r w:rsidRPr="0051509D">
        <w:rPr>
          <w:rFonts w:ascii="Comic Sans MS" w:hAnsi="Comic Sans MS" w:cs="Comic Sans MS"/>
          <w:color w:val="000000"/>
          <w:sz w:val="24"/>
          <w:szCs w:val="24"/>
        </w:rPr>
        <w:br/>
      </w:r>
      <w:r w:rsidRPr="0051509D">
        <w:rPr>
          <w:rFonts w:ascii="Comic Sans MS" w:hAnsi="Comic Sans MS" w:cs="Comic Sans MS"/>
          <w:color w:val="000000"/>
          <w:sz w:val="24"/>
          <w:szCs w:val="24"/>
          <w:shd w:val="clear" w:color="auto" w:fill="DAE1F1"/>
        </w:rPr>
        <w:t>          Gencecik fidanlarımızın; Türk’ü,Kürd’ü, Çerkez’i, Laz’ı,  Gürcü’sü  ile, bayrağını düşürmemek için yan yana   şehit düştüğü büyük vatan savunmasıdır.</w:t>
      </w:r>
      <w:r w:rsidRPr="0051509D">
        <w:rPr>
          <w:rFonts w:ascii="Comic Sans MS" w:hAnsi="Comic Sans MS" w:cs="Comic Sans MS"/>
          <w:color w:val="000000"/>
          <w:sz w:val="24"/>
          <w:szCs w:val="24"/>
        </w:rPr>
        <w:br/>
      </w:r>
      <w:r w:rsidRPr="0051509D">
        <w:rPr>
          <w:rFonts w:ascii="Comic Sans MS" w:hAnsi="Comic Sans MS" w:cs="Comic Sans MS"/>
          <w:color w:val="000000"/>
          <w:sz w:val="24"/>
          <w:szCs w:val="24"/>
          <w:shd w:val="clear" w:color="auto" w:fill="DAE1F1"/>
        </w:rPr>
        <w:t>          İnanç, vatan sevgisi, dayanışma, birlik ve beraberlik duygularının, zamanın en güçlü ve donanımlı ordularına karşı koymadaki üstün başarısını gösteren bir mücadeledir Çanakkale…. ‘’Sizlere taarruzu değil ölmeyi emrediyorum,biz ölene kadar yerimize başkaları gelecektir’’ diyebilen büyük komutan Mustafa Kemal’in yazdığı destandır, ÇANAKKALE…Geçilemeyen son kaledir, ÇANAKKALE…</w:t>
      </w:r>
      <w:r w:rsidRPr="0051509D">
        <w:rPr>
          <w:rFonts w:ascii="Comic Sans MS" w:hAnsi="Comic Sans MS" w:cs="Comic Sans MS"/>
          <w:color w:val="000000"/>
          <w:sz w:val="24"/>
          <w:szCs w:val="24"/>
        </w:rPr>
        <w:br/>
      </w:r>
      <w:r w:rsidRPr="0051509D">
        <w:rPr>
          <w:rFonts w:ascii="Comic Sans MS" w:hAnsi="Comic Sans MS" w:cs="Comic Sans MS"/>
          <w:color w:val="000000"/>
          <w:sz w:val="24"/>
          <w:szCs w:val="24"/>
          <w:shd w:val="clear" w:color="auto" w:fill="DAE1F1"/>
        </w:rPr>
        <w:t>       Çanakkale’de hiç şehit vermeyen tek bir ilimiz bile yoktur…Çanakkale işte bu yüzden destandır.</w:t>
      </w:r>
    </w:p>
    <w:p w:rsidR="00F829B5" w:rsidRPr="0051509D" w:rsidRDefault="00F829B5">
      <w:pPr>
        <w:rPr>
          <w:rFonts w:ascii="Comic Sans MS" w:hAnsi="Comic Sans MS" w:cs="Comic Sans MS"/>
          <w:color w:val="000000"/>
          <w:sz w:val="24"/>
          <w:szCs w:val="24"/>
          <w:shd w:val="clear" w:color="auto" w:fill="DAE1F1"/>
        </w:rPr>
      </w:pPr>
      <w:r w:rsidRPr="0051509D">
        <w:rPr>
          <w:rFonts w:ascii="Comic Sans MS" w:hAnsi="Comic Sans MS" w:cs="Comic Sans MS"/>
          <w:color w:val="000000"/>
          <w:sz w:val="24"/>
          <w:szCs w:val="24"/>
          <w:shd w:val="clear" w:color="auto" w:fill="DAE1F1"/>
        </w:rPr>
        <w:t>       Ülkedeki eğitim düzeyinin oldukça düşük olduğu o dönemde savaşta kaybedilenlerin önemli bir bölümü eğitimli kesimden oluşmaktaydı. Lise çağındaki çocuklar bile “iş başa düştü” deyip kalemi bırakıp silaha sarılmak zorunda kalmıştı.Tıbbıye,Darül Funun  gibi üniversite  öğrencileri şehit düşmüştür.Bu okullardan tek bir mezun bile verilememiştir. Bir İngiliz generalinin şu sözleri konuya ışık tutması açısından önemlidir. “Çanakkale’nin İngilizler açısından kazancı, Türk milletinin okumuş aydın kesiminin yok edilmesi, gençliğinin ve geleceğinin elinden alınmasıdır.”</w:t>
      </w:r>
    </w:p>
    <w:p w:rsidR="00F829B5" w:rsidRPr="0051509D" w:rsidRDefault="00F829B5">
      <w:pPr>
        <w:rPr>
          <w:rFonts w:ascii="Comic Sans MS" w:hAnsi="Comic Sans MS" w:cs="Comic Sans MS"/>
          <w:color w:val="000000"/>
          <w:sz w:val="24"/>
          <w:szCs w:val="24"/>
          <w:shd w:val="clear" w:color="auto" w:fill="DAE1F1"/>
        </w:rPr>
      </w:pPr>
      <w:r w:rsidRPr="0051509D">
        <w:rPr>
          <w:rFonts w:ascii="Comic Sans MS" w:hAnsi="Comic Sans MS" w:cs="Comic Sans MS"/>
          <w:color w:val="000000"/>
          <w:sz w:val="24"/>
          <w:szCs w:val="24"/>
          <w:shd w:val="clear" w:color="auto" w:fill="DAE1F1"/>
        </w:rPr>
        <w:t xml:space="preserve">      Çanakkale her yönüyle destandır.İnsani değerlerin destanıdır.Mustafa Kemal’in  tarih sayfalarından silinmeyecek konuşmasını unutmamak gerekir.</w:t>
      </w:r>
    </w:p>
    <w:p w:rsidR="00F829B5" w:rsidRPr="0051509D" w:rsidRDefault="00F829B5">
      <w:pPr>
        <w:rPr>
          <w:rFonts w:ascii="Comic Sans MS" w:hAnsi="Comic Sans MS" w:cs="Comic Sans MS"/>
          <w:color w:val="000000"/>
          <w:sz w:val="24"/>
          <w:szCs w:val="24"/>
          <w:shd w:val="clear" w:color="auto" w:fill="DAE1F1"/>
        </w:rPr>
      </w:pPr>
      <w:r w:rsidRPr="0051509D">
        <w:rPr>
          <w:rFonts w:ascii="Comic Sans MS" w:hAnsi="Comic Sans MS" w:cs="Comic Sans MS"/>
          <w:color w:val="000000"/>
          <w:sz w:val="24"/>
          <w:szCs w:val="24"/>
        </w:rPr>
        <w:br/>
      </w:r>
      <w:r w:rsidRPr="0051509D">
        <w:rPr>
          <w:rFonts w:ascii="Comic Sans MS" w:hAnsi="Comic Sans MS" w:cs="Comic Sans MS"/>
          <w:color w:val="000000"/>
          <w:sz w:val="24"/>
          <w:szCs w:val="24"/>
          <w:shd w:val="clear" w:color="auto" w:fill="DAE1F1"/>
        </w:rPr>
        <w:t>       Gelibolu'da savaşta ölen yabancı askerler için söylediği   "Şimdi dost bir ülkenin topraklarında yatıyorsunuz. Huzur içinde uyuyunuz ”, dedikten sonra, yabancı şehitlerin annelerine de, "Oğullarını uzak ülkelerden buraya gönderen anneler, siz de gözyaşlarınızı siliniz. Oğullarınız şimdi bizim bağrımızda huzur içinde yatıyor." Sözleri Mustafa Kemal’in bir kez daha büyük bir lider olduğunu gözler önüne sermiştir.</w:t>
      </w:r>
    </w:p>
    <w:p w:rsidR="00F829B5" w:rsidRDefault="00F829B5" w:rsidP="00AF20E4">
      <w:pPr>
        <w:rPr>
          <w:b/>
          <w:bCs/>
        </w:rPr>
      </w:pPr>
      <w:r w:rsidRPr="0051509D">
        <w:rPr>
          <w:rFonts w:ascii="Comic Sans MS" w:hAnsi="Comic Sans MS" w:cs="Comic Sans MS"/>
          <w:color w:val="000000"/>
          <w:sz w:val="24"/>
          <w:szCs w:val="24"/>
          <w:shd w:val="clear" w:color="auto" w:fill="DAE1F1"/>
        </w:rPr>
        <w:t xml:space="preserve">     Tüm şehitlerimizi saygıyla anıyoruz.Ruhları şad olsun…</w:t>
      </w:r>
      <w:r>
        <w:rPr>
          <w:rFonts w:ascii="Verdana" w:hAnsi="Verdana" w:cs="Verdana"/>
          <w:color w:val="000000"/>
        </w:rPr>
        <w:br/>
      </w:r>
      <w:r>
        <w:rPr>
          <w:rFonts w:ascii="Verdana" w:hAnsi="Verdana" w:cs="Verdana"/>
          <w:color w:val="000000"/>
        </w:rPr>
        <w:br/>
      </w:r>
      <w:r>
        <w:rPr>
          <w:rFonts w:ascii="Verdana" w:hAnsi="Verdana" w:cs="Verdana"/>
          <w:color w:val="000000"/>
        </w:rPr>
        <w:br/>
      </w:r>
      <w:bookmarkStart w:id="0" w:name="_GoBack"/>
      <w:bookmarkEnd w:id="0"/>
      <w:r>
        <w:rPr>
          <w:b/>
          <w:bCs/>
        </w:rPr>
        <w:fldChar w:fldCharType="begin"/>
      </w:r>
      <w:r>
        <w:rPr>
          <w:b/>
          <w:bCs/>
        </w:rPr>
        <w:instrText xml:space="preserve"> HYPERLINK "http://www.sorubak.com/" </w:instrText>
      </w:r>
      <w:r>
        <w:rPr>
          <w:b/>
          <w:bCs/>
        </w:rPr>
        <w:fldChar w:fldCharType="separate"/>
      </w:r>
      <w:r>
        <w:rPr>
          <w:rStyle w:val="Hyperlink"/>
          <w:b/>
          <w:bCs/>
        </w:rPr>
        <w:t>www.sorubak.com</w:t>
      </w:r>
      <w:r>
        <w:rPr>
          <w:b/>
          <w:bCs/>
        </w:rPr>
        <w:fldChar w:fldCharType="end"/>
      </w:r>
      <w:r>
        <w:rPr>
          <w:b/>
          <w:bCs/>
        </w:rPr>
        <w:t xml:space="preserve"> </w:t>
      </w:r>
    </w:p>
    <w:p w:rsidR="00F829B5" w:rsidRPr="00283DAF" w:rsidRDefault="00F829B5">
      <w:pPr>
        <w:rPr>
          <w:rFonts w:ascii="Verdana" w:hAnsi="Verdana" w:cs="Verdana"/>
          <w:color w:val="000000"/>
          <w:shd w:val="clear" w:color="auto" w:fill="DAE1F1"/>
        </w:rPr>
      </w:pPr>
      <w:r>
        <w:rPr>
          <w:rFonts w:ascii="Verdana" w:hAnsi="Verdana" w:cs="Verdana"/>
          <w:color w:val="000000"/>
        </w:rPr>
        <w:br/>
      </w:r>
      <w:r>
        <w:rPr>
          <w:rFonts w:ascii="Verdana" w:hAnsi="Verdana" w:cs="Verdana"/>
          <w:color w:val="000000"/>
        </w:rPr>
        <w:br/>
      </w:r>
    </w:p>
    <w:sectPr w:rsidR="00F829B5" w:rsidRPr="00283DAF" w:rsidSect="0051509D">
      <w:pgSz w:w="11906" w:h="16838"/>
      <w:pgMar w:top="567"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38FA"/>
    <w:rsid w:val="00072D40"/>
    <w:rsid w:val="00283DAF"/>
    <w:rsid w:val="00376ADF"/>
    <w:rsid w:val="0051509D"/>
    <w:rsid w:val="00536725"/>
    <w:rsid w:val="00597E7A"/>
    <w:rsid w:val="00AE3AD5"/>
    <w:rsid w:val="00AF20E4"/>
    <w:rsid w:val="00E638FA"/>
    <w:rsid w:val="00F25B15"/>
    <w:rsid w:val="00F829B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725"/>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97E7A"/>
    <w:rPr>
      <w:color w:val="0000FF"/>
      <w:u w:val="single"/>
    </w:rPr>
  </w:style>
</w:styles>
</file>

<file path=word/webSettings.xml><?xml version="1.0" encoding="utf-8"?>
<w:webSettings xmlns:r="http://schemas.openxmlformats.org/officeDocument/2006/relationships" xmlns:w="http://schemas.openxmlformats.org/wordprocessingml/2006/main">
  <w:divs>
    <w:div w:id="218713884">
      <w:marLeft w:val="0"/>
      <w:marRight w:val="0"/>
      <w:marTop w:val="0"/>
      <w:marBottom w:val="0"/>
      <w:divBdr>
        <w:top w:val="none" w:sz="0" w:space="0" w:color="auto"/>
        <w:left w:val="none" w:sz="0" w:space="0" w:color="auto"/>
        <w:bottom w:val="none" w:sz="0" w:space="0" w:color="auto"/>
        <w:right w:val="none" w:sz="0" w:space="0" w:color="auto"/>
      </w:divBdr>
    </w:div>
    <w:div w:id="2187138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2</Pages>
  <Words>387</Words>
  <Characters>2208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kral</dc:creator>
  <cp:keywords/>
  <dc:description/>
  <cp:lastModifiedBy>edanur</cp:lastModifiedBy>
  <cp:revision>7</cp:revision>
  <dcterms:created xsi:type="dcterms:W3CDTF">2014-03-18T06:50:00Z</dcterms:created>
  <dcterms:modified xsi:type="dcterms:W3CDTF">2015-03-17T22:31:00Z</dcterms:modified>
</cp:coreProperties>
</file>