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5811"/>
        <w:gridCol w:w="1843"/>
      </w:tblGrid>
      <w:tr w:rsidR="000F7206" w:rsidRPr="009C5D3F">
        <w:tc>
          <w:tcPr>
            <w:tcW w:w="2235" w:type="dxa"/>
          </w:tcPr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  <w:r w:rsidRPr="009C5D3F">
              <w:rPr>
                <w:b/>
                <w:bCs/>
              </w:rPr>
              <w:t>Adı:</w:t>
            </w: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  <w:r w:rsidRPr="009C5D3F">
              <w:rPr>
                <w:b/>
                <w:bCs/>
              </w:rPr>
              <w:t>Soyadı:</w:t>
            </w: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  <w:r w:rsidRPr="009C5D3F">
              <w:rPr>
                <w:b/>
                <w:bCs/>
              </w:rPr>
              <w:t>Sınıfı:</w:t>
            </w: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  <w:r w:rsidRPr="009C5D3F">
              <w:rPr>
                <w:b/>
                <w:bCs/>
              </w:rPr>
              <w:t xml:space="preserve">No:      </w:t>
            </w: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  <w:r w:rsidRPr="009C5D3F">
              <w:rPr>
                <w:b/>
                <w:bCs/>
              </w:rPr>
              <w:t xml:space="preserve">          </w:t>
            </w: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C5D3F">
              <w:rPr>
                <w:b/>
                <w:bCs/>
              </w:rPr>
              <w:t xml:space="preserve"> AAAAAAAAAAAAAA                                                             </w:t>
            </w:r>
          </w:p>
        </w:tc>
        <w:tc>
          <w:tcPr>
            <w:tcW w:w="5811" w:type="dxa"/>
          </w:tcPr>
          <w:p w:rsidR="000F7206" w:rsidRPr="009C5D3F" w:rsidRDefault="000F7206" w:rsidP="00C4396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C5D3F">
              <w:rPr>
                <w:b/>
                <w:bCs/>
                <w:sz w:val="28"/>
                <w:szCs w:val="28"/>
              </w:rPr>
              <w:t xml:space="preserve">2014-2015 EĞİTİM-ÖĞRETİM YILI </w:t>
            </w:r>
          </w:p>
          <w:p w:rsidR="000F7206" w:rsidRPr="009C5D3F" w:rsidRDefault="000F7206" w:rsidP="00C4396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C5D3F">
              <w:rPr>
                <w:b/>
                <w:bCs/>
                <w:sz w:val="28"/>
                <w:szCs w:val="28"/>
              </w:rPr>
              <w:t xml:space="preserve">KULP ÇOK PROGRAMLI ANADOLU LİSESİ  ………9/……. </w:t>
            </w:r>
          </w:p>
          <w:p w:rsidR="000F7206" w:rsidRPr="009C5D3F" w:rsidRDefault="000F7206" w:rsidP="00C4396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C5D3F">
              <w:rPr>
                <w:b/>
                <w:bCs/>
                <w:sz w:val="28"/>
                <w:szCs w:val="28"/>
              </w:rPr>
              <w:t>DİN KÜL.VE AH.BİLGİSİ DERSİ 2.DÖNEM 1.YAZILI SORULARI</w:t>
            </w:r>
          </w:p>
        </w:tc>
        <w:tc>
          <w:tcPr>
            <w:tcW w:w="1843" w:type="dxa"/>
          </w:tcPr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  <w:r w:rsidRPr="009C5D3F">
              <w:rPr>
                <w:b/>
                <w:bCs/>
              </w:rPr>
              <w:t>Aldığı Not:</w:t>
            </w: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</w:p>
          <w:p w:rsidR="000F7206" w:rsidRPr="009C5D3F" w:rsidRDefault="000F7206" w:rsidP="00C4396C">
            <w:pPr>
              <w:spacing w:after="0" w:line="240" w:lineRule="auto"/>
              <w:rPr>
                <w:b/>
                <w:bCs/>
              </w:rPr>
            </w:pPr>
            <w:r w:rsidRPr="009C5D3F">
              <w:rPr>
                <w:b/>
                <w:bCs/>
              </w:rPr>
              <w:t>KOPYA ÇEKTİ(     )</w:t>
            </w:r>
          </w:p>
        </w:tc>
      </w:tr>
    </w:tbl>
    <w:p w:rsidR="000F7206" w:rsidRPr="00D94E85" w:rsidRDefault="000F7206" w:rsidP="00D8557F">
      <w:pPr>
        <w:tabs>
          <w:tab w:val="left" w:pos="2715"/>
          <w:tab w:val="center" w:pos="5658"/>
        </w:tabs>
        <w:spacing w:after="0" w:line="240" w:lineRule="atLeast"/>
        <w:ind w:right="-13"/>
        <w:jc w:val="both"/>
        <w:rPr>
          <w:b/>
          <w:bCs/>
          <w:lang w:eastAsia="tr-TR"/>
        </w:rPr>
      </w:pPr>
      <w:r w:rsidRPr="00D94E85">
        <w:rPr>
          <w:b/>
          <w:bCs/>
          <w:snapToGrid w:val="0"/>
          <w:color w:val="000000"/>
          <w:lang w:eastAsia="tr-TR"/>
        </w:rPr>
        <w:tab/>
      </w:r>
    </w:p>
    <w:p w:rsidR="000F7206" w:rsidRPr="00E7740D" w:rsidRDefault="000F7206" w:rsidP="00D8557F">
      <w:pPr>
        <w:spacing w:after="0" w:line="240" w:lineRule="atLeast"/>
        <w:jc w:val="both"/>
        <w:rPr>
          <w:b/>
          <w:bCs/>
          <w:sz w:val="20"/>
          <w:szCs w:val="20"/>
          <w:lang w:eastAsia="tr-TR"/>
        </w:rPr>
      </w:pPr>
      <w:r w:rsidRPr="00E7740D">
        <w:rPr>
          <w:b/>
          <w:bCs/>
          <w:sz w:val="20"/>
          <w:szCs w:val="20"/>
          <w:lang w:eastAsia="tr-TR"/>
        </w:rPr>
        <w:t>A)Aşağıdaki cümlelerde boş bırakılan yerleri verilen kelimelerden uygun olanı ile doldurunuz. ( Her soru 3 puan)</w:t>
      </w:r>
    </w:p>
    <w:p w:rsidR="000F7206" w:rsidRDefault="000F7206" w:rsidP="00D8557F">
      <w:pPr>
        <w:spacing w:after="0" w:line="240" w:lineRule="atLeast"/>
        <w:jc w:val="both"/>
        <w:rPr>
          <w:b/>
          <w:bCs/>
          <w:lang w:eastAsia="tr-TR"/>
        </w:rPr>
      </w:pPr>
    </w:p>
    <w:p w:rsidR="000F7206" w:rsidRDefault="000F7206" w:rsidP="00D8557F">
      <w:pPr>
        <w:spacing w:after="0" w:line="240" w:lineRule="atLeast"/>
        <w:jc w:val="both"/>
        <w:rPr>
          <w:b/>
          <w:bCs/>
          <w:lang w:eastAsia="tr-TR"/>
        </w:rPr>
      </w:pPr>
      <w:r w:rsidRPr="00D94E85">
        <w:rPr>
          <w:b/>
          <w:bCs/>
          <w:lang w:eastAsia="tr-TR"/>
        </w:rPr>
        <w:t xml:space="preserve">( Oku, </w:t>
      </w:r>
      <w:r>
        <w:rPr>
          <w:b/>
          <w:bCs/>
          <w:lang w:eastAsia="tr-TR"/>
        </w:rPr>
        <w:t>Dinle,</w:t>
      </w:r>
      <w:r w:rsidRPr="00D94E85">
        <w:rPr>
          <w:b/>
          <w:bCs/>
          <w:lang w:eastAsia="tr-TR"/>
        </w:rPr>
        <w:t xml:space="preserve"> 20 yıl ,Hatim, 23 yıl, </w:t>
      </w:r>
      <w:r>
        <w:rPr>
          <w:b/>
          <w:bCs/>
          <w:lang w:eastAsia="tr-TR"/>
        </w:rPr>
        <w:t>Hadis,</w:t>
      </w:r>
      <w:r w:rsidRPr="00D94E85">
        <w:rPr>
          <w:b/>
          <w:bCs/>
          <w:lang w:eastAsia="tr-TR"/>
        </w:rPr>
        <w:t>Alak suresi,</w:t>
      </w:r>
      <w:r>
        <w:rPr>
          <w:b/>
          <w:bCs/>
          <w:lang w:eastAsia="tr-TR"/>
        </w:rPr>
        <w:t>Kuran-ı Kerim,</w:t>
      </w:r>
      <w:r w:rsidRPr="00D94E85">
        <w:rPr>
          <w:b/>
          <w:bCs/>
          <w:lang w:eastAsia="tr-TR"/>
        </w:rPr>
        <w:t xml:space="preserve"> </w:t>
      </w:r>
      <w:r>
        <w:rPr>
          <w:b/>
          <w:bCs/>
          <w:lang w:eastAsia="tr-TR"/>
        </w:rPr>
        <w:t>Ramazan Ayı</w:t>
      </w:r>
      <w:r w:rsidRPr="00D94E85">
        <w:rPr>
          <w:b/>
          <w:bCs/>
          <w:lang w:eastAsia="tr-TR"/>
        </w:rPr>
        <w:t xml:space="preserve">, </w:t>
      </w:r>
      <w:r>
        <w:rPr>
          <w:b/>
          <w:bCs/>
          <w:lang w:eastAsia="tr-TR"/>
        </w:rPr>
        <w:t>Fatiha,Nas,</w:t>
      </w:r>
      <w:r w:rsidRPr="00D94E85">
        <w:rPr>
          <w:b/>
          <w:bCs/>
          <w:lang w:eastAsia="tr-TR"/>
        </w:rPr>
        <w:t xml:space="preserve">, Tevbe, Hafız, Müfessir, </w:t>
      </w:r>
      <w:r>
        <w:rPr>
          <w:b/>
          <w:bCs/>
          <w:lang w:eastAsia="tr-TR"/>
        </w:rPr>
        <w:t>Kadir ,</w:t>
      </w:r>
      <w:r w:rsidRPr="00D94E85">
        <w:rPr>
          <w:b/>
          <w:bCs/>
          <w:lang w:eastAsia="tr-TR"/>
        </w:rPr>
        <w:t xml:space="preserve"> Cüz, Ahlak, Hz Ebu Bekir,</w:t>
      </w:r>
      <w:r>
        <w:rPr>
          <w:b/>
          <w:bCs/>
          <w:lang w:eastAsia="tr-TR"/>
        </w:rPr>
        <w:t>Elmalılı Hamdi Yazır , Zeyd bin Sabit,Şaban Ayı</w:t>
      </w:r>
      <w:r w:rsidRPr="00D94E85">
        <w:rPr>
          <w:b/>
          <w:bCs/>
          <w:lang w:eastAsia="tr-TR"/>
        </w:rPr>
        <w:t>)</w:t>
      </w:r>
    </w:p>
    <w:p w:rsidR="000F7206" w:rsidRDefault="000F7206" w:rsidP="00D8557F">
      <w:pPr>
        <w:spacing w:after="0" w:line="240" w:lineRule="atLeast"/>
        <w:jc w:val="both"/>
        <w:rPr>
          <w:b/>
          <w:bCs/>
          <w:lang w:eastAsia="tr-TR"/>
        </w:rPr>
      </w:pPr>
    </w:p>
    <w:p w:rsidR="000F7206" w:rsidRPr="00D94E85" w:rsidRDefault="000F7206" w:rsidP="00A703D4">
      <w:pPr>
        <w:spacing w:after="0" w:line="240" w:lineRule="atLeast"/>
        <w:jc w:val="both"/>
      </w:pPr>
      <w:r w:rsidRPr="00A703D4">
        <w:rPr>
          <w:lang w:eastAsia="tr-TR"/>
        </w:rPr>
        <w:t>1</w:t>
      </w:r>
      <w:r w:rsidRPr="00D94E85">
        <w:rPr>
          <w:b/>
          <w:bCs/>
          <w:lang w:eastAsia="tr-TR"/>
        </w:rPr>
        <w:t>-</w:t>
      </w:r>
      <w:r>
        <w:rPr>
          <w:lang w:eastAsia="tr-TR"/>
        </w:rPr>
        <w:t>İslam dinin temel kaynağ</w:t>
      </w:r>
      <w:r>
        <w:t>ı  …………………………..……….d</w:t>
      </w:r>
      <w:r w:rsidRPr="00D94E85">
        <w:t>ir.</w:t>
      </w:r>
    </w:p>
    <w:p w:rsidR="000F7206" w:rsidRPr="00D94E85" w:rsidRDefault="000F7206" w:rsidP="00A703D4">
      <w:pPr>
        <w:spacing w:after="0" w:line="240" w:lineRule="atLeast"/>
        <w:jc w:val="both"/>
      </w:pPr>
      <w:r w:rsidRPr="00D94E85">
        <w:t>2- Hz</w:t>
      </w:r>
      <w:r>
        <w:t xml:space="preserve"> Muhammed (SAV)’e gelen ilk ayet ……………………………emri ile başlar</w:t>
      </w:r>
      <w:r w:rsidRPr="00D94E85">
        <w:t>.</w:t>
      </w:r>
    </w:p>
    <w:p w:rsidR="000F7206" w:rsidRPr="00D94E85" w:rsidRDefault="000F7206" w:rsidP="00A703D4">
      <w:pPr>
        <w:spacing w:after="0" w:line="240" w:lineRule="atLeast"/>
        <w:jc w:val="both"/>
      </w:pPr>
      <w:r>
        <w:t>3-</w:t>
      </w:r>
      <w:r w:rsidRPr="00FA2B23">
        <w:t xml:space="preserve"> </w:t>
      </w:r>
      <w:r>
        <w:t xml:space="preserve">Kur’an-ı Kerim’in </w:t>
      </w:r>
      <w:r w:rsidRPr="00D94E85">
        <w:t>20</w:t>
      </w:r>
      <w:r>
        <w:t xml:space="preserve">’şer </w:t>
      </w:r>
      <w:r w:rsidRPr="00D94E85">
        <w:t xml:space="preserve"> sayfa</w:t>
      </w:r>
      <w:r>
        <w:t>dan oluşan her bölümüne</w:t>
      </w:r>
      <w:r w:rsidRPr="00D94E85">
        <w:t xml:space="preserve">  ……..…………</w:t>
      </w:r>
      <w:r>
        <w:t>………..</w:t>
      </w:r>
      <w:r w:rsidRPr="00D94E85">
        <w:t xml:space="preserve">…denir.. </w:t>
      </w:r>
    </w:p>
    <w:p w:rsidR="000F7206" w:rsidRPr="00D94E85" w:rsidRDefault="000F7206" w:rsidP="00A703D4">
      <w:pPr>
        <w:spacing w:after="0" w:line="240" w:lineRule="atLeast"/>
        <w:jc w:val="both"/>
      </w:pPr>
      <w:r>
        <w:t>4- Kur’anı Kerim ………..................ayının………………………gecesinde inmeye başlamış…………..yılda tamamlanmışt</w:t>
      </w:r>
      <w:r w:rsidRPr="00D94E85">
        <w:t>ır.</w:t>
      </w:r>
    </w:p>
    <w:p w:rsidR="000F7206" w:rsidRPr="00D94E85" w:rsidRDefault="000F7206" w:rsidP="00A703D4">
      <w:pPr>
        <w:spacing w:after="0" w:line="240" w:lineRule="atLeast"/>
        <w:jc w:val="both"/>
      </w:pPr>
      <w:r w:rsidRPr="00D94E85">
        <w:t>5- Kur’an ı Kerimde sadece bir surenin başında “Besmele” yoktur. Bu …………………………</w:t>
      </w:r>
      <w:bookmarkStart w:id="0" w:name="_GoBack"/>
      <w:bookmarkEnd w:id="0"/>
      <w:r w:rsidRPr="00D94E85">
        <w:t>………</w:t>
      </w:r>
      <w:r>
        <w:t>suresid</w:t>
      </w:r>
      <w:r w:rsidRPr="00D94E85">
        <w:t>ir.</w:t>
      </w:r>
    </w:p>
    <w:p w:rsidR="000F7206" w:rsidRPr="00D94E85" w:rsidRDefault="000F7206" w:rsidP="00A703D4">
      <w:pPr>
        <w:spacing w:after="0" w:line="240" w:lineRule="atLeast"/>
        <w:jc w:val="both"/>
      </w:pPr>
      <w:r w:rsidRPr="00D94E85">
        <w:t>6- Ku</w:t>
      </w:r>
      <w:r>
        <w:t>r’an-ı Kerim</w:t>
      </w:r>
      <w:r w:rsidRPr="00D94E85">
        <w:t xml:space="preserve">  </w:t>
      </w:r>
      <w:r>
        <w:t>ilk suresi</w:t>
      </w:r>
      <w:r w:rsidRPr="00D94E85">
        <w:t>……..……………</w:t>
      </w:r>
      <w:r>
        <w:t>suredir,son suresi…………………………………….dir</w:t>
      </w:r>
      <w:r w:rsidRPr="00D94E85">
        <w:t>.</w:t>
      </w:r>
    </w:p>
    <w:p w:rsidR="000F7206" w:rsidRPr="00D94E85" w:rsidRDefault="000F7206" w:rsidP="00A703D4">
      <w:pPr>
        <w:autoSpaceDE w:val="0"/>
        <w:autoSpaceDN w:val="0"/>
        <w:adjustRightInd w:val="0"/>
        <w:spacing w:after="0" w:line="240" w:lineRule="atLeast"/>
        <w:jc w:val="both"/>
      </w:pPr>
      <w:r w:rsidRPr="00D94E85">
        <w:t xml:space="preserve">7- </w:t>
      </w:r>
      <w:r w:rsidRPr="00FA2B23">
        <w:t>Kur’a</w:t>
      </w:r>
      <w:r w:rsidRPr="00D94E85">
        <w:t>n ı Kerimi açıklayıp yorumlayan kişiye …………………………………denir.</w:t>
      </w:r>
    </w:p>
    <w:p w:rsidR="000F7206" w:rsidRPr="00D94E85" w:rsidRDefault="000F7206" w:rsidP="00A703D4">
      <w:pPr>
        <w:autoSpaceDE w:val="0"/>
        <w:autoSpaceDN w:val="0"/>
        <w:adjustRightInd w:val="0"/>
        <w:spacing w:after="0" w:line="240" w:lineRule="atLeast"/>
        <w:jc w:val="both"/>
      </w:pPr>
      <w:r w:rsidRPr="00D94E85">
        <w:t>8</w:t>
      </w:r>
      <w:r>
        <w:t>-Cumhuriyetin ilk yıllarında Atatürk’ün emriyle kuranı tefsir eden ilk kişi………………………………………………dır.</w:t>
      </w:r>
    </w:p>
    <w:p w:rsidR="000F7206" w:rsidRPr="00D94E85" w:rsidRDefault="000F7206" w:rsidP="00A703D4">
      <w:pPr>
        <w:spacing w:after="0" w:line="240" w:lineRule="atLeast"/>
        <w:ind w:right="-142"/>
        <w:jc w:val="both"/>
      </w:pPr>
      <w:r w:rsidRPr="00D94E85">
        <w:t>9</w:t>
      </w:r>
      <w:r>
        <w:t>-Kur’an</w:t>
      </w:r>
      <w:r w:rsidRPr="00D94E85">
        <w:t>ı Kerimin yazılması ve çoğaltılması işlerinde komisyon başkanı olan</w:t>
      </w:r>
      <w:r>
        <w:t xml:space="preserve"> sahabe……………………………………………</w:t>
      </w:r>
      <w:r w:rsidRPr="00D94E85">
        <w:t>dir.</w:t>
      </w:r>
    </w:p>
    <w:p w:rsidR="000F7206" w:rsidRPr="00D94E85" w:rsidRDefault="000F7206" w:rsidP="00A703D4">
      <w:pPr>
        <w:autoSpaceDE w:val="0"/>
        <w:autoSpaceDN w:val="0"/>
        <w:adjustRightInd w:val="0"/>
        <w:spacing w:after="0" w:line="240" w:lineRule="atLeast"/>
        <w:jc w:val="both"/>
      </w:pPr>
      <w:r w:rsidRPr="00D94E85">
        <w:t>10-</w:t>
      </w:r>
      <w:r w:rsidRPr="00FA2B23">
        <w:t xml:space="preserve"> </w:t>
      </w:r>
      <w:r w:rsidRPr="00D94E85">
        <w:t>Ku</w:t>
      </w:r>
      <w:r>
        <w:t xml:space="preserve">r’an-ı Kerimi baştan sona </w:t>
      </w:r>
      <w:r w:rsidRPr="00D94E85">
        <w:t xml:space="preserve">  </w:t>
      </w:r>
      <w:r>
        <w:t>ezberleyen kişilere………………………………denir</w:t>
      </w:r>
      <w:r w:rsidRPr="00D94E85">
        <w:t xml:space="preserve"> .</w:t>
      </w:r>
    </w:p>
    <w:p w:rsidR="000F7206" w:rsidRPr="00D94E85" w:rsidRDefault="000F7206" w:rsidP="00A703D4">
      <w:pPr>
        <w:tabs>
          <w:tab w:val="left" w:pos="2610"/>
        </w:tabs>
        <w:autoSpaceDE w:val="0"/>
        <w:autoSpaceDN w:val="0"/>
        <w:adjustRightInd w:val="0"/>
        <w:spacing w:after="0" w:line="240" w:lineRule="atLeast"/>
        <w:jc w:val="both"/>
      </w:pPr>
      <w:r>
        <w:tab/>
      </w:r>
    </w:p>
    <w:p w:rsidR="000F7206" w:rsidRDefault="000F7206" w:rsidP="00A703D4">
      <w:pPr>
        <w:autoSpaceDE w:val="0"/>
        <w:autoSpaceDN w:val="0"/>
        <w:adjustRightInd w:val="0"/>
        <w:spacing w:after="0" w:line="240" w:lineRule="atLeast"/>
        <w:jc w:val="both"/>
        <w:rPr>
          <w:b/>
          <w:bCs/>
        </w:rPr>
      </w:pPr>
      <w:r>
        <w:rPr>
          <w:b/>
          <w:bCs/>
        </w:rPr>
        <w:t>B)</w:t>
      </w:r>
      <w:r w:rsidRPr="00D94E85">
        <w:rPr>
          <w:b/>
          <w:bCs/>
        </w:rPr>
        <w:t xml:space="preserve">Aşağıdaki soruları cevaplayınız . </w:t>
      </w:r>
      <w:r>
        <w:rPr>
          <w:b/>
          <w:bCs/>
        </w:rPr>
        <w:t>(</w:t>
      </w:r>
      <w:r w:rsidRPr="00D94E85">
        <w:rPr>
          <w:b/>
          <w:bCs/>
        </w:rPr>
        <w:t xml:space="preserve">Her soru 10 puan </w:t>
      </w:r>
      <w:r>
        <w:rPr>
          <w:b/>
          <w:bCs/>
        </w:rPr>
        <w:t>)</w:t>
      </w:r>
      <w:r w:rsidRPr="00D94E85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0F7206" w:rsidRPr="00D94E85" w:rsidRDefault="000F7206" w:rsidP="00A703D4">
      <w:pPr>
        <w:autoSpaceDE w:val="0"/>
        <w:autoSpaceDN w:val="0"/>
        <w:adjustRightInd w:val="0"/>
        <w:spacing w:after="0" w:line="240" w:lineRule="atLeast"/>
        <w:jc w:val="both"/>
        <w:rPr>
          <w:b/>
          <w:bCs/>
        </w:rPr>
      </w:pPr>
    </w:p>
    <w:p w:rsidR="000F7206" w:rsidRPr="00D94E85" w:rsidRDefault="000F7206" w:rsidP="00A703D4">
      <w:pPr>
        <w:pStyle w:val="ListParagraph"/>
        <w:numPr>
          <w:ilvl w:val="0"/>
          <w:numId w:val="1"/>
        </w:numPr>
        <w:spacing w:after="0" w:line="240" w:lineRule="atLeast"/>
        <w:ind w:left="0"/>
        <w:jc w:val="both"/>
      </w:pPr>
      <w:r>
        <w:t>Ayet ne demektir ,Kuran-ı Kerim toplam kaç ayetten oluşmaktadır</w:t>
      </w:r>
      <w:r w:rsidRPr="00D94E85">
        <w:t>?</w:t>
      </w:r>
    </w:p>
    <w:p w:rsidR="000F7206" w:rsidRDefault="000F7206" w:rsidP="00A703D4">
      <w:pPr>
        <w:spacing w:after="0" w:line="240" w:lineRule="atLeast"/>
        <w:jc w:val="both"/>
      </w:pPr>
    </w:p>
    <w:p w:rsidR="000F7206" w:rsidRDefault="000F7206" w:rsidP="00A703D4">
      <w:pPr>
        <w:spacing w:after="0" w:line="240" w:lineRule="atLeast"/>
        <w:jc w:val="both"/>
      </w:pPr>
    </w:p>
    <w:p w:rsidR="000F7206" w:rsidRPr="00D94E85" w:rsidRDefault="000F7206" w:rsidP="00A703D4">
      <w:pPr>
        <w:spacing w:after="0" w:line="240" w:lineRule="atLeast"/>
        <w:jc w:val="both"/>
      </w:pPr>
    </w:p>
    <w:p w:rsidR="000F7206" w:rsidRPr="00D94E85" w:rsidRDefault="000F7206" w:rsidP="00A703D4">
      <w:pPr>
        <w:pStyle w:val="ListParagraph"/>
        <w:numPr>
          <w:ilvl w:val="0"/>
          <w:numId w:val="1"/>
        </w:numPr>
        <w:spacing w:after="0" w:line="240" w:lineRule="atLeast"/>
        <w:ind w:left="0"/>
        <w:jc w:val="both"/>
      </w:pPr>
      <w:r>
        <w:t>Tecvit ve meal kavramlarını  açıklayınız</w:t>
      </w:r>
      <w:r w:rsidRPr="00D94E85">
        <w:t>?</w:t>
      </w:r>
    </w:p>
    <w:p w:rsidR="000F7206" w:rsidRPr="00D94E85" w:rsidRDefault="000F7206" w:rsidP="00A703D4">
      <w:pPr>
        <w:pStyle w:val="ListParagraph"/>
        <w:spacing w:after="0" w:line="240" w:lineRule="atLeast"/>
        <w:ind w:left="0"/>
        <w:jc w:val="both"/>
      </w:pPr>
    </w:p>
    <w:p w:rsidR="000F7206" w:rsidRDefault="000F7206" w:rsidP="00A703D4">
      <w:pPr>
        <w:spacing w:after="0" w:line="240" w:lineRule="atLeast"/>
        <w:jc w:val="both"/>
      </w:pPr>
    </w:p>
    <w:p w:rsidR="000F7206" w:rsidRPr="00D94E85" w:rsidRDefault="000F7206" w:rsidP="00A703D4">
      <w:pPr>
        <w:spacing w:after="0" w:line="240" w:lineRule="atLeast"/>
        <w:jc w:val="both"/>
      </w:pPr>
    </w:p>
    <w:p w:rsidR="000F7206" w:rsidRPr="00D94E85" w:rsidRDefault="000F7206" w:rsidP="00A703D4">
      <w:pPr>
        <w:pStyle w:val="ListParagraph"/>
        <w:numPr>
          <w:ilvl w:val="0"/>
          <w:numId w:val="1"/>
        </w:numPr>
        <w:spacing w:after="0" w:line="240" w:lineRule="atLeast"/>
        <w:ind w:left="0"/>
        <w:jc w:val="both"/>
        <w:rPr>
          <w:b/>
          <w:bCs/>
          <w:lang w:eastAsia="tr-TR"/>
        </w:rPr>
      </w:pPr>
      <w:r>
        <w:t>Sure ne demektir ,</w:t>
      </w:r>
      <w:r w:rsidRPr="00D94E85">
        <w:t xml:space="preserve"> en uzun</w:t>
      </w:r>
      <w:r>
        <w:t xml:space="preserve"> ve </w:t>
      </w:r>
      <w:r w:rsidRPr="00D94E85">
        <w:t>e</w:t>
      </w:r>
      <w:r>
        <w:t>n kısa sureler</w:t>
      </w:r>
      <w:r w:rsidRPr="00D94E85">
        <w:t xml:space="preserve"> hangileridir? Yazınız.</w:t>
      </w:r>
    </w:p>
    <w:p w:rsidR="000F7206" w:rsidRDefault="000F7206" w:rsidP="00A703D4">
      <w:pPr>
        <w:spacing w:after="0" w:line="240" w:lineRule="atLeast"/>
        <w:jc w:val="both"/>
        <w:rPr>
          <w:b/>
          <w:bCs/>
          <w:lang w:eastAsia="tr-TR"/>
        </w:rPr>
      </w:pPr>
    </w:p>
    <w:p w:rsidR="000F7206" w:rsidRDefault="000F7206" w:rsidP="00A703D4">
      <w:pPr>
        <w:spacing w:after="0" w:line="240" w:lineRule="atLeast"/>
        <w:jc w:val="both"/>
        <w:rPr>
          <w:b/>
          <w:bCs/>
          <w:lang w:eastAsia="tr-TR"/>
        </w:rPr>
      </w:pPr>
    </w:p>
    <w:p w:rsidR="000F7206" w:rsidRPr="00D94E85" w:rsidRDefault="000F7206" w:rsidP="00A703D4">
      <w:pPr>
        <w:spacing w:after="0" w:line="240" w:lineRule="atLeast"/>
        <w:jc w:val="both"/>
        <w:rPr>
          <w:b/>
          <w:bCs/>
          <w:lang w:eastAsia="tr-TR"/>
        </w:rPr>
      </w:pPr>
    </w:p>
    <w:p w:rsidR="000F7206" w:rsidRPr="00D94E85" w:rsidRDefault="000F7206" w:rsidP="00A703D4">
      <w:pPr>
        <w:pStyle w:val="ListParagraph"/>
        <w:numPr>
          <w:ilvl w:val="0"/>
          <w:numId w:val="1"/>
        </w:numPr>
        <w:spacing w:after="0" w:line="240" w:lineRule="atLeast"/>
        <w:ind w:left="0"/>
        <w:jc w:val="both"/>
        <w:rPr>
          <w:b/>
          <w:bCs/>
          <w:lang w:eastAsia="tr-TR"/>
        </w:rPr>
      </w:pPr>
      <w:r>
        <w:t>Mekke döneminde inen ayetler daha çok hangi konulara vurgu yapmıştır, açıklayınız</w:t>
      </w:r>
      <w:r w:rsidRPr="00D94E85">
        <w:t>?</w:t>
      </w:r>
    </w:p>
    <w:p w:rsidR="000F7206" w:rsidRDefault="000F7206" w:rsidP="00A703D4">
      <w:pPr>
        <w:pStyle w:val="ListParagraph"/>
        <w:spacing w:after="0" w:line="240" w:lineRule="atLeast"/>
        <w:ind w:left="0"/>
        <w:jc w:val="both"/>
        <w:rPr>
          <w:b/>
          <w:bCs/>
          <w:lang w:eastAsia="tr-TR"/>
        </w:rPr>
      </w:pPr>
    </w:p>
    <w:p w:rsidR="000F7206" w:rsidRPr="00D94E85" w:rsidRDefault="000F7206" w:rsidP="00A703D4">
      <w:pPr>
        <w:pStyle w:val="ListParagraph"/>
        <w:spacing w:after="0" w:line="240" w:lineRule="atLeast"/>
        <w:ind w:left="0"/>
        <w:jc w:val="both"/>
        <w:rPr>
          <w:b/>
          <w:bCs/>
          <w:lang w:eastAsia="tr-TR"/>
        </w:rPr>
      </w:pPr>
    </w:p>
    <w:p w:rsidR="000F7206" w:rsidRPr="00D94E85" w:rsidRDefault="000F7206" w:rsidP="00A703D4">
      <w:pPr>
        <w:spacing w:after="0" w:line="240" w:lineRule="atLeast"/>
        <w:jc w:val="both"/>
        <w:rPr>
          <w:b/>
          <w:bCs/>
          <w:lang w:eastAsia="tr-TR"/>
        </w:rPr>
      </w:pPr>
    </w:p>
    <w:p w:rsidR="000F7206" w:rsidRPr="00D94E85" w:rsidRDefault="000F7206" w:rsidP="00A703D4">
      <w:pPr>
        <w:pStyle w:val="ListParagraph"/>
        <w:numPr>
          <w:ilvl w:val="0"/>
          <w:numId w:val="1"/>
        </w:numPr>
        <w:spacing w:after="0" w:line="240" w:lineRule="atLeast"/>
        <w:ind w:left="0"/>
        <w:jc w:val="both"/>
      </w:pPr>
      <w:r w:rsidRPr="00D94E85">
        <w:t>İslam dininin başlıca İnanç konularını (İmanın 6 şartını) yazınız?</w:t>
      </w:r>
    </w:p>
    <w:p w:rsidR="000F7206" w:rsidRDefault="000F7206" w:rsidP="00A703D4">
      <w:pPr>
        <w:spacing w:after="0" w:line="240" w:lineRule="atLeast"/>
        <w:jc w:val="both"/>
      </w:pPr>
    </w:p>
    <w:p w:rsidR="000F7206" w:rsidRDefault="000F7206" w:rsidP="00A703D4">
      <w:pPr>
        <w:spacing w:after="0" w:line="240" w:lineRule="atLeast"/>
        <w:jc w:val="both"/>
      </w:pPr>
    </w:p>
    <w:p w:rsidR="000F7206" w:rsidRPr="00D94E85" w:rsidRDefault="000F7206" w:rsidP="00A703D4">
      <w:pPr>
        <w:spacing w:after="0" w:line="240" w:lineRule="atLeast"/>
        <w:jc w:val="both"/>
      </w:pPr>
    </w:p>
    <w:p w:rsidR="000F7206" w:rsidRDefault="000F7206" w:rsidP="00A703D4">
      <w:pPr>
        <w:pStyle w:val="ListParagraph"/>
        <w:numPr>
          <w:ilvl w:val="0"/>
          <w:numId w:val="1"/>
        </w:numPr>
        <w:spacing w:after="0" w:line="240" w:lineRule="atLeast"/>
        <w:ind w:left="0"/>
        <w:jc w:val="both"/>
      </w:pPr>
      <w:r>
        <w:t>Kuran-ı Kerim  belli başlı hangi  konulardan bahsetmektedir?</w:t>
      </w:r>
    </w:p>
    <w:p w:rsidR="000F7206" w:rsidRDefault="000F7206" w:rsidP="00A703D4">
      <w:pPr>
        <w:spacing w:after="0" w:line="240" w:lineRule="atLeast"/>
        <w:jc w:val="both"/>
      </w:pPr>
    </w:p>
    <w:p w:rsidR="000F7206" w:rsidRDefault="000F7206" w:rsidP="00A703D4">
      <w:pPr>
        <w:spacing w:after="0" w:line="240" w:lineRule="atLeast"/>
        <w:jc w:val="both"/>
      </w:pPr>
    </w:p>
    <w:p w:rsidR="000F7206" w:rsidRDefault="000F7206" w:rsidP="00A703D4">
      <w:pPr>
        <w:spacing w:after="0" w:line="240" w:lineRule="atLeast"/>
        <w:jc w:val="both"/>
      </w:pPr>
    </w:p>
    <w:p w:rsidR="000F7206" w:rsidRDefault="000F7206" w:rsidP="00A703D4">
      <w:pPr>
        <w:spacing w:after="0" w:line="240" w:lineRule="atLeast"/>
        <w:jc w:val="both"/>
      </w:pPr>
    </w:p>
    <w:p w:rsidR="000F7206" w:rsidRPr="00D94E85" w:rsidRDefault="000F7206" w:rsidP="00A703D4">
      <w:pPr>
        <w:pStyle w:val="ListParagraph"/>
        <w:numPr>
          <w:ilvl w:val="0"/>
          <w:numId w:val="1"/>
        </w:numPr>
        <w:spacing w:after="0" w:line="240" w:lineRule="atLeast"/>
        <w:ind w:left="0" w:right="-142"/>
        <w:jc w:val="both"/>
      </w:pPr>
      <w:r>
        <w:t>Kuran-ı Kerim ve sünnet hakkında bilgi edinmenin ve bunları hayatımıza yansıtmanın önemi nedir,kısaca açıklayınız ?</w:t>
      </w:r>
    </w:p>
    <w:p w:rsidR="000F7206" w:rsidRPr="00D94E85" w:rsidRDefault="000F7206" w:rsidP="00D8557F">
      <w:pPr>
        <w:spacing w:after="0" w:line="240" w:lineRule="atLeast"/>
        <w:jc w:val="both"/>
        <w:rPr>
          <w:b/>
          <w:bCs/>
          <w:lang w:eastAsia="tr-TR"/>
        </w:rPr>
      </w:pPr>
      <w:r w:rsidRPr="00766516">
        <w:rPr>
          <w:b/>
          <w:bCs/>
          <w:lang w:eastAsia="tr-TR"/>
        </w:rPr>
        <w:t>www.sorubak.com</w:t>
      </w:r>
    </w:p>
    <w:sectPr w:rsidR="000F7206" w:rsidRPr="00D94E85" w:rsidSect="00A703D4">
      <w:headerReference w:type="default" r:id="rId7"/>
      <w:footerReference w:type="default" r:id="rId8"/>
      <w:pgSz w:w="11906" w:h="16838"/>
      <w:pgMar w:top="675" w:right="849" w:bottom="568" w:left="709" w:header="426" w:footer="5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206" w:rsidRDefault="000F7206" w:rsidP="00D8557F">
      <w:pPr>
        <w:spacing w:after="0" w:line="240" w:lineRule="auto"/>
      </w:pPr>
      <w:r>
        <w:separator/>
      </w:r>
    </w:p>
  </w:endnote>
  <w:endnote w:type="continuationSeparator" w:id="0">
    <w:p w:rsidR="000F7206" w:rsidRDefault="000F7206" w:rsidP="00D85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206" w:rsidRPr="008A4363" w:rsidRDefault="000F7206" w:rsidP="00C73343">
    <w:pPr>
      <w:tabs>
        <w:tab w:val="left" w:pos="0"/>
      </w:tabs>
      <w:ind w:left="142"/>
      <w:rPr>
        <w:rFonts w:ascii="Comic Sans MS" w:hAnsi="Comic Sans MS" w:cs="Comic Sans MS"/>
        <w:b/>
        <w:bCs/>
      </w:rPr>
    </w:pPr>
    <w:r>
      <w:t xml:space="preserve">                      </w:t>
    </w:r>
  </w:p>
  <w:p w:rsidR="000F7206" w:rsidRPr="00C73343" w:rsidRDefault="000F7206">
    <w:pPr>
      <w:pStyle w:val="Footer"/>
      <w:rPr>
        <w:rFonts w:ascii="Comic Sans MS" w:hAnsi="Comic Sans MS" w:cs="Comic Sans MS"/>
      </w:rPr>
    </w:pPr>
    <w:r>
      <w:t xml:space="preserve">    </w:t>
    </w:r>
    <w:r w:rsidRPr="00C73343">
      <w:rPr>
        <w:rFonts w:ascii="Comic Sans MS" w:hAnsi="Comic Sans MS" w:cs="Comic Sans MS"/>
      </w:rPr>
      <w:t>NOT:Sınav süresi 30 dakikadır.Başarılar dilerim.</w:t>
    </w:r>
    <w:r>
      <w:rPr>
        <w:rFonts w:ascii="Comic Sans MS" w:hAnsi="Comic Sans MS" w:cs="Comic Sans MS"/>
      </w:rPr>
      <w:t xml:space="preserve">                                          </w:t>
    </w:r>
    <w:r w:rsidRPr="00C73343">
      <w:rPr>
        <w:rFonts w:ascii="Comic Sans MS" w:hAnsi="Comic Sans MS" w:cs="Comic Sans MS"/>
      </w:rPr>
      <w:t>ABBAS YİĞİT</w:t>
    </w:r>
  </w:p>
  <w:p w:rsidR="000F7206" w:rsidRPr="00D8557F" w:rsidRDefault="000F7206">
    <w:pPr>
      <w:pStyle w:val="Footer"/>
      <w:rPr>
        <w:rFonts w:ascii="Comic Sans MS" w:hAnsi="Comic Sans MS" w:cs="Comic Sans MS"/>
      </w:rPr>
    </w:pPr>
    <w:r w:rsidRPr="00D8557F">
      <w:rPr>
        <w:rFonts w:ascii="Comic Sans MS" w:hAnsi="Comic Sans MS" w:cs="Comic Sans MS"/>
      </w:rPr>
      <w:t xml:space="preserve">                                                                                        </w:t>
    </w:r>
    <w:r>
      <w:rPr>
        <w:rFonts w:ascii="Comic Sans MS" w:hAnsi="Comic Sans MS" w:cs="Comic Sans MS"/>
      </w:rPr>
      <w:t xml:space="preserve">                         </w:t>
    </w:r>
    <w:r w:rsidRPr="00D8557F">
      <w:rPr>
        <w:rFonts w:ascii="Comic Sans MS" w:hAnsi="Comic Sans MS" w:cs="Comic Sans MS"/>
      </w:rPr>
      <w:t xml:space="preserve">   DİKAB ÖĞRETMENİ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206" w:rsidRDefault="000F7206" w:rsidP="00D8557F">
      <w:pPr>
        <w:spacing w:after="0" w:line="240" w:lineRule="auto"/>
      </w:pPr>
      <w:r>
        <w:separator/>
      </w:r>
    </w:p>
  </w:footnote>
  <w:footnote w:type="continuationSeparator" w:id="0">
    <w:p w:rsidR="000F7206" w:rsidRDefault="000F7206" w:rsidP="00D85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206" w:rsidRDefault="000F7206" w:rsidP="00A703D4">
    <w:pPr>
      <w:pStyle w:val="Header"/>
    </w:pPr>
    <w:r>
      <w:t xml:space="preserve">                                                                                    A GRUBU                                                            Tarih:……./……../2015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2241"/>
    <w:multiLevelType w:val="hybridMultilevel"/>
    <w:tmpl w:val="30CA344E"/>
    <w:lvl w:ilvl="0" w:tplc="134801D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57F"/>
    <w:rsid w:val="000F7206"/>
    <w:rsid w:val="002D2F2B"/>
    <w:rsid w:val="006D0A1C"/>
    <w:rsid w:val="00766516"/>
    <w:rsid w:val="008A4363"/>
    <w:rsid w:val="008E5564"/>
    <w:rsid w:val="0094180A"/>
    <w:rsid w:val="00975110"/>
    <w:rsid w:val="00987AAB"/>
    <w:rsid w:val="009C5D3F"/>
    <w:rsid w:val="00A703D4"/>
    <w:rsid w:val="00AE7CCA"/>
    <w:rsid w:val="00C4396C"/>
    <w:rsid w:val="00C73343"/>
    <w:rsid w:val="00D8557F"/>
    <w:rsid w:val="00D94E85"/>
    <w:rsid w:val="00DC3A06"/>
    <w:rsid w:val="00E7740D"/>
    <w:rsid w:val="00FA2B23"/>
    <w:rsid w:val="00FE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57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557F"/>
    <w:pPr>
      <w:ind w:left="720"/>
    </w:pPr>
  </w:style>
  <w:style w:type="paragraph" w:styleId="Header">
    <w:name w:val="header"/>
    <w:basedOn w:val="Normal"/>
    <w:link w:val="HeaderChar"/>
    <w:uiPriority w:val="99"/>
    <w:rsid w:val="00D85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557F"/>
  </w:style>
  <w:style w:type="paragraph" w:styleId="Footer">
    <w:name w:val="footer"/>
    <w:basedOn w:val="Normal"/>
    <w:link w:val="FooterChar"/>
    <w:uiPriority w:val="99"/>
    <w:semiHidden/>
    <w:rsid w:val="00D85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55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1</Pages>
  <Words>301</Words>
  <Characters>1717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ABBAS_YİĞİT</dc:creator>
  <cp:keywords>www.sorubak.com</cp:keywords>
  <dc:description>www.sorubak.com</dc:description>
  <cp:lastModifiedBy>edanur</cp:lastModifiedBy>
  <cp:revision>7</cp:revision>
  <dcterms:created xsi:type="dcterms:W3CDTF">2015-03-28T15:40:00Z</dcterms:created>
  <dcterms:modified xsi:type="dcterms:W3CDTF">2015-03-30T20:00:00Z</dcterms:modified>
  <cp:category>www.sorubak.com</cp:category>
  <cp:contentType>www.sorubak.com</cp:contentType>
  <cp:contentStatus>www.sorubak.com</cp:contentStatus>
</cp:coreProperties>
</file>