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225" w:rsidRDefault="00604225" w:rsidP="004864B4">
      <w:pPr>
        <w:pStyle w:val="NoSpacing"/>
        <w:jc w:val="center"/>
        <w:rPr>
          <w:rFonts w:ascii="Comic Sans MS" w:hAnsi="Comic Sans MS"/>
          <w:sz w:val="16"/>
          <w:szCs w:val="16"/>
        </w:rPr>
      </w:pPr>
      <w:r>
        <w:rPr>
          <w:rFonts w:ascii="Comic Sans MS" w:hAnsi="Comic Sans MS"/>
          <w:sz w:val="16"/>
          <w:szCs w:val="16"/>
        </w:rPr>
        <w:t>AAAAAAAAAAAAAAAAAAAAAAAAAAAAAAAAAAAA</w:t>
      </w:r>
    </w:p>
    <w:p w:rsidR="00604225" w:rsidRPr="004A15A5" w:rsidRDefault="00604225" w:rsidP="004864B4">
      <w:pPr>
        <w:pStyle w:val="NoSpacing"/>
        <w:jc w:val="center"/>
        <w:rPr>
          <w:rFonts w:ascii="Comic Sans MS" w:hAnsi="Comic Sans MS"/>
          <w:sz w:val="16"/>
          <w:szCs w:val="16"/>
        </w:rPr>
      </w:pPr>
      <w:r w:rsidRPr="004A15A5">
        <w:rPr>
          <w:rFonts w:ascii="Comic Sans MS" w:hAnsi="Comic Sans MS"/>
          <w:sz w:val="16"/>
          <w:szCs w:val="16"/>
        </w:rPr>
        <w:t xml:space="preserve">BUCA IŞILAY SAYGIN G.S. ANADOLU LİSESİ </w:t>
      </w:r>
      <w:r>
        <w:rPr>
          <w:rFonts w:ascii="Comic Sans MS" w:hAnsi="Comic Sans MS"/>
          <w:sz w:val="16"/>
          <w:szCs w:val="16"/>
        </w:rPr>
        <w:t xml:space="preserve">2015-2016 </w:t>
      </w:r>
      <w:r w:rsidRPr="004A15A5">
        <w:rPr>
          <w:rFonts w:ascii="Comic Sans MS" w:hAnsi="Comic Sans MS"/>
          <w:sz w:val="16"/>
          <w:szCs w:val="16"/>
        </w:rPr>
        <w:t xml:space="preserve"> ÖĞRETİM YILI</w:t>
      </w:r>
    </w:p>
    <w:p w:rsidR="00604225" w:rsidRPr="004A15A5" w:rsidRDefault="00604225" w:rsidP="004864B4">
      <w:pPr>
        <w:pStyle w:val="NoSpacing"/>
        <w:jc w:val="center"/>
        <w:rPr>
          <w:rFonts w:ascii="Comic Sans MS" w:hAnsi="Comic Sans MS"/>
          <w:sz w:val="16"/>
          <w:szCs w:val="16"/>
        </w:rPr>
      </w:pPr>
      <w:r>
        <w:rPr>
          <w:rFonts w:ascii="Comic Sans MS" w:hAnsi="Comic Sans MS"/>
          <w:sz w:val="16"/>
          <w:szCs w:val="16"/>
        </w:rPr>
        <w:t>TÜRK EDEBİYATI  DERSİ 9</w:t>
      </w:r>
      <w:r w:rsidRPr="004A15A5">
        <w:rPr>
          <w:rFonts w:ascii="Comic Sans MS" w:hAnsi="Comic Sans MS"/>
          <w:sz w:val="16"/>
          <w:szCs w:val="16"/>
        </w:rPr>
        <w:t>.SINIF  1. DÖNEM 1. YAZILI YOKLAMA SORULARI</w:t>
      </w:r>
    </w:p>
    <w:p w:rsidR="00604225" w:rsidRPr="004A15A5" w:rsidRDefault="00604225" w:rsidP="004864B4">
      <w:pPr>
        <w:pStyle w:val="NoSpacing"/>
        <w:rPr>
          <w:rFonts w:ascii="Comic Sans MS" w:hAnsi="Comic Sans MS"/>
          <w:sz w:val="16"/>
          <w:szCs w:val="16"/>
        </w:rPr>
      </w:pPr>
      <w:r w:rsidRPr="004A15A5">
        <w:rPr>
          <w:rFonts w:ascii="Comic Sans MS" w:hAnsi="Comic Sans MS"/>
          <w:sz w:val="16"/>
          <w:szCs w:val="16"/>
        </w:rPr>
        <w:t>AD-SOYAD :</w:t>
      </w:r>
      <w:r>
        <w:rPr>
          <w:rFonts w:ascii="Comic Sans MS" w:hAnsi="Comic Sans MS"/>
          <w:sz w:val="16"/>
          <w:szCs w:val="16"/>
        </w:rPr>
        <w:t>....................................................</w:t>
      </w:r>
      <w:r w:rsidRPr="004A15A5">
        <w:rPr>
          <w:rFonts w:ascii="Comic Sans MS" w:hAnsi="Comic Sans MS"/>
          <w:sz w:val="16"/>
          <w:szCs w:val="16"/>
        </w:rPr>
        <w:t xml:space="preserve"> SINIF-NUMARA :</w:t>
      </w:r>
      <w:r>
        <w:rPr>
          <w:rFonts w:ascii="Comic Sans MS" w:hAnsi="Comic Sans MS"/>
          <w:sz w:val="16"/>
          <w:szCs w:val="16"/>
        </w:rPr>
        <w:t>..............................................</w:t>
      </w:r>
      <w:r w:rsidRPr="004A15A5">
        <w:rPr>
          <w:rFonts w:ascii="Comic Sans MS" w:hAnsi="Comic Sans MS"/>
          <w:sz w:val="16"/>
          <w:szCs w:val="16"/>
        </w:rPr>
        <w:tab/>
        <w:t xml:space="preserve">        ALINAN PUAN :</w:t>
      </w:r>
    </w:p>
    <w:p w:rsidR="00604225" w:rsidRPr="004A15A5" w:rsidRDefault="00604225" w:rsidP="004864B4">
      <w:pPr>
        <w:pStyle w:val="NoSpacing"/>
        <w:rPr>
          <w:rFonts w:ascii="Comic Sans MS" w:hAnsi="Comic Sans MS"/>
          <w:sz w:val="16"/>
          <w:szCs w:val="16"/>
        </w:rPr>
      </w:pPr>
      <w:r w:rsidRPr="004A15A5">
        <w:rPr>
          <w:rFonts w:ascii="Comic Sans MS" w:hAnsi="Comic Sans MS"/>
          <w:sz w:val="16"/>
          <w:szCs w:val="16"/>
        </w:rPr>
        <w:t>SORULAR:</w:t>
      </w:r>
    </w:p>
    <w:p w:rsidR="00604225" w:rsidRPr="00413859" w:rsidRDefault="00604225" w:rsidP="004864B4">
      <w:pPr>
        <w:pStyle w:val="NoSpacing"/>
        <w:rPr>
          <w:rFonts w:ascii="Comic Sans MS" w:hAnsi="Comic Sans MS"/>
          <w:b/>
          <w:sz w:val="18"/>
          <w:szCs w:val="18"/>
        </w:rPr>
      </w:pPr>
      <w:r w:rsidRPr="00413859">
        <w:rPr>
          <w:rFonts w:ascii="Comic Sans MS" w:hAnsi="Comic Sans MS"/>
          <w:b/>
          <w:sz w:val="18"/>
          <w:szCs w:val="18"/>
        </w:rPr>
        <w:t>S1) Aşağıdaki metinde boş bırakılan yerlere uygun kelimeler getirerek tamamlayınız.20 puan.</w:t>
      </w:r>
    </w:p>
    <w:p w:rsidR="00604225" w:rsidRPr="004D2B6D" w:rsidRDefault="00604225" w:rsidP="00C070A5">
      <w:pPr>
        <w:pStyle w:val="NoSpacing"/>
        <w:rPr>
          <w:rFonts w:ascii="Comic Sans MS" w:hAnsi="Comic Sans MS"/>
          <w:sz w:val="16"/>
          <w:szCs w:val="16"/>
        </w:rPr>
      </w:pPr>
      <w:r>
        <w:rPr>
          <w:rFonts w:ascii="Comic Sans MS" w:hAnsi="Comic Sans MS"/>
          <w:sz w:val="16"/>
          <w:szCs w:val="16"/>
        </w:rPr>
        <w:t xml:space="preserve">a) Güzel </w:t>
      </w:r>
      <w:r w:rsidRPr="004D2B6D">
        <w:rPr>
          <w:rFonts w:ascii="Comic Sans MS" w:hAnsi="Comic Sans MS"/>
          <w:sz w:val="16"/>
          <w:szCs w:val="16"/>
        </w:rPr>
        <w:t>sanatlar seçtikleri anlatım yolları bakımından  ……………………</w:t>
      </w:r>
      <w:r>
        <w:rPr>
          <w:rFonts w:ascii="Comic Sans MS" w:hAnsi="Comic Sans MS"/>
          <w:sz w:val="16"/>
          <w:szCs w:val="16"/>
        </w:rPr>
        <w:t>………</w:t>
      </w:r>
      <w:r w:rsidRPr="004D2B6D">
        <w:rPr>
          <w:rFonts w:ascii="Comic Sans MS" w:hAnsi="Comic Sans MS"/>
          <w:sz w:val="16"/>
          <w:szCs w:val="16"/>
        </w:rPr>
        <w:t>sanatlar,………………………</w:t>
      </w:r>
      <w:r>
        <w:rPr>
          <w:rFonts w:ascii="Comic Sans MS" w:hAnsi="Comic Sans MS"/>
          <w:sz w:val="16"/>
          <w:szCs w:val="16"/>
        </w:rPr>
        <w:t>……………….</w:t>
      </w:r>
      <w:r w:rsidRPr="004D2B6D">
        <w:rPr>
          <w:rFonts w:ascii="Comic Sans MS" w:hAnsi="Comic Sans MS"/>
          <w:sz w:val="16"/>
          <w:szCs w:val="16"/>
        </w:rPr>
        <w:t>sanatlar ve ……………</w:t>
      </w:r>
      <w:r>
        <w:rPr>
          <w:rFonts w:ascii="Comic Sans MS" w:hAnsi="Comic Sans MS"/>
          <w:sz w:val="16"/>
          <w:szCs w:val="16"/>
        </w:rPr>
        <w:t>…………………………….</w:t>
      </w:r>
    </w:p>
    <w:p w:rsidR="00604225" w:rsidRPr="004D2B6D" w:rsidRDefault="00604225" w:rsidP="00C070A5">
      <w:pPr>
        <w:pStyle w:val="NoSpacing"/>
        <w:rPr>
          <w:rFonts w:ascii="Comic Sans MS" w:hAnsi="Comic Sans MS"/>
          <w:sz w:val="16"/>
          <w:szCs w:val="16"/>
        </w:rPr>
      </w:pPr>
      <w:r w:rsidRPr="004D2B6D">
        <w:rPr>
          <w:rFonts w:ascii="Comic Sans MS" w:hAnsi="Comic Sans MS"/>
          <w:sz w:val="16"/>
          <w:szCs w:val="16"/>
        </w:rPr>
        <w:t>sanatlar olarak sınıflandırılır.</w:t>
      </w:r>
    </w:p>
    <w:p w:rsidR="00604225" w:rsidRPr="004D2B6D" w:rsidRDefault="00604225" w:rsidP="00C070A5">
      <w:pPr>
        <w:pStyle w:val="NoSpacing"/>
        <w:rPr>
          <w:rFonts w:ascii="Comic Sans MS" w:hAnsi="Comic Sans MS"/>
          <w:sz w:val="16"/>
          <w:szCs w:val="16"/>
        </w:rPr>
      </w:pPr>
      <w:r w:rsidRPr="004D2B6D">
        <w:rPr>
          <w:rFonts w:ascii="Comic Sans MS" w:hAnsi="Comic Sans MS"/>
          <w:sz w:val="16"/>
          <w:szCs w:val="16"/>
        </w:rPr>
        <w:t>b)</w:t>
      </w:r>
      <w:r>
        <w:rPr>
          <w:rFonts w:ascii="Comic Sans MS" w:hAnsi="Comic Sans MS"/>
          <w:sz w:val="16"/>
          <w:szCs w:val="16"/>
        </w:rPr>
        <w:t>”</w:t>
      </w:r>
      <w:r w:rsidRPr="000B1926">
        <w:rPr>
          <w:rFonts w:ascii="Comic Sans MS" w:hAnsi="Comic Sans MS"/>
          <w:b/>
          <w:sz w:val="16"/>
          <w:szCs w:val="16"/>
        </w:rPr>
        <w:t>Kardır yağan üstümüzegeceden,Yağmurlu,karanlıkbir düşünceden,ormanın uğultusuyla birlikte ve dörtnala,dümdüz bir mavilikte kar yağıyor üstümüze,inceden</w:t>
      </w:r>
      <w:r>
        <w:rPr>
          <w:rFonts w:ascii="Comic Sans MS" w:hAnsi="Comic Sans MS"/>
          <w:sz w:val="16"/>
          <w:szCs w:val="16"/>
        </w:rPr>
        <w:t>“</w:t>
      </w:r>
      <w:r w:rsidRPr="004D2B6D">
        <w:rPr>
          <w:rFonts w:ascii="Comic Sans MS" w:hAnsi="Comic Sans MS"/>
          <w:sz w:val="16"/>
          <w:szCs w:val="16"/>
        </w:rPr>
        <w:t xml:space="preserve"> dizelerini bir şiirin dörtlüğü haline getiriniz.</w:t>
      </w:r>
    </w:p>
    <w:p w:rsidR="00604225" w:rsidRPr="004D2B6D" w:rsidRDefault="00604225" w:rsidP="00C070A5">
      <w:pPr>
        <w:pStyle w:val="NoSpacing"/>
        <w:rPr>
          <w:rFonts w:ascii="Comic Sans MS" w:hAnsi="Comic Sans MS"/>
          <w:sz w:val="16"/>
          <w:szCs w:val="16"/>
        </w:rPr>
      </w:pPr>
      <w:r w:rsidRPr="004D2B6D">
        <w:rPr>
          <w:rFonts w:ascii="Comic Sans MS" w:hAnsi="Comic Sans MS"/>
          <w:sz w:val="16"/>
          <w:szCs w:val="16"/>
        </w:rPr>
        <w:t>………………………………………………………………………………………………….</w:t>
      </w:r>
    </w:p>
    <w:p w:rsidR="00604225" w:rsidRPr="004D2B6D" w:rsidRDefault="00604225" w:rsidP="00C070A5">
      <w:pPr>
        <w:pStyle w:val="NoSpacing"/>
        <w:rPr>
          <w:rFonts w:ascii="Comic Sans MS" w:hAnsi="Comic Sans MS"/>
          <w:sz w:val="16"/>
          <w:szCs w:val="16"/>
        </w:rPr>
      </w:pPr>
      <w:r w:rsidRPr="004D2B6D">
        <w:rPr>
          <w:rFonts w:ascii="Comic Sans MS" w:hAnsi="Comic Sans MS"/>
          <w:sz w:val="16"/>
          <w:szCs w:val="16"/>
        </w:rPr>
        <w:t>………………………………………………………………………………………………….</w:t>
      </w:r>
    </w:p>
    <w:p w:rsidR="00604225" w:rsidRPr="004D2B6D" w:rsidRDefault="00604225" w:rsidP="00C070A5">
      <w:pPr>
        <w:pStyle w:val="NoSpacing"/>
        <w:rPr>
          <w:rFonts w:ascii="Comic Sans MS" w:hAnsi="Comic Sans MS"/>
          <w:sz w:val="16"/>
          <w:szCs w:val="16"/>
        </w:rPr>
      </w:pPr>
      <w:r w:rsidRPr="004D2B6D">
        <w:rPr>
          <w:rFonts w:ascii="Comic Sans MS" w:hAnsi="Comic Sans MS"/>
          <w:sz w:val="16"/>
          <w:szCs w:val="16"/>
        </w:rPr>
        <w:t>………………………………………………………………………………………………….</w:t>
      </w:r>
    </w:p>
    <w:p w:rsidR="00604225" w:rsidRPr="004D2B6D" w:rsidRDefault="00604225" w:rsidP="00C070A5">
      <w:pPr>
        <w:pStyle w:val="NoSpacing"/>
        <w:rPr>
          <w:rFonts w:ascii="Comic Sans MS" w:hAnsi="Comic Sans MS"/>
          <w:sz w:val="16"/>
          <w:szCs w:val="16"/>
        </w:rPr>
      </w:pPr>
      <w:r w:rsidRPr="004D2B6D">
        <w:rPr>
          <w:rFonts w:ascii="Comic Sans MS" w:hAnsi="Comic Sans MS"/>
          <w:sz w:val="16"/>
          <w:szCs w:val="16"/>
        </w:rPr>
        <w:t>………………………………………………………………………………………………….</w:t>
      </w:r>
    </w:p>
    <w:p w:rsidR="00604225" w:rsidRPr="004D2B6D" w:rsidRDefault="00604225" w:rsidP="00C070A5">
      <w:pPr>
        <w:pStyle w:val="NoSpacing"/>
        <w:rPr>
          <w:rFonts w:ascii="Comic Sans MS" w:hAnsi="Comic Sans MS"/>
          <w:sz w:val="16"/>
          <w:szCs w:val="16"/>
        </w:rPr>
      </w:pPr>
      <w:r w:rsidRPr="004D2B6D">
        <w:rPr>
          <w:rFonts w:ascii="Comic Sans MS" w:hAnsi="Comic Sans MS"/>
          <w:sz w:val="16"/>
          <w:szCs w:val="16"/>
        </w:rPr>
        <w:t>c) “ Yüksek uygarlığın merdiveni sanattır.” …………………………..’ün bu sözünde sanatın toplum üzerindeki etkisi vurgulanmıştır.</w:t>
      </w:r>
    </w:p>
    <w:p w:rsidR="00604225" w:rsidRDefault="00604225" w:rsidP="00C070A5">
      <w:pPr>
        <w:pStyle w:val="NoSpacing"/>
        <w:rPr>
          <w:rFonts w:ascii="Comic Sans MS" w:hAnsi="Comic Sans MS"/>
          <w:sz w:val="16"/>
          <w:szCs w:val="16"/>
        </w:rPr>
      </w:pPr>
      <w:r w:rsidRPr="004D2B6D">
        <w:rPr>
          <w:rFonts w:ascii="Comic Sans MS" w:hAnsi="Comic Sans MS"/>
          <w:sz w:val="16"/>
          <w:szCs w:val="16"/>
        </w:rPr>
        <w:t>d)</w:t>
      </w:r>
      <w:r>
        <w:rPr>
          <w:rFonts w:ascii="Comic Sans MS" w:hAnsi="Comic Sans MS"/>
          <w:sz w:val="16"/>
          <w:szCs w:val="16"/>
        </w:rPr>
        <w:t xml:space="preserve">Resim  sanatının malzemesi </w:t>
      </w:r>
      <w:r w:rsidRPr="006C0170">
        <w:rPr>
          <w:rFonts w:ascii="Comic Sans MS" w:hAnsi="Comic Sans MS"/>
          <w:b/>
          <w:sz w:val="16"/>
          <w:szCs w:val="16"/>
        </w:rPr>
        <w:t>fırça, boya,tuval;</w:t>
      </w:r>
      <w:r>
        <w:rPr>
          <w:rFonts w:ascii="Comic Sans MS" w:hAnsi="Comic Sans MS"/>
          <w:sz w:val="16"/>
          <w:szCs w:val="16"/>
        </w:rPr>
        <w:t xml:space="preserve">  edebiyatın malzemesi ;………………………………………………………Müzik sanatının malzemesi ise …………..</w:t>
      </w:r>
    </w:p>
    <w:p w:rsidR="00604225" w:rsidRDefault="00604225" w:rsidP="00C070A5">
      <w:pPr>
        <w:pStyle w:val="NoSpacing"/>
        <w:rPr>
          <w:rFonts w:ascii="Comic Sans MS" w:hAnsi="Comic Sans MS"/>
          <w:sz w:val="16"/>
          <w:szCs w:val="16"/>
        </w:rPr>
      </w:pPr>
      <w:r>
        <w:rPr>
          <w:rFonts w:ascii="Comic Sans MS" w:hAnsi="Comic Sans MS"/>
          <w:sz w:val="16"/>
          <w:szCs w:val="16"/>
        </w:rPr>
        <w:t>……………………………………………………………dir.</w:t>
      </w:r>
    </w:p>
    <w:p w:rsidR="00604225" w:rsidRDefault="00604225" w:rsidP="00C070A5">
      <w:pPr>
        <w:pStyle w:val="NoSpacing"/>
        <w:rPr>
          <w:rFonts w:ascii="Comic Sans MS" w:hAnsi="Comic Sans MS"/>
          <w:sz w:val="16"/>
          <w:szCs w:val="16"/>
        </w:rPr>
      </w:pPr>
      <w:r>
        <w:rPr>
          <w:rFonts w:ascii="Comic Sans MS" w:hAnsi="Comic Sans MS"/>
          <w:sz w:val="16"/>
          <w:szCs w:val="16"/>
        </w:rPr>
        <w:t>e) ………………………………………………..eserleri, dilin belli bir yer ve anda donmuş şekilleridir. Bu bakımdan onların abidelerden farkları yoktur. Kütüphaneler  ………………abidelerini toplayan müzelerdir.</w:t>
      </w:r>
    </w:p>
    <w:p w:rsidR="00604225" w:rsidRPr="004D2B6D" w:rsidRDefault="00604225" w:rsidP="00C070A5">
      <w:pPr>
        <w:pStyle w:val="NoSpacing"/>
        <w:rPr>
          <w:rFonts w:ascii="Comic Sans MS" w:hAnsi="Comic Sans MS"/>
          <w:sz w:val="16"/>
          <w:szCs w:val="16"/>
        </w:rPr>
      </w:pPr>
      <w:r>
        <w:rPr>
          <w:rFonts w:ascii="Comic Sans MS" w:hAnsi="Comic Sans MS"/>
          <w:sz w:val="16"/>
          <w:szCs w:val="16"/>
        </w:rPr>
        <w:t>f)Edebi  metinler; …………………. ve …………………. dile getiren metinler ve  ……………….çevresinde oluşan metinler olarak temel de ikiye ayrılır.</w:t>
      </w:r>
    </w:p>
    <w:p w:rsidR="00604225" w:rsidRDefault="00604225" w:rsidP="00F50D46">
      <w:pPr>
        <w:pStyle w:val="NoSpacing"/>
        <w:rPr>
          <w:rFonts w:ascii="Comic Sans MS" w:hAnsi="Comic Sans MS"/>
          <w:sz w:val="18"/>
          <w:szCs w:val="18"/>
        </w:rPr>
      </w:pPr>
      <w:r w:rsidRPr="00F50D46">
        <w:rPr>
          <w:rFonts w:ascii="Comic Sans MS" w:hAnsi="Comic Sans MS"/>
          <w:sz w:val="18"/>
          <w:szCs w:val="18"/>
        </w:rPr>
        <w:t>g) Yazarın dili ve deneyimi, okurun dil ve deneyimi ortak dil ve deneyim olarak  ………………………dili oluşturur.</w:t>
      </w:r>
    </w:p>
    <w:p w:rsidR="00604225" w:rsidRDefault="00604225" w:rsidP="00F50D46">
      <w:pPr>
        <w:pStyle w:val="NoSpacing"/>
        <w:rPr>
          <w:rFonts w:ascii="Comic Sans MS" w:hAnsi="Comic Sans MS"/>
          <w:sz w:val="18"/>
          <w:szCs w:val="18"/>
        </w:rPr>
      </w:pPr>
      <w:r>
        <w:rPr>
          <w:rFonts w:ascii="Comic Sans MS" w:hAnsi="Comic Sans MS"/>
          <w:sz w:val="18"/>
          <w:szCs w:val="18"/>
        </w:rPr>
        <w:t>h) ……………………..î metinler, yazıldığı dönemin özelliklerinden ve o dönemdeki her türlü gerçeklikten belirli ölçüler içerisinde yararlanırlar.</w:t>
      </w:r>
    </w:p>
    <w:p w:rsidR="00604225" w:rsidRDefault="00604225" w:rsidP="00F50D46">
      <w:pPr>
        <w:pStyle w:val="NoSpacing"/>
        <w:rPr>
          <w:rFonts w:ascii="Comic Sans MS" w:hAnsi="Comic Sans MS"/>
          <w:sz w:val="18"/>
          <w:szCs w:val="18"/>
        </w:rPr>
      </w:pPr>
      <w:r>
        <w:rPr>
          <w:rFonts w:ascii="Comic Sans MS" w:hAnsi="Comic Sans MS"/>
          <w:sz w:val="18"/>
          <w:szCs w:val="18"/>
        </w:rPr>
        <w:t xml:space="preserve">i)İnsanların iletişim kurmak, kendilerini ifade etmek amacıyla bir araya getirdikleri sözlü ve yazılı cümleler topluluğuna </w:t>
      </w:r>
    </w:p>
    <w:p w:rsidR="00604225" w:rsidRPr="00F50D46" w:rsidRDefault="00604225" w:rsidP="00F50D46">
      <w:pPr>
        <w:pStyle w:val="NoSpacing"/>
        <w:rPr>
          <w:rFonts w:ascii="Comic Sans MS" w:hAnsi="Comic Sans MS"/>
          <w:sz w:val="18"/>
          <w:szCs w:val="18"/>
        </w:rPr>
      </w:pPr>
      <w:r>
        <w:rPr>
          <w:rFonts w:ascii="Comic Sans MS" w:hAnsi="Comic Sans MS"/>
          <w:sz w:val="18"/>
          <w:szCs w:val="18"/>
        </w:rPr>
        <w:t>……………………………………denir.</w:t>
      </w:r>
    </w:p>
    <w:p w:rsidR="00604225" w:rsidRPr="00A66D99" w:rsidRDefault="00604225" w:rsidP="004864B4">
      <w:pPr>
        <w:pStyle w:val="NoSpacing"/>
        <w:rPr>
          <w:rFonts w:ascii="Comic Sans MS" w:hAnsi="Comic Sans MS"/>
          <w:b/>
          <w:sz w:val="16"/>
          <w:szCs w:val="16"/>
        </w:rPr>
      </w:pPr>
      <w:r w:rsidRPr="00A66D99">
        <w:rPr>
          <w:rFonts w:ascii="Comic Sans MS" w:hAnsi="Comic Sans MS"/>
          <w:sz w:val="16"/>
          <w:szCs w:val="16"/>
        </w:rPr>
        <w:t>S2)-</w:t>
      </w:r>
      <w:r w:rsidRPr="00A66D99">
        <w:rPr>
          <w:rFonts w:ascii="Comic Sans MS" w:hAnsi="Comic Sans MS"/>
          <w:b/>
          <w:sz w:val="16"/>
          <w:szCs w:val="16"/>
        </w:rPr>
        <w:t>Aşağıdaki ifadeler doğru ise cümlenin sonuna  ( D ) Yanlışsa ( Y ) yazınız. 20 puan</w:t>
      </w:r>
    </w:p>
    <w:p w:rsidR="00604225" w:rsidRPr="00A66D99" w:rsidRDefault="00604225" w:rsidP="004864B4">
      <w:pPr>
        <w:pStyle w:val="NoSpacing"/>
        <w:rPr>
          <w:rFonts w:ascii="Comic Sans MS" w:hAnsi="Comic Sans MS"/>
          <w:sz w:val="16"/>
          <w:szCs w:val="16"/>
        </w:rPr>
      </w:pPr>
      <w:r w:rsidRPr="00A66D99">
        <w:rPr>
          <w:rFonts w:ascii="Comic Sans MS" w:hAnsi="Comic Sans MS"/>
          <w:sz w:val="16"/>
          <w:szCs w:val="16"/>
        </w:rPr>
        <w:t>a)Öğretici,açıklayıcı yazılar sanatsal  yazılar kadar okura hitap etmek zorunda değildir.  (    )</w:t>
      </w:r>
    </w:p>
    <w:p w:rsidR="00604225" w:rsidRPr="00A66D99" w:rsidRDefault="00604225" w:rsidP="004864B4">
      <w:pPr>
        <w:pStyle w:val="NoSpacing"/>
        <w:rPr>
          <w:rFonts w:ascii="Comic Sans MS" w:hAnsi="Comic Sans MS"/>
          <w:sz w:val="16"/>
          <w:szCs w:val="16"/>
        </w:rPr>
      </w:pPr>
      <w:r w:rsidRPr="00A66D99">
        <w:rPr>
          <w:rFonts w:ascii="Comic Sans MS" w:hAnsi="Comic Sans MS"/>
          <w:sz w:val="16"/>
          <w:szCs w:val="16"/>
        </w:rPr>
        <w:t>b)Öğretici,açıklayıcı yazılar somut gerçeklere,sanatsal yazılar ise hayalı olaylara dayanır.(   )</w:t>
      </w:r>
    </w:p>
    <w:p w:rsidR="00604225" w:rsidRPr="00A66D99" w:rsidRDefault="00604225" w:rsidP="004864B4">
      <w:pPr>
        <w:pStyle w:val="NoSpacing"/>
        <w:rPr>
          <w:rFonts w:ascii="Comic Sans MS" w:hAnsi="Comic Sans MS"/>
          <w:sz w:val="16"/>
          <w:szCs w:val="16"/>
        </w:rPr>
      </w:pPr>
      <w:r w:rsidRPr="00A66D99">
        <w:rPr>
          <w:rFonts w:ascii="Comic Sans MS" w:hAnsi="Comic Sans MS"/>
          <w:sz w:val="16"/>
          <w:szCs w:val="16"/>
        </w:rPr>
        <w:t>c)Edebi metinler yan anlam değeri açısından zengindir. (    )</w:t>
      </w:r>
    </w:p>
    <w:p w:rsidR="00604225" w:rsidRPr="00A66D99" w:rsidRDefault="00604225" w:rsidP="004864B4">
      <w:pPr>
        <w:pStyle w:val="NoSpacing"/>
        <w:rPr>
          <w:rFonts w:ascii="Comic Sans MS" w:hAnsi="Comic Sans MS"/>
          <w:sz w:val="16"/>
          <w:szCs w:val="16"/>
        </w:rPr>
      </w:pPr>
      <w:r w:rsidRPr="00A66D99">
        <w:rPr>
          <w:rFonts w:ascii="Comic Sans MS" w:hAnsi="Comic Sans MS"/>
          <w:sz w:val="16"/>
          <w:szCs w:val="16"/>
        </w:rPr>
        <w:t>d)Sanatsal güzellik insanın yarattığı bir güzelliktir.(    )</w:t>
      </w:r>
    </w:p>
    <w:p w:rsidR="00604225" w:rsidRPr="00A66D99" w:rsidRDefault="00604225" w:rsidP="004864B4">
      <w:pPr>
        <w:pStyle w:val="NoSpacing"/>
        <w:rPr>
          <w:rFonts w:ascii="Comic Sans MS" w:hAnsi="Comic Sans MS"/>
          <w:sz w:val="16"/>
          <w:szCs w:val="16"/>
        </w:rPr>
      </w:pPr>
      <w:r w:rsidRPr="00A66D99">
        <w:rPr>
          <w:rFonts w:ascii="Comic Sans MS" w:hAnsi="Comic Sans MS"/>
          <w:sz w:val="16"/>
          <w:szCs w:val="16"/>
        </w:rPr>
        <w:t>e)Edebi metinlerin dili doğal dildir.(    )</w:t>
      </w:r>
    </w:p>
    <w:p w:rsidR="00604225" w:rsidRPr="00A66D99" w:rsidRDefault="00604225" w:rsidP="004864B4">
      <w:pPr>
        <w:pStyle w:val="NoSpacing"/>
        <w:rPr>
          <w:rFonts w:ascii="Comic Sans MS" w:hAnsi="Comic Sans MS"/>
          <w:sz w:val="16"/>
          <w:szCs w:val="16"/>
        </w:rPr>
      </w:pPr>
      <w:r w:rsidRPr="00A66D99">
        <w:rPr>
          <w:rFonts w:ascii="Comic Sans MS" w:hAnsi="Comic Sans MS"/>
          <w:sz w:val="16"/>
          <w:szCs w:val="16"/>
        </w:rPr>
        <w:t>f)Edebi metinlerde mecazlar ve yan anlamlar,sanatlı söyleyişlere pek rastlanmaz.</w:t>
      </w:r>
    </w:p>
    <w:p w:rsidR="00604225" w:rsidRPr="00A66D99" w:rsidRDefault="00604225" w:rsidP="004864B4">
      <w:pPr>
        <w:pStyle w:val="NoSpacing"/>
        <w:rPr>
          <w:rFonts w:ascii="Comic Sans MS" w:hAnsi="Comic Sans MS"/>
          <w:sz w:val="16"/>
          <w:szCs w:val="16"/>
        </w:rPr>
      </w:pPr>
      <w:r w:rsidRPr="00A66D99">
        <w:rPr>
          <w:rFonts w:ascii="Comic Sans MS" w:hAnsi="Comic Sans MS"/>
          <w:sz w:val="16"/>
          <w:szCs w:val="16"/>
        </w:rPr>
        <w:t>g)Olay çevresinde oluşan metinler makale,deneme ve sohbet söyleşi adını alır.(    )</w:t>
      </w:r>
    </w:p>
    <w:p w:rsidR="00604225" w:rsidRPr="00A66D99" w:rsidRDefault="00604225" w:rsidP="004864B4">
      <w:pPr>
        <w:pStyle w:val="NoSpacing"/>
        <w:rPr>
          <w:rFonts w:ascii="Comic Sans MS" w:hAnsi="Comic Sans MS"/>
          <w:sz w:val="16"/>
          <w:szCs w:val="16"/>
        </w:rPr>
      </w:pPr>
      <w:r w:rsidRPr="00A66D99">
        <w:rPr>
          <w:rFonts w:ascii="Comic Sans MS" w:hAnsi="Comic Sans MS"/>
          <w:sz w:val="16"/>
          <w:szCs w:val="16"/>
        </w:rPr>
        <w:t>h) “Nallarımız şimşek olur değince çakmak taşları.”Bu cümle öğretici metinden alınmıştır.(     )</w:t>
      </w:r>
    </w:p>
    <w:p w:rsidR="00604225" w:rsidRPr="00A66D99" w:rsidRDefault="00604225" w:rsidP="004864B4">
      <w:pPr>
        <w:pStyle w:val="NoSpacing"/>
        <w:rPr>
          <w:rFonts w:ascii="Comic Sans MS" w:hAnsi="Comic Sans MS"/>
          <w:sz w:val="16"/>
          <w:szCs w:val="16"/>
        </w:rPr>
      </w:pPr>
      <w:r w:rsidRPr="00A66D99">
        <w:rPr>
          <w:rFonts w:ascii="Comic Sans MS" w:hAnsi="Comic Sans MS"/>
          <w:sz w:val="16"/>
          <w:szCs w:val="16"/>
        </w:rPr>
        <w:t>ı) “Hoca bir gün,bir dere kıyısında ,ördeklerin ötüşüp oynaştıklarını görür.”Bu cümle göstermeye bağlı metinden alınmıştır.(      )</w:t>
      </w:r>
    </w:p>
    <w:p w:rsidR="00604225" w:rsidRDefault="00604225" w:rsidP="004864B4">
      <w:pPr>
        <w:pStyle w:val="NoSpacing"/>
        <w:rPr>
          <w:rFonts w:ascii="Comic Sans MS" w:hAnsi="Comic Sans MS"/>
          <w:sz w:val="16"/>
          <w:szCs w:val="16"/>
        </w:rPr>
      </w:pPr>
      <w:r w:rsidRPr="00A66D99">
        <w:rPr>
          <w:rFonts w:ascii="Comic Sans MS" w:hAnsi="Comic Sans MS"/>
          <w:sz w:val="16"/>
          <w:szCs w:val="16"/>
        </w:rPr>
        <w:t>i)Aynı dili konuşan insanlar ortak kültür değerlerini  paylaşırlar.(      )</w:t>
      </w:r>
    </w:p>
    <w:p w:rsidR="00604225" w:rsidRPr="00A66D99" w:rsidRDefault="00604225" w:rsidP="004864B4">
      <w:pPr>
        <w:pStyle w:val="NoSpacing"/>
        <w:rPr>
          <w:rFonts w:ascii="Comic Sans MS" w:hAnsi="Comic Sans MS"/>
          <w:sz w:val="16"/>
          <w:szCs w:val="16"/>
        </w:rPr>
      </w:pPr>
    </w:p>
    <w:p w:rsidR="00604225" w:rsidRDefault="00604225" w:rsidP="004864B4">
      <w:pPr>
        <w:pStyle w:val="NoSpacing"/>
        <w:rPr>
          <w:b/>
        </w:rPr>
      </w:pPr>
      <w:r>
        <w:t xml:space="preserve">S3)- </w:t>
      </w:r>
      <w:r w:rsidRPr="000B4241">
        <w:rPr>
          <w:rFonts w:ascii="Comic Sans MS" w:hAnsi="Comic Sans MS"/>
          <w:b/>
          <w:sz w:val="16"/>
          <w:szCs w:val="16"/>
        </w:rPr>
        <w:t>Aşağıdaki metni dikkatlice okuyunuz. Anlam bütünlüğü  oluşturacak şekilde tamamlayınız. 19 puan</w:t>
      </w:r>
      <w:r>
        <w:rPr>
          <w:rFonts w:ascii="Comic Sans MS" w:hAnsi="Comic Sans MS"/>
          <w:b/>
          <w:sz w:val="16"/>
          <w:szCs w:val="16"/>
        </w:rPr>
        <w:t xml:space="preserve">  (8+7+4) Cümle-anlam-yaratıcılık-düzgün yazı-akıcılık-açıklık) yönünden değerlendirilecektir.</w:t>
      </w:r>
      <w:bookmarkStart w:id="0" w:name="_GoBack"/>
      <w:bookmarkEnd w:id="0"/>
    </w:p>
    <w:p w:rsidR="00604225" w:rsidRPr="00A90CB6" w:rsidRDefault="00604225" w:rsidP="004864B4">
      <w:pPr>
        <w:pStyle w:val="NoSpacing"/>
        <w:rPr>
          <w:rFonts w:ascii="Comic Sans MS" w:hAnsi="Comic Sans MS"/>
          <w:sz w:val="16"/>
          <w:szCs w:val="16"/>
        </w:rPr>
      </w:pPr>
      <w:r w:rsidRPr="00A90CB6">
        <w:rPr>
          <w:rFonts w:ascii="Comic Sans MS" w:hAnsi="Comic Sans MS"/>
          <w:sz w:val="16"/>
          <w:szCs w:val="16"/>
        </w:rPr>
        <w:t xml:space="preserve">                                      KOLTUK DEĞNEKLERİ</w:t>
      </w:r>
    </w:p>
    <w:p w:rsidR="00604225" w:rsidRPr="00A90CB6" w:rsidRDefault="00604225" w:rsidP="004864B4">
      <w:pPr>
        <w:pStyle w:val="NoSpacing"/>
        <w:rPr>
          <w:rFonts w:ascii="Comic Sans MS" w:hAnsi="Comic Sans MS"/>
          <w:sz w:val="16"/>
          <w:szCs w:val="16"/>
        </w:rPr>
      </w:pPr>
      <w:r w:rsidRPr="00A90CB6">
        <w:rPr>
          <w:rFonts w:ascii="Comic Sans MS" w:hAnsi="Comic Sans MS"/>
          <w:sz w:val="16"/>
          <w:szCs w:val="16"/>
        </w:rPr>
        <w:t xml:space="preserve">        Bana telaşla.”Sen otur.” dedi. “Bilet ve pasaport işini yapıp hemen geleceğim.”</w:t>
      </w:r>
    </w:p>
    <w:p w:rsidR="00604225" w:rsidRDefault="00604225" w:rsidP="004864B4">
      <w:pPr>
        <w:pStyle w:val="NoSpacing"/>
        <w:rPr>
          <w:rFonts w:ascii="Comic Sans MS" w:hAnsi="Comic Sans MS"/>
          <w:sz w:val="16"/>
          <w:szCs w:val="16"/>
        </w:rPr>
      </w:pPr>
      <w:r w:rsidRPr="00A90CB6">
        <w:rPr>
          <w:rFonts w:ascii="Comic Sans MS" w:hAnsi="Comic Sans MS"/>
          <w:sz w:val="16"/>
          <w:szCs w:val="16"/>
        </w:rPr>
        <w:t xml:space="preserve">         Terminal tenhaydı.Alanı  iyice görebilecek bir koltuk  seçtim.Karşımda bir çift ayakta duruyordu.Adam uzun boylu ve zayıftı.Yahudiceyle bir şeyler anlatıyordu.Kadın yarı ilgisi onda,çevresini inceliyor, sonra dürtülmüş gibi dönüyor,…</w:t>
      </w:r>
      <w:r>
        <w:rPr>
          <w:rFonts w:ascii="Comic Sans MS" w:hAnsi="Comic Sans MS"/>
          <w:sz w:val="16"/>
          <w:szCs w:val="16"/>
        </w:rPr>
        <w:t>……………………………………………………………</w:t>
      </w:r>
    </w:p>
    <w:p w:rsidR="00604225" w:rsidRDefault="00604225">
      <w:r w:rsidRPr="00A90CB6">
        <w:t>………………………………………………………………………………………………………………………………………………………………………………………………………………………………………………………………………………………………………………………………………………………………………………………………………………………………………………………………………………………………………………………………………………………………………………………………………………………………………………………………………………………………………………………………………………………………………………………………………………………………………………………………………………………………………………………………………………………………………………………………………………………………………………………………………………………………………………………………………………………………………………………………………………………………………………………………………………………………………………………………………………………………………………………………………………………………………………………………………………………………………………………………………………………………………………………………………………………………………………………………………………………………………………………………………………………………………………………………………………………………………………………………………………………………………………………………………………………………………………………………………………………………………………………………………………………………………………………………………………………………………………………………………………………………………………………………………………………………………………………………………………………………………………………………………………………………………………………………………………………………………………………………………………………………………………………………………………………………………………………………………………………………………………………………………………………………………………………………………………………………………………………………………………………………………………………………………………………………………………………………………………………………………………………………………………………………………………………………………………………………………………………………………………………………………………………………………………………………………………………………………………………………………………………………</w:t>
      </w:r>
    </w:p>
    <w:p w:rsidR="00604225" w:rsidRPr="00204A24" w:rsidRDefault="00604225" w:rsidP="004864B4">
      <w:pPr>
        <w:pStyle w:val="NoSpacing"/>
        <w:rPr>
          <w:b/>
          <w:sz w:val="16"/>
          <w:szCs w:val="16"/>
        </w:rPr>
      </w:pPr>
      <w:r w:rsidRPr="00204A24">
        <w:rPr>
          <w:b/>
          <w:sz w:val="16"/>
          <w:szCs w:val="16"/>
        </w:rPr>
        <w:t>6)-A</w:t>
      </w:r>
      <w:r w:rsidRPr="00204A24">
        <w:rPr>
          <w:sz w:val="16"/>
          <w:szCs w:val="16"/>
        </w:rPr>
        <w:t>ŞAĞIDAKİ TEST TÜRÜ SORULARI CEVAPLANDIRINIZ</w:t>
      </w:r>
      <w:r w:rsidRPr="00204A24">
        <w:rPr>
          <w:b/>
          <w:sz w:val="16"/>
          <w:szCs w:val="16"/>
        </w:rPr>
        <w:t>.21PUAN</w:t>
      </w:r>
    </w:p>
    <w:p w:rsidR="00604225" w:rsidRPr="00204A24" w:rsidRDefault="00604225" w:rsidP="00204A24">
      <w:pPr>
        <w:pStyle w:val="NoSpacing"/>
        <w:rPr>
          <w:sz w:val="16"/>
          <w:szCs w:val="16"/>
        </w:rPr>
        <w:sectPr w:rsidR="00604225" w:rsidRPr="00204A24" w:rsidSect="004864B4">
          <w:pgSz w:w="11906" w:h="16838"/>
          <w:pgMar w:top="720" w:right="720" w:bottom="720" w:left="720" w:header="708" w:footer="708" w:gutter="0"/>
          <w:cols w:space="708"/>
          <w:docGrid w:linePitch="360"/>
        </w:sectPr>
      </w:pPr>
      <w:r w:rsidRPr="00204A24">
        <w:rPr>
          <w:sz w:val="16"/>
          <w:szCs w:val="16"/>
        </w:rPr>
        <w:t>(</w:t>
      </w:r>
      <w:r w:rsidRPr="00204A24">
        <w:rPr>
          <w:b/>
          <w:sz w:val="16"/>
          <w:szCs w:val="16"/>
        </w:rPr>
        <w:t>17X3:21)</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1. Aşağıdakilerden hangisi edebi eserin özelliklerinden değildir?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A) Sanatsal değer taşır ve okuyucuda estetik duygular uyandırır.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B) Ruha ve zekâya seslenen bir yapıya sahiptir.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C) Öğretme kaygısıyla yazılmaz, bu yönüyle diğer yazılı ve sözlü eserlerden ayrılır.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D) Sadece soyut konuları ele alır.</w:t>
      </w:r>
    </w:p>
    <w:p w:rsidR="00604225" w:rsidRDefault="00604225" w:rsidP="00204A24">
      <w:pPr>
        <w:pStyle w:val="NoSpacing"/>
        <w:rPr>
          <w:rFonts w:ascii="Comic Sans MS" w:hAnsi="Comic Sans MS"/>
          <w:sz w:val="14"/>
          <w:szCs w:val="14"/>
        </w:rPr>
      </w:pPr>
      <w:r w:rsidRPr="00204A24">
        <w:rPr>
          <w:rFonts w:ascii="Comic Sans MS" w:hAnsi="Comic Sans MS"/>
          <w:sz w:val="14"/>
          <w:szCs w:val="14"/>
        </w:rPr>
        <w:t>E) Ait olduğu toplumun ve dönemin sosyo-kültürel yapısını yansıtır.</w:t>
      </w:r>
    </w:p>
    <w:p w:rsidR="00604225" w:rsidRPr="00204A24" w:rsidRDefault="00604225" w:rsidP="00204A24">
      <w:pPr>
        <w:pStyle w:val="NoSpacing"/>
        <w:rPr>
          <w:rFonts w:ascii="Comic Sans MS" w:hAnsi="Comic Sans MS"/>
          <w:sz w:val="14"/>
          <w:szCs w:val="14"/>
        </w:rPr>
      </w:pP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2. İnsanın kendini ifade etme yollarından en seçkini ve güzel sanatların önemli bir kolu olan edebiyat, malzemesi dile dayanan, duygu ve hayal dünyamızda özel etkiler uyandıran, sosyal bir çevrede hayat bulmuş ya da bulmakta olan sözlü ve yazılı eserlerin bütününe verilen addır.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Yukarıda tanımı verilen “edebiyat” için aşağıdakilerden hangisi söylenemez?</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A) Sözlü ve yazılı eserleri içerir.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B) İnsanın hayal dünyasına hitap eder.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C) Malzemesi dildir.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D) Güzel sanatların bir koludur.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E) İmaj ve imgelerle yüklü bir anlatımı vardır.</w:t>
      </w:r>
    </w:p>
    <w:p w:rsidR="00604225" w:rsidRPr="00204A24" w:rsidRDefault="00604225" w:rsidP="00204A24">
      <w:pPr>
        <w:pStyle w:val="NoSpacing"/>
        <w:rPr>
          <w:rFonts w:ascii="Comic Sans MS" w:hAnsi="Comic Sans MS"/>
          <w:sz w:val="14"/>
          <w:szCs w:val="14"/>
        </w:rPr>
      </w:pP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3. Edebiyatta iki ifade tarzı vardır: Sözlü ifade ve yazılı ifade.</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Aşağıdakilerden hangisi yazılı ifadenin özelliklerinden değildir?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A) Dilbilgisi ve yazım kurallarına uyulur.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B) Argo ifadelere fazlaca yer verilmez.</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C) Zengin söz dağarcığı bulunur.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D) Günlük dilde kullanılan kelimelerle sınırlıdır.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E) Söz oyunlarına başvurulabilir.</w:t>
      </w:r>
    </w:p>
    <w:p w:rsidR="00604225" w:rsidRPr="00204A24" w:rsidRDefault="00604225" w:rsidP="00204A24">
      <w:pPr>
        <w:pStyle w:val="NoSpacing"/>
        <w:rPr>
          <w:rFonts w:ascii="Comic Sans MS" w:hAnsi="Comic Sans MS"/>
          <w:sz w:val="14"/>
          <w:szCs w:val="14"/>
        </w:rPr>
      </w:pP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4. Aşağıdakilerden hangisi edebiyatın bir özelliği olamaz?</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A) Güzel sanatların bir koludur.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B) Sözlü ve yazılı edebiyat olarak ikiye ayrılır.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C) En önemli malzemesi dildir.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D) Estetiğe önem verilir.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E) Plastik sanatlar içerisinde sınıflandırılır.</w:t>
      </w:r>
    </w:p>
    <w:p w:rsidR="00604225" w:rsidRPr="00204A24" w:rsidRDefault="00604225" w:rsidP="00204A24">
      <w:pPr>
        <w:pStyle w:val="NoSpacing"/>
        <w:rPr>
          <w:rFonts w:ascii="Comic Sans MS" w:hAnsi="Comic Sans MS"/>
          <w:sz w:val="14"/>
          <w:szCs w:val="14"/>
        </w:rPr>
      </w:pP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5. Yalnız görüntüyle yapılan sanatlara plastik sanat denir.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Buna göre aşağıdakilerden hangisi plastik sanat değildir?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A) Dokumacılık     B) Marangozluk       C) Aşçılık</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D) Heykelcilik      E) Duvarcılık</w:t>
      </w:r>
    </w:p>
    <w:p w:rsidR="00604225" w:rsidRPr="00204A24" w:rsidRDefault="00604225" w:rsidP="00204A24">
      <w:pPr>
        <w:pStyle w:val="NoSpacing"/>
        <w:rPr>
          <w:rFonts w:ascii="Comic Sans MS" w:hAnsi="Comic Sans MS"/>
          <w:sz w:val="14"/>
          <w:szCs w:val="14"/>
        </w:rPr>
      </w:pP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6. Ses ve görüntü yöntemlerini kullanarak bir eser oluşturan güzel sanatlara karma sanatlar adı verilir.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Buna göre aşağıdakilerden hangisi güzel sanatların bu kolunda yer alır?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A) Resim     B) Tiyatro</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C) Heykel    D) Müzik</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E) Edebiyat</w:t>
      </w:r>
    </w:p>
    <w:p w:rsidR="00604225" w:rsidRPr="00204A24" w:rsidRDefault="00604225" w:rsidP="00204A24">
      <w:pPr>
        <w:pStyle w:val="NoSpacing"/>
        <w:rPr>
          <w:rFonts w:ascii="Comic Sans MS" w:hAnsi="Comic Sans MS"/>
          <w:sz w:val="14"/>
          <w:szCs w:val="14"/>
        </w:rPr>
      </w:pP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7. Aşağıdaki bilgilerden hangisi yanlıştır?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A) Güzel sanalları diğer eserlerden ayıran en önemli özellik insanda coşku ve estetik haz uyandırmasıdır.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B) Sesle yapılan sanatlara fonetik sanatlar, görüntüyle yapılan sonatlara ise plastik sanatlar denir.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C) Edebiyatın malzemesi kelimelerdir ve edebiyat dille gerçekleştirilen bir güzel sanat etkinliğidir.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D) Edebiyatın asıl amacı güzel sanatların en önemli öğesi olan estetik zevk duygusunu dil aracılığıyla gerçekleştirmektir.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E) Edebiyatta fayda sağlamak amaç olarak her zaman birinci plandadır.</w:t>
      </w:r>
    </w:p>
    <w:p w:rsidR="00604225" w:rsidRPr="00204A24" w:rsidRDefault="00604225" w:rsidP="00204A24">
      <w:pPr>
        <w:pStyle w:val="NoSpacing"/>
        <w:rPr>
          <w:rFonts w:ascii="Comic Sans MS" w:hAnsi="Comic Sans MS"/>
          <w:sz w:val="14"/>
          <w:szCs w:val="14"/>
        </w:rPr>
      </w:pP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8. Herhangi bir düşünceyi, olgu ya da olayı anlatma veya nakletme esasına bağlı olarak gerçekleştiren sanat metinleri anlatmaya bağlı edebi metinler grubunda değerlendirilir.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Bu tanıma göre aşağıdakilerden hangisi bu grupta değerlendirilemez?</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A) Destan</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B) Masal         C) Halk Hikâyesi</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D) Roman        E) Müzik</w:t>
      </w:r>
    </w:p>
    <w:p w:rsidR="00604225" w:rsidRPr="00204A24" w:rsidRDefault="00604225" w:rsidP="00204A24">
      <w:pPr>
        <w:pStyle w:val="NoSpacing"/>
        <w:rPr>
          <w:rFonts w:ascii="Comic Sans MS" w:hAnsi="Comic Sans MS"/>
          <w:sz w:val="14"/>
          <w:szCs w:val="14"/>
        </w:rPr>
      </w:pP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9. Aşağıdakilerden hangisi edebi metin olabilir?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A) Yemek tarifi içeren bir metin</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B) Anne sevgisini konu alan bir metin</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C) Suyun kaldırma kuvvetini konu alan bir metin</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D) Trafik kazasını anlatan bir haber metni</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E) Akdeniz’in nüfus yapısını anlatan metin</w:t>
      </w:r>
    </w:p>
    <w:p w:rsidR="00604225" w:rsidRPr="00204A24" w:rsidRDefault="00604225" w:rsidP="00204A24">
      <w:pPr>
        <w:pStyle w:val="NoSpacing"/>
        <w:rPr>
          <w:rFonts w:ascii="Comic Sans MS" w:hAnsi="Comic Sans MS"/>
          <w:sz w:val="14"/>
          <w:szCs w:val="14"/>
        </w:rPr>
      </w:pP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10. Bir manzara ile o manzarayı konu alan resim arasında fark vardır. Biri olandır; diğeri, olanı kişinin yorumuna, algısına, zevkine, anlatış biçimine ve içinde bulunduğu her türlü duruma göre değiştirerek yeniden ortaya koymadır. Yani sanat, doğanın olduğu gibi aktarımı değildir. Doğanın değiştirilmesiyle ortaya çıkar. Sanat bireysel bir üretimdir, ortaya çıkan ürün orijinaldir.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Yukarıda güzel sanatların hangi özelliğinden bahsedilmektedir?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A) Güzellik       B) Etkileyicilik</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C) Öğreticilik    D) Evrensellik</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E) Yaratıcılık</w:t>
      </w:r>
    </w:p>
    <w:p w:rsidR="00604225" w:rsidRPr="00204A24" w:rsidRDefault="00604225" w:rsidP="00204A24">
      <w:pPr>
        <w:pStyle w:val="NoSpacing"/>
        <w:rPr>
          <w:rFonts w:ascii="Comic Sans MS" w:hAnsi="Comic Sans MS"/>
          <w:sz w:val="14"/>
          <w:szCs w:val="14"/>
        </w:rPr>
      </w:pP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11. Aşağıdakilerden hangisi bilimsel eseri sanatsal veya edebi eserden farklı kılan özelliklerden değildir?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A) Nesneldir.     B) Evrenseldir.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C) Kuşkucu ve eleştireldir.   D) Akıl ve mantık ilkelerini kullanır.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E) Kurmacadır.</w:t>
      </w:r>
    </w:p>
    <w:p w:rsidR="00604225" w:rsidRPr="00204A24" w:rsidRDefault="00604225" w:rsidP="00204A24">
      <w:pPr>
        <w:pStyle w:val="NoSpacing"/>
        <w:rPr>
          <w:rFonts w:ascii="Comic Sans MS" w:hAnsi="Comic Sans MS"/>
          <w:sz w:val="14"/>
          <w:szCs w:val="14"/>
        </w:rPr>
      </w:pP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12. Duyguların taşa, tahtaya kâğıda yansıtılması ile —- maddelerin şekillenmesi ile —- ortaya çıkmış; duyguların seslerle belirtilmesi —- sanatına temel olmuş, çeşitli oyunlarla —-, yazının bulunmasıyla da —- başlamıştır.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Yukarıda boşluklara sırasıyla aşağıdakilerden hangileri getirilmelidir?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A) Resim – heykel – müzik – tiyatro – edebiyat</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B) Heykel – bale – tiyatro – müzik – edebiyat</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C) Edebiyat – opera – müzik – tiyatro – resim</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D) Resim – heykel – tiyatro – müzik – edebiyat</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E) Edebiyat – heykel – bale – tiyatro – müzik</w:t>
      </w:r>
    </w:p>
    <w:p w:rsidR="00604225" w:rsidRPr="00204A24" w:rsidRDefault="00604225" w:rsidP="00204A24">
      <w:pPr>
        <w:pStyle w:val="NoSpacing"/>
        <w:rPr>
          <w:rFonts w:ascii="Comic Sans MS" w:hAnsi="Comic Sans MS"/>
          <w:sz w:val="14"/>
          <w:szCs w:val="14"/>
        </w:rPr>
      </w:pP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13. Güzel sanatların geleneksel olarak sınıflandırılmasında etkili olan faktör aşağıdakilerden hangisidir?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A) Öğreticiliği        B) Duyu organlarına seslenişi</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C) İşlevi                  D) Tarihi</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E) Özgünlüğü</w:t>
      </w:r>
    </w:p>
    <w:p w:rsidR="00604225" w:rsidRPr="00204A24" w:rsidRDefault="00604225" w:rsidP="00204A24">
      <w:pPr>
        <w:pStyle w:val="NoSpacing"/>
        <w:rPr>
          <w:rFonts w:ascii="Comic Sans MS" w:hAnsi="Comic Sans MS"/>
          <w:sz w:val="14"/>
          <w:szCs w:val="14"/>
        </w:rPr>
      </w:pP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14. Bir Yunan heykeli, bir Osmanlı seramiği, bir Uzak Doğu resmi farklı sanat anlayışların ürünleridir. Ama bu yapıtların her birinde dünyanın neresinde olursa olsun tüm insanlar için ayrı bir güzellik, ayrı bir çekicilik bulunur. Burada tüm insanlığa hitap eden bazı estetik anlayışlar dikkati çeker. Bir sanat eserinin önemli niteliklerinden biri de budur.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Bu parçada güzel sanatların hangi özelliği üzerinde durulmuştur?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A) Güzellik           B) Etkileyicilik</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C) Öğreticilik       D) Evrensellik</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E) Yaratıcılık</w:t>
      </w:r>
    </w:p>
    <w:p w:rsidR="00604225" w:rsidRPr="00204A24" w:rsidRDefault="00604225" w:rsidP="00204A24">
      <w:pPr>
        <w:pStyle w:val="NoSpacing"/>
        <w:rPr>
          <w:rFonts w:ascii="Comic Sans MS" w:hAnsi="Comic Sans MS"/>
          <w:sz w:val="14"/>
          <w:szCs w:val="14"/>
        </w:rPr>
      </w:pP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15. Aşağıdaki bilgilerden hangisi yanlıştır?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A) Güzel sanatlar işitsel(fonetik), görsel(plastik) ve dramatik(ritmik) olmak üzere üç kolda sınıflandırılır.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B) Sanat eseri, eseri oluşturan sanatçının düşünce dünyasından izler taşır.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C) Çağların değişmesiyle güzel sanatlardaki değişmeler arasında bir etkileşim yoktur.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D) Güzellik, etkileyicilik güzel sanatların özellikleri arasındadır.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E) Sanat eserlerinin yaratılması, anlaşılması akıl ve duygu yoluyla gerçekleşir.</w:t>
      </w:r>
    </w:p>
    <w:p w:rsidR="00604225" w:rsidRPr="00204A24" w:rsidRDefault="00604225" w:rsidP="00204A24">
      <w:pPr>
        <w:pStyle w:val="NoSpacing"/>
        <w:rPr>
          <w:rFonts w:ascii="Comic Sans MS" w:hAnsi="Comic Sans MS"/>
          <w:sz w:val="14"/>
          <w:szCs w:val="14"/>
        </w:rPr>
      </w:pP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16. Aşağıdaki sanat dallarından hangisi görsel sanatlardan değildir?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A) Mimari      B) Heykel     C) Fotoğraf</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D) Resim        E) Müzik</w:t>
      </w:r>
    </w:p>
    <w:p w:rsidR="00604225" w:rsidRPr="00204A24" w:rsidRDefault="00604225" w:rsidP="00204A24">
      <w:pPr>
        <w:pStyle w:val="NoSpacing"/>
        <w:rPr>
          <w:rFonts w:ascii="Comic Sans MS" w:hAnsi="Comic Sans MS"/>
          <w:sz w:val="14"/>
          <w:szCs w:val="14"/>
        </w:rPr>
      </w:pP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17. Aşağıdaki sanat dallarından hangisi edebiyatla daha çok ilişkilidir?</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A) Pandomim      B) Bale</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C) Heykel        D) Mimari       E) Tiyatro</w:t>
      </w:r>
    </w:p>
    <w:p w:rsidR="00604225" w:rsidRPr="00204A24" w:rsidRDefault="00604225" w:rsidP="00204A24">
      <w:pPr>
        <w:pStyle w:val="NoSpacing"/>
        <w:rPr>
          <w:rFonts w:ascii="Comic Sans MS" w:hAnsi="Comic Sans MS"/>
          <w:sz w:val="14"/>
          <w:szCs w:val="14"/>
        </w:rPr>
      </w:pP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CEVAP ANAHTARI</w:t>
      </w:r>
    </w:p>
    <w:p w:rsidR="00604225" w:rsidRPr="00204A24" w:rsidRDefault="00604225" w:rsidP="00204A24">
      <w:pPr>
        <w:pStyle w:val="NoSpacing"/>
        <w:rPr>
          <w:rFonts w:ascii="Comic Sans MS" w:hAnsi="Comic Sans MS"/>
          <w:sz w:val="14"/>
          <w:szCs w:val="14"/>
        </w:rPr>
      </w:pPr>
      <w:r w:rsidRPr="00204A24">
        <w:rPr>
          <w:rFonts w:ascii="Comic Sans MS" w:hAnsi="Comic Sans MS"/>
          <w:sz w:val="14"/>
          <w:szCs w:val="14"/>
        </w:rPr>
        <w:t>1-D 2-E 3-D 4-E 5-C 6-B 7-E 8-E 9-B 10-E 11-E 12-A 13-B 14-D 15-C 16-E 17-E</w:t>
      </w:r>
    </w:p>
    <w:p w:rsidR="00604225" w:rsidRPr="00204A24" w:rsidRDefault="00604225" w:rsidP="00204A24">
      <w:pPr>
        <w:pStyle w:val="NoSpacing"/>
        <w:rPr>
          <w:rFonts w:ascii="Comic Sans MS" w:hAnsi="Comic Sans MS"/>
          <w:sz w:val="14"/>
          <w:szCs w:val="14"/>
        </w:rPr>
      </w:pPr>
      <w:r>
        <w:rPr>
          <w:rFonts w:ascii="Comic Sans MS" w:hAnsi="Comic Sans MS"/>
          <w:sz w:val="14"/>
          <w:szCs w:val="14"/>
        </w:rPr>
        <w:t>NOT:Süre :40</w:t>
      </w:r>
      <w:r w:rsidRPr="00204A24">
        <w:rPr>
          <w:rFonts w:ascii="Comic Sans MS" w:hAnsi="Comic Sans MS"/>
          <w:sz w:val="14"/>
          <w:szCs w:val="14"/>
        </w:rPr>
        <w:t xml:space="preserve"> dk.dır.</w:t>
      </w:r>
    </w:p>
    <w:p w:rsidR="00604225" w:rsidRPr="00204A24" w:rsidRDefault="00604225" w:rsidP="00204A24">
      <w:pPr>
        <w:pStyle w:val="NoSpacing"/>
        <w:sectPr w:rsidR="00604225" w:rsidRPr="00204A24" w:rsidSect="00204A24">
          <w:type w:val="continuous"/>
          <w:pgSz w:w="11906" w:h="16838"/>
          <w:pgMar w:top="720" w:right="720" w:bottom="720" w:left="720" w:header="708" w:footer="708" w:gutter="0"/>
          <w:cols w:num="2" w:space="708"/>
          <w:docGrid w:linePitch="360"/>
        </w:sectPr>
      </w:pPr>
      <w:r w:rsidRPr="00204A24">
        <w:t>Puanlama Baremi :Soruların üzerinde gö</w:t>
      </w:r>
      <w:r>
        <w:t>sterilmiştir.Toplam 100 puandır</w:t>
      </w:r>
      <w:r w:rsidRPr="00204A24">
        <w:t xml:space="preserve">BAŞARILAR DİLERİM       </w:t>
      </w:r>
    </w:p>
    <w:p w:rsidR="00604225" w:rsidRPr="00204A24" w:rsidRDefault="00604225" w:rsidP="00204A24">
      <w:pPr>
        <w:pStyle w:val="NoSpacing"/>
      </w:pPr>
      <w:r w:rsidRPr="00204A24">
        <w:t xml:space="preserve"> MUHARREM AYDIR</w:t>
      </w:r>
    </w:p>
    <w:p w:rsidR="00604225" w:rsidRDefault="00604225">
      <w:hyperlink r:id="rId4" w:history="1">
        <w:r>
          <w:rPr>
            <w:rStyle w:val="Hyperlink"/>
            <w:rFonts w:ascii="Microsoft Sans Serif" w:hAnsi="Microsoft Sans Serif" w:cs="Microsoft Sans Serif"/>
            <w:sz w:val="18"/>
            <w:szCs w:val="18"/>
          </w:rPr>
          <w:t>http://www.sorubak.com</w:t>
        </w:r>
      </w:hyperlink>
    </w:p>
    <w:sectPr w:rsidR="00604225" w:rsidSect="00204A24">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Microsoft Sans Serif">
    <w:panose1 w:val="020B0604020202020204"/>
    <w:charset w:val="A2"/>
    <w:family w:val="swiss"/>
    <w:pitch w:val="variable"/>
    <w:sig w:usb0="E1002AFF" w:usb1="C0000002"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4B4"/>
    <w:rsid w:val="000B1926"/>
    <w:rsid w:val="000B4241"/>
    <w:rsid w:val="000C03A2"/>
    <w:rsid w:val="00204A24"/>
    <w:rsid w:val="00413859"/>
    <w:rsid w:val="004864B4"/>
    <w:rsid w:val="00496D4C"/>
    <w:rsid w:val="004A15A5"/>
    <w:rsid w:val="004D2B6D"/>
    <w:rsid w:val="00604225"/>
    <w:rsid w:val="00610A37"/>
    <w:rsid w:val="00620187"/>
    <w:rsid w:val="006750E1"/>
    <w:rsid w:val="006C0170"/>
    <w:rsid w:val="0070419B"/>
    <w:rsid w:val="00872B3E"/>
    <w:rsid w:val="00966CA0"/>
    <w:rsid w:val="00A66D99"/>
    <w:rsid w:val="00A90CB6"/>
    <w:rsid w:val="00C070A5"/>
    <w:rsid w:val="00C74866"/>
    <w:rsid w:val="00F4053A"/>
    <w:rsid w:val="00F50D46"/>
    <w:rsid w:val="00F86CC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CA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4864B4"/>
    <w:rPr>
      <w:lang w:eastAsia="en-US"/>
    </w:rPr>
  </w:style>
  <w:style w:type="character" w:styleId="Hyperlink">
    <w:name w:val="Hyperlink"/>
    <w:basedOn w:val="DefaultParagraphFont"/>
    <w:uiPriority w:val="99"/>
    <w:rsid w:val="006750E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TotalTime>
  <Pages>3</Pages>
  <Words>1614</Words>
  <Characters>9200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BİRSEN</cp:lastModifiedBy>
  <cp:revision>12</cp:revision>
  <dcterms:created xsi:type="dcterms:W3CDTF">2014-11-02T10:59:00Z</dcterms:created>
  <dcterms:modified xsi:type="dcterms:W3CDTF">2015-10-23T17:46:00Z</dcterms:modified>
</cp:coreProperties>
</file>