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0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1"/>
        <w:gridCol w:w="1060"/>
        <w:gridCol w:w="1061"/>
        <w:gridCol w:w="1061"/>
        <w:gridCol w:w="1060"/>
        <w:gridCol w:w="1061"/>
        <w:gridCol w:w="1060"/>
        <w:gridCol w:w="1061"/>
        <w:gridCol w:w="1061"/>
      </w:tblGrid>
      <w:tr w:rsidR="002B4EFD" w:rsidRPr="00A42FE5" w:rsidTr="00A42FE5">
        <w:tc>
          <w:tcPr>
            <w:tcW w:w="1060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1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2</w:t>
            </w:r>
          </w:p>
        </w:tc>
        <w:tc>
          <w:tcPr>
            <w:tcW w:w="1060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3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4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5</w:t>
            </w:r>
          </w:p>
        </w:tc>
        <w:tc>
          <w:tcPr>
            <w:tcW w:w="1060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6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7</w:t>
            </w:r>
          </w:p>
        </w:tc>
        <w:tc>
          <w:tcPr>
            <w:tcW w:w="1060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8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9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10</w:t>
            </w:r>
          </w:p>
        </w:tc>
      </w:tr>
      <w:tr w:rsidR="002B4EFD" w:rsidRPr="00A42FE5" w:rsidTr="00A42FE5">
        <w:tc>
          <w:tcPr>
            <w:tcW w:w="1060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0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0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0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  <w:tr w:rsidR="002B4EFD" w:rsidRPr="00A42FE5" w:rsidTr="00A42FE5">
        <w:trPr>
          <w:trHeight w:val="2733"/>
        </w:trPr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rPr>
                <w:b/>
              </w:rPr>
              <w:t>1-)</w:t>
            </w:r>
          </w:p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</w:p>
          <w:p w:rsidR="002B4EFD" w:rsidRPr="00A42FE5" w:rsidRDefault="002B4EFD" w:rsidP="00A42FE5">
            <w:pPr>
              <w:spacing w:after="0" w:line="240" w:lineRule="auto"/>
              <w:rPr>
                <w:szCs w:val="20"/>
              </w:rPr>
            </w:pPr>
            <w:r w:rsidRPr="00A42FE5">
              <w:rPr>
                <w:rFonts w:eastAsia="Times New Roman"/>
                <w:position w:val="-4"/>
                <w:sz w:val="20"/>
                <w:szCs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4" o:title=""/>
                </v:shape>
                <o:OLEObject Type="Embed" ProgID="Equation.DSMT4" ShapeID="_x0000_i1025" DrawAspect="Content" ObjectID="_1506934365" r:id="rId5"/>
              </w:object>
            </w:r>
            <w:r w:rsidRPr="00A42FE5">
              <w:rPr>
                <w:rFonts w:eastAsia="Times New Roman"/>
                <w:position w:val="-10"/>
                <w:szCs w:val="20"/>
              </w:rPr>
              <w:object w:dxaOrig="1219" w:dyaOrig="320">
                <v:shape id="_x0000_i1026" type="#_x0000_t75" style="width:66.75pt;height:17.25pt" o:ole="">
                  <v:imagedata r:id="rId6" o:title=""/>
                </v:shape>
                <o:OLEObject Type="Embed" ProgID="Equation.DSMT4" ShapeID="_x0000_i1026" DrawAspect="Content" ObjectID="_1506934366" r:id="rId7"/>
              </w:object>
            </w:r>
            <w:r w:rsidRPr="00A42FE5">
              <w:rPr>
                <w:szCs w:val="20"/>
              </w:rPr>
              <w:t xml:space="preserve"> kümelerinin alt kümelerinin sayıları sırayla  8, 16, 4  ise </w:t>
            </w:r>
            <w:r w:rsidRPr="00A42FE5">
              <w:rPr>
                <w:rFonts w:eastAsia="Times New Roman"/>
                <w:position w:val="-10"/>
                <w:szCs w:val="20"/>
              </w:rPr>
              <w:object w:dxaOrig="1260" w:dyaOrig="320">
                <v:shape id="_x0000_i1027" type="#_x0000_t75" style="width:76.5pt;height:19.5pt" o:ole="">
                  <v:imagedata r:id="rId8" o:title=""/>
                </v:shape>
                <o:OLEObject Type="Embed" ProgID="Equation.DSMT4" ShapeID="_x0000_i1027" DrawAspect="Content" ObjectID="_1506934367" r:id="rId9"/>
              </w:object>
            </w:r>
          </w:p>
          <w:p w:rsidR="002B4EFD" w:rsidRPr="00A42FE5" w:rsidRDefault="002B4EFD" w:rsidP="00A42FE5">
            <w:pPr>
              <w:spacing w:after="0" w:line="240" w:lineRule="auto"/>
              <w:rPr>
                <w:sz w:val="14"/>
              </w:rPr>
            </w:pPr>
          </w:p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t xml:space="preserve"> </w:t>
            </w:r>
            <w:r w:rsidRPr="00A42FE5">
              <w:rPr>
                <w:b/>
                <w:sz w:val="20"/>
              </w:rPr>
              <w:t xml:space="preserve">  </w:t>
            </w:r>
          </w:p>
        </w:tc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  <w:tr w:rsidR="002B4EFD" w:rsidRPr="00A42FE5" w:rsidTr="00A42FE5">
        <w:trPr>
          <w:trHeight w:val="2733"/>
        </w:trPr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rPr>
                <w:b/>
                <w:sz w:val="20"/>
              </w:rPr>
              <w:t xml:space="preserve"> </w:t>
            </w:r>
            <w:r w:rsidRPr="00A42FE5">
              <w:rPr>
                <w:b/>
              </w:rPr>
              <w:t>2-)</w:t>
            </w:r>
          </w:p>
          <w:p w:rsidR="002B4EFD" w:rsidRPr="00A42FE5" w:rsidRDefault="002B4EFD" w:rsidP="00A42FE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2B4EFD" w:rsidRPr="00A42FE5" w:rsidRDefault="002B4EFD" w:rsidP="00A42FE5">
            <w:pPr>
              <w:spacing w:after="0" w:line="240" w:lineRule="auto"/>
              <w:rPr>
                <w:szCs w:val="24"/>
              </w:rPr>
            </w:pPr>
            <w:r w:rsidRPr="00A42FE5">
              <w:rPr>
                <w:rFonts w:eastAsia="Times New Roman"/>
                <w:b/>
                <w:position w:val="-10"/>
                <w:szCs w:val="24"/>
              </w:rPr>
              <w:object w:dxaOrig="740" w:dyaOrig="320">
                <v:shape id="_x0000_i1028" type="#_x0000_t75" style="width:40.5pt;height:17.25pt" o:ole="">
                  <v:imagedata r:id="rId10" o:title=""/>
                </v:shape>
                <o:OLEObject Type="Embed" ProgID="Equation.DSMT4" ShapeID="_x0000_i1028" DrawAspect="Content" ObjectID="_1506934368" r:id="rId11"/>
              </w:object>
            </w:r>
            <w:r w:rsidRPr="00A42FE5">
              <w:rPr>
                <w:b/>
                <w:szCs w:val="24"/>
              </w:rPr>
              <w:t xml:space="preserve">  </w:t>
            </w:r>
            <w:r w:rsidRPr="00A42FE5">
              <w:rPr>
                <w:szCs w:val="24"/>
              </w:rPr>
              <w:t>tamsayılardır.</w:t>
            </w:r>
          </w:p>
          <w:p w:rsidR="002B4EFD" w:rsidRPr="00A42FE5" w:rsidRDefault="002B4EFD" w:rsidP="00A42FE5">
            <w:pPr>
              <w:spacing w:after="0" w:line="240" w:lineRule="auto"/>
            </w:pPr>
            <w:r w:rsidRPr="00A42FE5">
              <w:rPr>
                <w:rFonts w:eastAsia="Times New Roman"/>
                <w:position w:val="-10"/>
              </w:rPr>
              <w:object w:dxaOrig="2400" w:dyaOrig="320">
                <v:shape id="_x0000_i1029" type="#_x0000_t75" style="width:117.75pt;height:15.75pt" o:ole="">
                  <v:imagedata r:id="rId12" o:title=""/>
                </v:shape>
                <o:OLEObject Type="Embed" ProgID="Equation.DSMT4" ShapeID="_x0000_i1029" DrawAspect="Content" ObjectID="_1506934369" r:id="rId13"/>
              </w:object>
            </w:r>
            <w:r w:rsidRPr="00A42FE5">
              <w:t xml:space="preserve">  olduğuna göre,  </w:t>
            </w:r>
          </w:p>
          <w:p w:rsidR="002B4EFD" w:rsidRPr="00A42FE5" w:rsidRDefault="002B4EFD" w:rsidP="00A42FE5">
            <w:pPr>
              <w:spacing w:after="0" w:line="240" w:lineRule="auto"/>
            </w:pPr>
          </w:p>
          <w:p w:rsidR="002B4EFD" w:rsidRPr="00A42FE5" w:rsidRDefault="002B4EFD" w:rsidP="00A42FE5">
            <w:pPr>
              <w:spacing w:after="0" w:line="240" w:lineRule="auto"/>
            </w:pPr>
            <w:r w:rsidRPr="00A42FE5">
              <w:rPr>
                <w:rFonts w:eastAsia="Times New Roman"/>
                <w:position w:val="-6"/>
              </w:rPr>
              <w:object w:dxaOrig="760" w:dyaOrig="279">
                <v:shape id="_x0000_i1030" type="#_x0000_t75" style="width:42.75pt;height:15.75pt" o:ole="">
                  <v:imagedata r:id="rId14" o:title=""/>
                </v:shape>
                <o:OLEObject Type="Embed" ProgID="Equation.DSMT4" ShapeID="_x0000_i1030" DrawAspect="Content" ObjectID="_1506934370" r:id="rId15"/>
              </w:object>
            </w:r>
            <w:r w:rsidRPr="00A42FE5">
              <w:t xml:space="preserve">  ifadesinin alabileceği en büyük değer kaçtır?</w:t>
            </w:r>
          </w:p>
        </w:tc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  <w:tr w:rsidR="002B4EFD" w:rsidRPr="00A42FE5" w:rsidTr="00A42FE5">
        <w:trPr>
          <w:trHeight w:val="2733"/>
        </w:trPr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rPr>
                <w:b/>
              </w:rPr>
              <w:t>3-)</w:t>
            </w:r>
          </w:p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</w:p>
          <w:p w:rsidR="002B4EFD" w:rsidRPr="00A42FE5" w:rsidRDefault="002B4EFD" w:rsidP="00A42FE5">
            <w:pPr>
              <w:spacing w:after="0" w:line="240" w:lineRule="auto"/>
            </w:pPr>
            <w:r w:rsidRPr="00A42FE5">
              <w:rPr>
                <w:rFonts w:eastAsia="Times New Roman"/>
                <w:position w:val="-10"/>
              </w:rPr>
              <w:object w:dxaOrig="2079" w:dyaOrig="320">
                <v:shape id="_x0000_i1031" type="#_x0000_t75" style="width:123.75pt;height:18.75pt" o:ole="">
                  <v:imagedata r:id="rId16" o:title=""/>
                </v:shape>
                <o:OLEObject Type="Embed" ProgID="Equation.DSMT4" ShapeID="_x0000_i1031" DrawAspect="Content" ObjectID="_1506934371" r:id="rId17"/>
              </w:object>
            </w:r>
            <w:r w:rsidRPr="00A42FE5">
              <w:t xml:space="preserve">  denkleminin çözüm kümesini bulunuz.</w:t>
            </w:r>
          </w:p>
        </w:tc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  <w:tr w:rsidR="002B4EFD" w:rsidRPr="00A42FE5" w:rsidTr="00A42FE5">
        <w:trPr>
          <w:trHeight w:val="2733"/>
        </w:trPr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rPr>
                <w:b/>
              </w:rPr>
              <w:t>4-)</w:t>
            </w:r>
          </w:p>
          <w:p w:rsidR="002B4EFD" w:rsidRPr="00A42FE5" w:rsidRDefault="002B4EFD" w:rsidP="00A42FE5">
            <w:pPr>
              <w:spacing w:after="0" w:line="240" w:lineRule="auto"/>
            </w:pPr>
            <w:r w:rsidRPr="00A42FE5">
              <w:rPr>
                <w:noProof/>
                <w:lang w:eastAsia="tr-TR"/>
              </w:rPr>
              <w:pict>
                <v:shape id="Resim 2" o:spid="_x0000_i1032" type="#_x0000_t75" style="width:202.5pt;height:63.75pt;visibility:visible">
                  <v:imagedata r:id="rId18" o:title=""/>
                </v:shape>
              </w:pict>
            </w:r>
          </w:p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  <w:tr w:rsidR="002B4EFD" w:rsidRPr="00A42FE5" w:rsidTr="00A42FE5">
        <w:trPr>
          <w:trHeight w:val="2733"/>
        </w:trPr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rPr>
                <w:b/>
              </w:rPr>
              <w:t>5-)</w:t>
            </w:r>
          </w:p>
          <w:p w:rsidR="002B4EFD" w:rsidRPr="00A42FE5" w:rsidRDefault="002B4EFD" w:rsidP="00A42FE5">
            <w:pPr>
              <w:spacing w:after="0" w:line="240" w:lineRule="auto"/>
            </w:pPr>
          </w:p>
          <w:p w:rsidR="002B4EFD" w:rsidRPr="00A42FE5" w:rsidRDefault="002B4EFD" w:rsidP="00A42FE5">
            <w:pPr>
              <w:spacing w:after="0" w:line="240" w:lineRule="auto"/>
            </w:pPr>
            <w:r w:rsidRPr="00A42FE5">
              <w:rPr>
                <w:rFonts w:eastAsia="Times New Roman"/>
                <w:position w:val="-14"/>
              </w:rPr>
              <w:object w:dxaOrig="1060" w:dyaOrig="400">
                <v:shape id="_x0000_i1033" type="#_x0000_t75" style="width:61.5pt;height:23.25pt" o:ole="">
                  <v:imagedata r:id="rId19" o:title=""/>
                </v:shape>
                <o:OLEObject Type="Embed" ProgID="Equation.DSMT4" ShapeID="_x0000_i1033" DrawAspect="Content" ObjectID="_1506934372" r:id="rId20"/>
              </w:object>
            </w:r>
            <w:r w:rsidRPr="00A42FE5">
              <w:t xml:space="preserve">  eşitsizliğinin çözüm kümesini bulunuz.</w:t>
            </w:r>
          </w:p>
        </w:tc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</w:tbl>
    <w:p w:rsidR="002B4EFD" w:rsidRDefault="002B4EFD" w:rsidP="003857C0">
      <w:pPr>
        <w:pStyle w:val="NoSpacing"/>
        <w:jc w:val="center"/>
        <w:rPr>
          <w:sz w:val="18"/>
        </w:rPr>
      </w:pPr>
      <w:r>
        <w:rPr>
          <w:sz w:val="18"/>
        </w:rPr>
        <w:t>İLKADIM - SAMSUN</w:t>
      </w:r>
    </w:p>
    <w:p w:rsidR="002B4EFD" w:rsidRPr="003857C0" w:rsidRDefault="002B4EFD" w:rsidP="003857C0">
      <w:pPr>
        <w:pStyle w:val="NoSpacing"/>
        <w:jc w:val="center"/>
        <w:rPr>
          <w:sz w:val="18"/>
        </w:rPr>
      </w:pPr>
      <w:r w:rsidRPr="003857C0">
        <w:rPr>
          <w:sz w:val="18"/>
        </w:rPr>
        <w:t xml:space="preserve">ŞEHİT AHMET ALTUNOĞLU ANADOLU İMAM HATİP LİSESİ </w:t>
      </w:r>
      <w:r>
        <w:rPr>
          <w:sz w:val="18"/>
        </w:rPr>
        <w:t>2015-2016</w:t>
      </w:r>
      <w:r w:rsidRPr="003857C0">
        <w:rPr>
          <w:sz w:val="18"/>
        </w:rPr>
        <w:t xml:space="preserve"> </w:t>
      </w:r>
      <w:r>
        <w:rPr>
          <w:sz w:val="18"/>
        </w:rPr>
        <w:t xml:space="preserve"> </w:t>
      </w:r>
      <w:r w:rsidRPr="003857C0">
        <w:rPr>
          <w:sz w:val="18"/>
        </w:rPr>
        <w:t xml:space="preserve">EĞİTİM YILI 1.DÖNEM </w:t>
      </w:r>
      <w:r>
        <w:rPr>
          <w:b/>
          <w:sz w:val="22"/>
        </w:rPr>
        <w:t>MATEMATİK-9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>
        <w:rPr>
          <w:sz w:val="18"/>
        </w:rPr>
        <w:t>2</w:t>
      </w:r>
      <w:r w:rsidRPr="003857C0">
        <w:rPr>
          <w:sz w:val="18"/>
        </w:rPr>
        <w:t>.ORTAK SINAVI</w:t>
      </w:r>
    </w:p>
    <w:p w:rsidR="002B4EFD" w:rsidRDefault="002B4EFD" w:rsidP="004D59B8">
      <w:pPr>
        <w:pStyle w:val="NoSpacing"/>
        <w:rPr>
          <w:b/>
          <w:sz w:val="18"/>
        </w:rPr>
      </w:pPr>
    </w:p>
    <w:p w:rsidR="002B4EFD" w:rsidRPr="003857C0" w:rsidRDefault="002B4EFD" w:rsidP="003857C0">
      <w:pPr>
        <w:pStyle w:val="NoSpacing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               SINIF-NO: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>02.12.2013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0"/>
        <w:gridCol w:w="5190"/>
      </w:tblGrid>
      <w:tr w:rsidR="002B4EFD" w:rsidRPr="00A42FE5" w:rsidTr="00E14012">
        <w:trPr>
          <w:trHeight w:val="2898"/>
        </w:trPr>
        <w:tc>
          <w:tcPr>
            <w:tcW w:w="5190" w:type="dxa"/>
          </w:tcPr>
          <w:p w:rsidR="002B4EFD" w:rsidRPr="00A42FE5" w:rsidRDefault="002B4EFD" w:rsidP="00955FDB">
            <w:pPr>
              <w:pStyle w:val="NoSpacing"/>
              <w:rPr>
                <w:b/>
              </w:rPr>
            </w:pPr>
            <w:r w:rsidRPr="00A42FE5">
              <w:br w:type="page"/>
              <w:t xml:space="preserve"> </w:t>
            </w:r>
            <w:r w:rsidRPr="00A42FE5">
              <w:rPr>
                <w:b/>
              </w:rPr>
              <w:t>6-)</w:t>
            </w:r>
          </w:p>
          <w:p w:rsidR="002B4EFD" w:rsidRPr="00A42FE5" w:rsidRDefault="002B4EFD" w:rsidP="00955FDB">
            <w:pPr>
              <w:pStyle w:val="NoSpacing"/>
            </w:pPr>
            <w:r w:rsidRPr="00A42FE5">
              <w:t xml:space="preserve"> </w:t>
            </w:r>
          </w:p>
          <w:p w:rsidR="002B4EFD" w:rsidRPr="00A42FE5" w:rsidRDefault="002B4EFD" w:rsidP="00955FDB">
            <w:pPr>
              <w:pStyle w:val="NoSpacing"/>
            </w:pPr>
            <w:r w:rsidRPr="00A42FE5">
              <w:t xml:space="preserve"> </w:t>
            </w:r>
            <w:r w:rsidRPr="00A42FE5">
              <w:rPr>
                <w:rFonts w:eastAsia="Times New Roman"/>
                <w:position w:val="-6"/>
              </w:rPr>
              <w:object w:dxaOrig="1160" w:dyaOrig="320">
                <v:shape id="_x0000_i1034" type="#_x0000_t75" style="width:81pt;height:23.25pt" o:ole="">
                  <v:imagedata r:id="rId21" o:title=""/>
                </v:shape>
                <o:OLEObject Type="Embed" ProgID="Equation.DSMT4" ShapeID="_x0000_i1034" DrawAspect="Content" ObjectID="_1506934373" r:id="rId22"/>
              </w:object>
            </w:r>
            <w:r w:rsidRPr="00A42FE5">
              <w:t xml:space="preserve">   denklemini çözünüz.</w:t>
            </w:r>
          </w:p>
        </w:tc>
        <w:tc>
          <w:tcPr>
            <w:tcW w:w="5190" w:type="dxa"/>
          </w:tcPr>
          <w:p w:rsidR="002B4EFD" w:rsidRPr="00A42FE5" w:rsidRDefault="002B4EFD" w:rsidP="00E14012">
            <w:pPr>
              <w:pStyle w:val="NoSpacing"/>
            </w:pPr>
          </w:p>
        </w:tc>
      </w:tr>
      <w:tr w:rsidR="002B4EFD" w:rsidRPr="00A42FE5" w:rsidTr="00E14012">
        <w:trPr>
          <w:trHeight w:val="2898"/>
        </w:trPr>
        <w:tc>
          <w:tcPr>
            <w:tcW w:w="5190" w:type="dxa"/>
          </w:tcPr>
          <w:p w:rsidR="002B4EFD" w:rsidRPr="00A42FE5" w:rsidRDefault="002B4EFD" w:rsidP="00E14012">
            <w:pPr>
              <w:pStyle w:val="NoSpacing"/>
              <w:rPr>
                <w:b/>
              </w:rPr>
            </w:pPr>
            <w:r w:rsidRPr="00A42FE5">
              <w:rPr>
                <w:b/>
              </w:rPr>
              <w:t>7-)</w:t>
            </w:r>
          </w:p>
          <w:p w:rsidR="002B4EFD" w:rsidRPr="00A42FE5" w:rsidRDefault="002B4EFD" w:rsidP="00E14012">
            <w:pPr>
              <w:pStyle w:val="NoSpacing"/>
            </w:pPr>
          </w:p>
          <w:p w:rsidR="002B4EFD" w:rsidRPr="00A42FE5" w:rsidRDefault="002B4EFD" w:rsidP="00E14012">
            <w:pPr>
              <w:pStyle w:val="NoSpacing"/>
            </w:pPr>
            <w:r w:rsidRPr="00A42FE5">
              <w:rPr>
                <w:rFonts w:eastAsia="Times New Roman"/>
                <w:position w:val="-10"/>
              </w:rPr>
              <w:object w:dxaOrig="1680" w:dyaOrig="360">
                <v:shape id="_x0000_i1035" type="#_x0000_t75" style="width:100.5pt;height:21.75pt" o:ole="">
                  <v:imagedata r:id="rId23" o:title=""/>
                </v:shape>
                <o:OLEObject Type="Embed" ProgID="Equation.DSMT4" ShapeID="_x0000_i1035" DrawAspect="Content" ObjectID="_1506934374" r:id="rId24"/>
              </w:object>
            </w:r>
            <w:r w:rsidRPr="00A42FE5">
              <w:t xml:space="preserve">  ifadesinin sonucunu bulunuz.</w:t>
            </w:r>
          </w:p>
        </w:tc>
        <w:tc>
          <w:tcPr>
            <w:tcW w:w="5190" w:type="dxa"/>
          </w:tcPr>
          <w:p w:rsidR="002B4EFD" w:rsidRPr="00A42FE5" w:rsidRDefault="002B4EFD" w:rsidP="00E14012">
            <w:pPr>
              <w:pStyle w:val="NoSpacing"/>
            </w:pPr>
          </w:p>
        </w:tc>
      </w:tr>
      <w:tr w:rsidR="002B4EFD" w:rsidRPr="00A42FE5" w:rsidTr="00E14012">
        <w:trPr>
          <w:trHeight w:val="2898"/>
        </w:trPr>
        <w:tc>
          <w:tcPr>
            <w:tcW w:w="5190" w:type="dxa"/>
          </w:tcPr>
          <w:p w:rsidR="002B4EFD" w:rsidRPr="00A42FE5" w:rsidRDefault="002B4EFD" w:rsidP="00E14012">
            <w:pPr>
              <w:pStyle w:val="NoSpacing"/>
              <w:rPr>
                <w:b/>
              </w:rPr>
            </w:pPr>
            <w:r w:rsidRPr="00A42FE5">
              <w:rPr>
                <w:b/>
              </w:rPr>
              <w:t>8-)</w:t>
            </w:r>
          </w:p>
          <w:p w:rsidR="002B4EFD" w:rsidRPr="00A42FE5" w:rsidRDefault="002B4EFD" w:rsidP="00E14012">
            <w:pPr>
              <w:pStyle w:val="NoSpacing"/>
            </w:pPr>
            <w:r w:rsidRPr="00A42FE5">
              <w:t xml:space="preserve">  </w:t>
            </w:r>
          </w:p>
          <w:p w:rsidR="002B4EFD" w:rsidRPr="00A42FE5" w:rsidRDefault="002B4EFD" w:rsidP="00E14012">
            <w:pPr>
              <w:pStyle w:val="NoSpacing"/>
            </w:pPr>
            <w:r w:rsidRPr="00A42FE5">
              <w:rPr>
                <w:rFonts w:eastAsia="Times New Roman"/>
                <w:position w:val="-14"/>
              </w:rPr>
              <w:object w:dxaOrig="1640" w:dyaOrig="400">
                <v:shape id="_x0000_i1036" type="#_x0000_t75" style="width:89.25pt;height:21.75pt" o:ole="">
                  <v:imagedata r:id="rId25" o:title=""/>
                </v:shape>
                <o:OLEObject Type="Embed" ProgID="Equation.DSMT4" ShapeID="_x0000_i1036" DrawAspect="Content" ObjectID="_1506934375" r:id="rId26"/>
              </w:object>
            </w:r>
            <w:r w:rsidRPr="00A42FE5">
              <w:t xml:space="preserve">  denkleminin çözüm kümesini bulunuz.</w:t>
            </w:r>
          </w:p>
        </w:tc>
        <w:tc>
          <w:tcPr>
            <w:tcW w:w="5190" w:type="dxa"/>
          </w:tcPr>
          <w:p w:rsidR="002B4EFD" w:rsidRPr="00A42FE5" w:rsidRDefault="002B4EFD" w:rsidP="00E14012">
            <w:pPr>
              <w:pStyle w:val="NoSpacing"/>
            </w:pPr>
          </w:p>
        </w:tc>
      </w:tr>
      <w:tr w:rsidR="002B4EFD" w:rsidRPr="00A42FE5" w:rsidTr="00E14012">
        <w:trPr>
          <w:trHeight w:val="2898"/>
        </w:trPr>
        <w:tc>
          <w:tcPr>
            <w:tcW w:w="5190" w:type="dxa"/>
          </w:tcPr>
          <w:p w:rsidR="002B4EFD" w:rsidRPr="00A42FE5" w:rsidRDefault="002B4EFD" w:rsidP="00955FDB">
            <w:pPr>
              <w:pStyle w:val="NoSpacing"/>
              <w:rPr>
                <w:b/>
                <w:sz w:val="20"/>
              </w:rPr>
            </w:pPr>
            <w:r w:rsidRPr="00A42FE5">
              <w:rPr>
                <w:b/>
              </w:rPr>
              <w:t xml:space="preserve">9-) </w:t>
            </w:r>
          </w:p>
          <w:p w:rsidR="002B4EFD" w:rsidRPr="00A42FE5" w:rsidRDefault="002B4EFD" w:rsidP="00955FDB">
            <w:pPr>
              <w:pStyle w:val="NoSpacing"/>
              <w:rPr>
                <w:b/>
                <w:sz w:val="20"/>
              </w:rPr>
            </w:pPr>
          </w:p>
          <w:p w:rsidR="002B4EFD" w:rsidRPr="00A42FE5" w:rsidRDefault="002B4EFD" w:rsidP="00955FDB">
            <w:pPr>
              <w:pStyle w:val="NoSpacing"/>
              <w:rPr>
                <w:sz w:val="12"/>
              </w:rPr>
            </w:pPr>
            <w:r w:rsidRPr="00A42FE5">
              <w:rPr>
                <w:rFonts w:eastAsia="Times New Roman"/>
                <w:position w:val="-6"/>
              </w:rPr>
              <w:object w:dxaOrig="560" w:dyaOrig="279">
                <v:shape id="_x0000_i1037" type="#_x0000_t75" style="width:33.75pt;height:16.5pt" o:ole="">
                  <v:imagedata r:id="rId27" o:title=""/>
                </v:shape>
                <o:OLEObject Type="Embed" ProgID="Equation.DSMT4" ShapeID="_x0000_i1037" DrawAspect="Content" ObjectID="_1506934376" r:id="rId28"/>
              </w:object>
            </w:r>
            <w:r w:rsidRPr="00A42FE5">
              <w:t xml:space="preserve">  olmak üzere,</w:t>
            </w:r>
          </w:p>
          <w:p w:rsidR="002B4EFD" w:rsidRPr="00A42FE5" w:rsidRDefault="002B4EFD" w:rsidP="00955FDB">
            <w:pPr>
              <w:pStyle w:val="NoSpacing"/>
              <w:rPr>
                <w:sz w:val="12"/>
              </w:rPr>
            </w:pPr>
          </w:p>
          <w:p w:rsidR="002B4EFD" w:rsidRPr="00A42FE5" w:rsidRDefault="002B4EFD" w:rsidP="00955FDB">
            <w:pPr>
              <w:pStyle w:val="NoSpacing"/>
            </w:pPr>
            <w:r w:rsidRPr="00A42FE5">
              <w:rPr>
                <w:rFonts w:eastAsia="Times New Roman"/>
                <w:position w:val="-14"/>
              </w:rPr>
              <w:object w:dxaOrig="1300" w:dyaOrig="400">
                <v:shape id="_x0000_i1038" type="#_x0000_t75" style="width:76.5pt;height:24pt" o:ole="">
                  <v:imagedata r:id="rId29" o:title=""/>
                </v:shape>
                <o:OLEObject Type="Embed" ProgID="Equation.DSMT4" ShapeID="_x0000_i1038" DrawAspect="Content" ObjectID="_1506934377" r:id="rId30"/>
              </w:object>
            </w:r>
            <w:r w:rsidRPr="00A42FE5">
              <w:t xml:space="preserve">  ifadesinin sonucunu bulunuz.</w:t>
            </w:r>
          </w:p>
        </w:tc>
        <w:tc>
          <w:tcPr>
            <w:tcW w:w="5190" w:type="dxa"/>
          </w:tcPr>
          <w:p w:rsidR="002B4EFD" w:rsidRPr="00A42FE5" w:rsidRDefault="002B4EFD" w:rsidP="00E14012">
            <w:pPr>
              <w:pStyle w:val="NoSpacing"/>
            </w:pPr>
          </w:p>
        </w:tc>
      </w:tr>
      <w:tr w:rsidR="002B4EFD" w:rsidRPr="00A42FE5" w:rsidTr="00E14012">
        <w:trPr>
          <w:trHeight w:val="2898"/>
        </w:trPr>
        <w:tc>
          <w:tcPr>
            <w:tcW w:w="5190" w:type="dxa"/>
          </w:tcPr>
          <w:p w:rsidR="002B4EFD" w:rsidRPr="00A42FE5" w:rsidRDefault="002B4EFD" w:rsidP="00E14012">
            <w:pPr>
              <w:pStyle w:val="NoSpacing"/>
              <w:rPr>
                <w:b/>
              </w:rPr>
            </w:pPr>
            <w:r w:rsidRPr="00A42FE5">
              <w:rPr>
                <w:b/>
              </w:rPr>
              <w:t>10-)</w:t>
            </w:r>
          </w:p>
          <w:p w:rsidR="002B4EFD" w:rsidRPr="00A42FE5" w:rsidRDefault="002B4EFD" w:rsidP="00E14012">
            <w:pPr>
              <w:pStyle w:val="NoSpacing"/>
            </w:pPr>
          </w:p>
          <w:p w:rsidR="002B4EFD" w:rsidRPr="00A42FE5" w:rsidRDefault="002B4EFD" w:rsidP="00E14012">
            <w:pPr>
              <w:pStyle w:val="NoSpacing"/>
            </w:pPr>
            <w:r w:rsidRPr="00A42FE5">
              <w:rPr>
                <w:rFonts w:eastAsia="Times New Roman"/>
                <w:position w:val="-24"/>
              </w:rPr>
              <w:object w:dxaOrig="900" w:dyaOrig="660">
                <v:shape id="_x0000_i1039" type="#_x0000_t75" style="width:57pt;height:41.25pt" o:ole="">
                  <v:imagedata r:id="rId31" o:title=""/>
                </v:shape>
                <o:OLEObject Type="Embed" ProgID="Equation.DSMT4" ShapeID="_x0000_i1039" DrawAspect="Content" ObjectID="_1506934378" r:id="rId32"/>
              </w:object>
            </w:r>
            <w:r w:rsidRPr="00A42FE5">
              <w:t xml:space="preserve">  ifadesinin en sade sonucunu bulunuz.</w:t>
            </w:r>
          </w:p>
        </w:tc>
        <w:tc>
          <w:tcPr>
            <w:tcW w:w="5190" w:type="dxa"/>
          </w:tcPr>
          <w:p w:rsidR="002B4EFD" w:rsidRPr="00A42FE5" w:rsidRDefault="002B4EFD" w:rsidP="00E14012">
            <w:pPr>
              <w:pStyle w:val="NoSpacing"/>
            </w:pPr>
          </w:p>
        </w:tc>
      </w:tr>
    </w:tbl>
    <w:p w:rsidR="002B4EFD" w:rsidRDefault="002B4EFD">
      <w:r>
        <w:t>*Her sorunun doğru cevabı 10 puandır. Başarılar dileriz.</w:t>
      </w:r>
      <w:r>
        <w:tab/>
      </w:r>
      <w:r>
        <w:tab/>
      </w:r>
      <w:r>
        <w:tab/>
        <w:t xml:space="preserve">                     Matematik Zümresi</w:t>
      </w:r>
    </w:p>
    <w:sectPr w:rsidR="002B4EFD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01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65AE"/>
    <w:rsid w:val="00026807"/>
    <w:rsid w:val="0003091C"/>
    <w:rsid w:val="00031AE3"/>
    <w:rsid w:val="00031F42"/>
    <w:rsid w:val="000321F9"/>
    <w:rsid w:val="00033745"/>
    <w:rsid w:val="00036C6B"/>
    <w:rsid w:val="000407F7"/>
    <w:rsid w:val="000441D3"/>
    <w:rsid w:val="0004448C"/>
    <w:rsid w:val="00044FE8"/>
    <w:rsid w:val="000456CC"/>
    <w:rsid w:val="00045A7B"/>
    <w:rsid w:val="00045F55"/>
    <w:rsid w:val="0004623C"/>
    <w:rsid w:val="00046DB5"/>
    <w:rsid w:val="000473E7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3570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5598"/>
    <w:rsid w:val="000C6C6C"/>
    <w:rsid w:val="000D0A19"/>
    <w:rsid w:val="000D1E69"/>
    <w:rsid w:val="000D2B72"/>
    <w:rsid w:val="000D6AF3"/>
    <w:rsid w:val="000D6F3F"/>
    <w:rsid w:val="000D7224"/>
    <w:rsid w:val="000D7999"/>
    <w:rsid w:val="000E13CF"/>
    <w:rsid w:val="000E19D9"/>
    <w:rsid w:val="000E1BB6"/>
    <w:rsid w:val="000E26CA"/>
    <w:rsid w:val="000E307A"/>
    <w:rsid w:val="000E373E"/>
    <w:rsid w:val="000E4BD5"/>
    <w:rsid w:val="000E57AC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B91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597D"/>
    <w:rsid w:val="001B7AC4"/>
    <w:rsid w:val="001B7DF4"/>
    <w:rsid w:val="001C11D5"/>
    <w:rsid w:val="001C1D52"/>
    <w:rsid w:val="001C39DF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08E7"/>
    <w:rsid w:val="001F3C3A"/>
    <w:rsid w:val="001F3DD8"/>
    <w:rsid w:val="001F42F0"/>
    <w:rsid w:val="001F7F2C"/>
    <w:rsid w:val="00204328"/>
    <w:rsid w:val="00207519"/>
    <w:rsid w:val="00213304"/>
    <w:rsid w:val="00213825"/>
    <w:rsid w:val="00215E84"/>
    <w:rsid w:val="002163E0"/>
    <w:rsid w:val="00216E16"/>
    <w:rsid w:val="00216FD3"/>
    <w:rsid w:val="0021725E"/>
    <w:rsid w:val="00222CC8"/>
    <w:rsid w:val="00222F9A"/>
    <w:rsid w:val="00223C8F"/>
    <w:rsid w:val="00224C43"/>
    <w:rsid w:val="00226888"/>
    <w:rsid w:val="0023174A"/>
    <w:rsid w:val="00231FD4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1E74"/>
    <w:rsid w:val="00252941"/>
    <w:rsid w:val="00260FA6"/>
    <w:rsid w:val="0026286E"/>
    <w:rsid w:val="00263423"/>
    <w:rsid w:val="00264045"/>
    <w:rsid w:val="0026556A"/>
    <w:rsid w:val="00265765"/>
    <w:rsid w:val="00266911"/>
    <w:rsid w:val="00270252"/>
    <w:rsid w:val="00270B39"/>
    <w:rsid w:val="0027126A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869D2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04A9"/>
    <w:rsid w:val="002B3E2E"/>
    <w:rsid w:val="002B40AC"/>
    <w:rsid w:val="002B4EFD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1FE7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E7E41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655B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57C0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0CB5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403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1E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59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6C8A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2D83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50A5"/>
    <w:rsid w:val="005A7621"/>
    <w:rsid w:val="005B1032"/>
    <w:rsid w:val="005B125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2E6F"/>
    <w:rsid w:val="005F378D"/>
    <w:rsid w:val="005F39A2"/>
    <w:rsid w:val="005F4D0F"/>
    <w:rsid w:val="005F5C21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09B"/>
    <w:rsid w:val="00637C11"/>
    <w:rsid w:val="00643155"/>
    <w:rsid w:val="00645006"/>
    <w:rsid w:val="0064684C"/>
    <w:rsid w:val="00650498"/>
    <w:rsid w:val="00655101"/>
    <w:rsid w:val="00660584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16C1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2A3E"/>
    <w:rsid w:val="006A2BDB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1FB2"/>
    <w:rsid w:val="007323B5"/>
    <w:rsid w:val="00733F02"/>
    <w:rsid w:val="00734EAB"/>
    <w:rsid w:val="00736867"/>
    <w:rsid w:val="007400C8"/>
    <w:rsid w:val="00741B09"/>
    <w:rsid w:val="007447C5"/>
    <w:rsid w:val="007459B8"/>
    <w:rsid w:val="00747377"/>
    <w:rsid w:val="0075091F"/>
    <w:rsid w:val="00752F92"/>
    <w:rsid w:val="00752FEE"/>
    <w:rsid w:val="00753C8D"/>
    <w:rsid w:val="0075454B"/>
    <w:rsid w:val="00755DFC"/>
    <w:rsid w:val="00756AB2"/>
    <w:rsid w:val="00761FE2"/>
    <w:rsid w:val="0076216A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13A2"/>
    <w:rsid w:val="00794853"/>
    <w:rsid w:val="0079520F"/>
    <w:rsid w:val="007967DA"/>
    <w:rsid w:val="007978FD"/>
    <w:rsid w:val="007A0EB2"/>
    <w:rsid w:val="007A3153"/>
    <w:rsid w:val="007A3F5B"/>
    <w:rsid w:val="007A4FC2"/>
    <w:rsid w:val="007A642F"/>
    <w:rsid w:val="007A66F1"/>
    <w:rsid w:val="007A6845"/>
    <w:rsid w:val="007A7296"/>
    <w:rsid w:val="007B25CD"/>
    <w:rsid w:val="007B2E80"/>
    <w:rsid w:val="007B2F29"/>
    <w:rsid w:val="007B481C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85D"/>
    <w:rsid w:val="007D7F47"/>
    <w:rsid w:val="007E3B1F"/>
    <w:rsid w:val="007E4646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1E87"/>
    <w:rsid w:val="00802D88"/>
    <w:rsid w:val="0080380B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1C"/>
    <w:rsid w:val="00837ABF"/>
    <w:rsid w:val="00837F99"/>
    <w:rsid w:val="008403DF"/>
    <w:rsid w:val="008433B2"/>
    <w:rsid w:val="00845591"/>
    <w:rsid w:val="00845B4F"/>
    <w:rsid w:val="00845F8D"/>
    <w:rsid w:val="008468C2"/>
    <w:rsid w:val="00852FDE"/>
    <w:rsid w:val="00854398"/>
    <w:rsid w:val="008556DC"/>
    <w:rsid w:val="008560F8"/>
    <w:rsid w:val="008565E9"/>
    <w:rsid w:val="008568B2"/>
    <w:rsid w:val="00860EE6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531C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A6675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33DA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4179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6C58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1F54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5FDB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087B"/>
    <w:rsid w:val="00984966"/>
    <w:rsid w:val="00985EE9"/>
    <w:rsid w:val="0098609D"/>
    <w:rsid w:val="009861D8"/>
    <w:rsid w:val="0098769C"/>
    <w:rsid w:val="0099069D"/>
    <w:rsid w:val="009917A0"/>
    <w:rsid w:val="009939BE"/>
    <w:rsid w:val="00994AC5"/>
    <w:rsid w:val="00997179"/>
    <w:rsid w:val="009A0537"/>
    <w:rsid w:val="009A0AB5"/>
    <w:rsid w:val="009A1B6D"/>
    <w:rsid w:val="009A4E3B"/>
    <w:rsid w:val="009A53D1"/>
    <w:rsid w:val="009A56B8"/>
    <w:rsid w:val="009A5703"/>
    <w:rsid w:val="009A7215"/>
    <w:rsid w:val="009A7D94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8DD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29A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104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3EA4"/>
    <w:rsid w:val="00A256DE"/>
    <w:rsid w:val="00A26DE8"/>
    <w:rsid w:val="00A327FB"/>
    <w:rsid w:val="00A34A36"/>
    <w:rsid w:val="00A352BB"/>
    <w:rsid w:val="00A3745B"/>
    <w:rsid w:val="00A41DD4"/>
    <w:rsid w:val="00A41E91"/>
    <w:rsid w:val="00A42FE5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2D8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60A"/>
    <w:rsid w:val="00AF2D66"/>
    <w:rsid w:val="00AF39DB"/>
    <w:rsid w:val="00AF5C5E"/>
    <w:rsid w:val="00AF5ECB"/>
    <w:rsid w:val="00AF79EA"/>
    <w:rsid w:val="00B005FB"/>
    <w:rsid w:val="00B0139E"/>
    <w:rsid w:val="00B01E0B"/>
    <w:rsid w:val="00B029DD"/>
    <w:rsid w:val="00B0347C"/>
    <w:rsid w:val="00B03E2C"/>
    <w:rsid w:val="00B05C41"/>
    <w:rsid w:val="00B06512"/>
    <w:rsid w:val="00B0687C"/>
    <w:rsid w:val="00B06B97"/>
    <w:rsid w:val="00B07386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207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32CE"/>
    <w:rsid w:val="00B762D2"/>
    <w:rsid w:val="00B762EC"/>
    <w:rsid w:val="00B776F0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2CE4"/>
    <w:rsid w:val="00BB7AAC"/>
    <w:rsid w:val="00BC0170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1DF1"/>
    <w:rsid w:val="00BE3B6A"/>
    <w:rsid w:val="00BE44D6"/>
    <w:rsid w:val="00BE4A34"/>
    <w:rsid w:val="00BE56C5"/>
    <w:rsid w:val="00BE5D9B"/>
    <w:rsid w:val="00BE634F"/>
    <w:rsid w:val="00BE73CF"/>
    <w:rsid w:val="00BE7476"/>
    <w:rsid w:val="00BE7533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4EC0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1F31"/>
    <w:rsid w:val="00C82E44"/>
    <w:rsid w:val="00C9261A"/>
    <w:rsid w:val="00C93732"/>
    <w:rsid w:val="00C943D5"/>
    <w:rsid w:val="00C95FE1"/>
    <w:rsid w:val="00C97E50"/>
    <w:rsid w:val="00CA1755"/>
    <w:rsid w:val="00CA19BD"/>
    <w:rsid w:val="00CA1D1E"/>
    <w:rsid w:val="00CA2C77"/>
    <w:rsid w:val="00CA2E8D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3A8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BFE"/>
    <w:rsid w:val="00D73F75"/>
    <w:rsid w:val="00D77330"/>
    <w:rsid w:val="00D809D9"/>
    <w:rsid w:val="00D80AC4"/>
    <w:rsid w:val="00D8138C"/>
    <w:rsid w:val="00D81DBD"/>
    <w:rsid w:val="00D828FD"/>
    <w:rsid w:val="00D84919"/>
    <w:rsid w:val="00D85620"/>
    <w:rsid w:val="00D87AAB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5E57"/>
    <w:rsid w:val="00DA78FE"/>
    <w:rsid w:val="00DB0D98"/>
    <w:rsid w:val="00DB1272"/>
    <w:rsid w:val="00DB21D9"/>
    <w:rsid w:val="00DB3459"/>
    <w:rsid w:val="00DB3B88"/>
    <w:rsid w:val="00DB419A"/>
    <w:rsid w:val="00DB493E"/>
    <w:rsid w:val="00DB5B48"/>
    <w:rsid w:val="00DB6282"/>
    <w:rsid w:val="00DB7ACB"/>
    <w:rsid w:val="00DC094A"/>
    <w:rsid w:val="00DC2351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4A3A"/>
    <w:rsid w:val="00DE5645"/>
    <w:rsid w:val="00DF090B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12"/>
    <w:rsid w:val="00E14075"/>
    <w:rsid w:val="00E14535"/>
    <w:rsid w:val="00E15AB6"/>
    <w:rsid w:val="00E15B57"/>
    <w:rsid w:val="00E2502E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3E01"/>
    <w:rsid w:val="00E6497B"/>
    <w:rsid w:val="00E67412"/>
    <w:rsid w:val="00E72F58"/>
    <w:rsid w:val="00E7539F"/>
    <w:rsid w:val="00E7564C"/>
    <w:rsid w:val="00E81F49"/>
    <w:rsid w:val="00E82C29"/>
    <w:rsid w:val="00E849BE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2BB"/>
    <w:rsid w:val="00F37562"/>
    <w:rsid w:val="00F37A07"/>
    <w:rsid w:val="00F418F4"/>
    <w:rsid w:val="00F44DFD"/>
    <w:rsid w:val="00F45844"/>
    <w:rsid w:val="00F45EB2"/>
    <w:rsid w:val="00F4605F"/>
    <w:rsid w:val="00F502E6"/>
    <w:rsid w:val="00F50768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6AF6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0C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  <w:pPr>
      <w:spacing w:after="200" w:line="276" w:lineRule="auto"/>
    </w:pPr>
    <w:rPr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140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14012"/>
    <w:rPr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40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172</Words>
  <Characters>987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KAMENOS</dc:creator>
  <cp:keywords/>
  <dc:description/>
  <cp:lastModifiedBy>BİRSEN</cp:lastModifiedBy>
  <cp:revision>3</cp:revision>
  <dcterms:created xsi:type="dcterms:W3CDTF">2015-03-12T21:36:00Z</dcterms:created>
  <dcterms:modified xsi:type="dcterms:W3CDTF">2015-10-21T09:06:00Z</dcterms:modified>
</cp:coreProperties>
</file>