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46" w:rsidRPr="00E41C49" w:rsidRDefault="00C53246" w:rsidP="00617D2C">
      <w:pPr>
        <w:jc w:val="both"/>
        <w:rPr>
          <w:b/>
        </w:rPr>
      </w:pPr>
      <w:r>
        <w:rPr>
          <w:b/>
        </w:rPr>
        <w:t xml:space="preserve">2015-2016 </w:t>
      </w:r>
      <w:r w:rsidRPr="00E41C49">
        <w:rPr>
          <w:b/>
        </w:rPr>
        <w:t xml:space="preserve"> EĞİTİM-ÖĞRETİM YILI NEVŞEHİR ANADOLU LİSESİ 9. SINIFLAR I.DÖNEM I.YAZILI SORULARI</w:t>
      </w:r>
    </w:p>
    <w:p w:rsidR="00C53246" w:rsidRPr="00E41C49" w:rsidRDefault="00C53246" w:rsidP="00617D2C">
      <w:pPr>
        <w:jc w:val="both"/>
        <w:rPr>
          <w:b/>
        </w:rPr>
      </w:pPr>
      <w:r w:rsidRPr="00E41C49">
        <w:rPr>
          <w:b/>
        </w:rPr>
        <w:t xml:space="preserve">AD VE SOYAD </w:t>
      </w:r>
      <w:r w:rsidRPr="00E41C49">
        <w:rPr>
          <w:b/>
        </w:rPr>
        <w:tab/>
        <w:t>:</w:t>
      </w:r>
      <w:r>
        <w:rPr>
          <w:b/>
        </w:rPr>
        <w:t xml:space="preserve"> </w:t>
      </w:r>
      <w:hyperlink r:id="rId5" w:history="1">
        <w:r>
          <w:rPr>
            <w:noProof/>
            <w:lang w:eastAsia="tr-TR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0;text-align:left;margin-left:9.2pt;margin-top:681.3pt;width:127.5pt;height:33.25pt;z-index:251658240;mso-position-horizontal-relative:text;mso-position-vertical-relative:text" strokecolor="#8064a2" strokeweight="1pt">
              <v:stroke dashstyle="dash"/>
              <v:shadow color="#868686"/>
              <v:textbox style="mso-next-textbox:#_x0000_s1026">
                <w:txbxContent>
                  <w:p w:rsidR="00C53246" w:rsidRDefault="00C53246" w:rsidP="00377F3E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Mehmet Türk</w:t>
                    </w:r>
                  </w:p>
                  <w:p w:rsidR="00C53246" w:rsidRDefault="00C53246" w:rsidP="00377F3E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Kimya Öğretmeni</w:t>
                    </w:r>
                  </w:p>
                  <w:p w:rsidR="00C53246" w:rsidRDefault="00C53246" w:rsidP="00377F3E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noProof/>
            <w:lang w:eastAsia="tr-TR"/>
          </w:rPr>
          <w:pict>
            <v:shape id="_x0000_s1027" type="#_x0000_t202" style="position:absolute;left:0;text-align:left;margin-left:383.45pt;margin-top:681.3pt;width:127.5pt;height:33.25pt;z-index:251659264;mso-position-horizontal-relative:text;mso-position-vertical-relative:text" strokecolor="#8064a2" strokeweight="1pt">
              <v:stroke dashstyle="dash"/>
              <v:shadow color="#868686"/>
              <v:textbox style="mso-next-textbox:#_x0000_s1027">
                <w:txbxContent>
                  <w:p w:rsidR="00C53246" w:rsidRDefault="00C53246" w:rsidP="00377F3E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Ali KÖKSAL</w:t>
                    </w:r>
                  </w:p>
                  <w:p w:rsidR="00C53246" w:rsidRDefault="00C53246" w:rsidP="00377F3E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Okul Müdürü</w:t>
                    </w:r>
                  </w:p>
                  <w:p w:rsidR="00C53246" w:rsidRDefault="00C53246" w:rsidP="00377F3E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rStyle w:val="Hyperlink"/>
            <w:b/>
          </w:rPr>
          <w:t>www.sorubak.com</w:t>
        </w:r>
      </w:hyperlink>
    </w:p>
    <w:p w:rsidR="00C53246" w:rsidRPr="00E41C49" w:rsidRDefault="00C53246" w:rsidP="00617D2C">
      <w:pPr>
        <w:jc w:val="both"/>
        <w:rPr>
          <w:b/>
        </w:rPr>
      </w:pPr>
      <w:r w:rsidRPr="00E41C49">
        <w:rPr>
          <w:b/>
        </w:rPr>
        <w:t>NO VE SINIF</w:t>
      </w:r>
      <w:r w:rsidRPr="00E41C49">
        <w:rPr>
          <w:b/>
        </w:rPr>
        <w:tab/>
        <w:t>:</w:t>
      </w:r>
    </w:p>
    <w:p w:rsidR="00C53246" w:rsidRPr="00E41C49" w:rsidRDefault="00C53246" w:rsidP="00617D2C">
      <w:pPr>
        <w:jc w:val="both"/>
        <w:rPr>
          <w:b/>
        </w:rPr>
      </w:pPr>
      <w:r w:rsidRPr="00E41C49">
        <w:rPr>
          <w:b/>
        </w:rPr>
        <w:t>Aşağıdaki bilgileri doğru ( D ) veya yanlış ( Y ) olarak işaretleyiniz .</w:t>
      </w:r>
    </w:p>
    <w:p w:rsidR="00C53246" w:rsidRDefault="00C53246" w:rsidP="00C01BF4">
      <w:pPr>
        <w:pStyle w:val="ListParagraph"/>
        <w:numPr>
          <w:ilvl w:val="0"/>
          <w:numId w:val="1"/>
        </w:numPr>
        <w:jc w:val="both"/>
      </w:pPr>
      <w:r>
        <w:t>( …….. ) petrokimya ,petrolden yeni ham maddeler üretme çalışmaları yapar.</w:t>
      </w:r>
    </w:p>
    <w:p w:rsidR="00C53246" w:rsidRDefault="00C53246" w:rsidP="00C01BF4">
      <w:pPr>
        <w:pStyle w:val="ListParagraph"/>
        <w:numPr>
          <w:ilvl w:val="0"/>
          <w:numId w:val="1"/>
        </w:numPr>
        <w:jc w:val="both"/>
      </w:pPr>
      <w:r>
        <w:t>( …….. ) Aristo’ya göre herşey topraktan doğup toprağa döner.</w:t>
      </w:r>
    </w:p>
    <w:p w:rsidR="00C53246" w:rsidRDefault="00C53246" w:rsidP="00C27978">
      <w:pPr>
        <w:pStyle w:val="ListParagraph"/>
        <w:numPr>
          <w:ilvl w:val="0"/>
          <w:numId w:val="1"/>
        </w:numPr>
        <w:jc w:val="both"/>
      </w:pPr>
      <w:r>
        <w:t>( ……… ) simyacılar tarafından kullanılan alet ve yöntemlerden bazıları imbik, fırın ve kavurmadır.</w:t>
      </w:r>
    </w:p>
    <w:p w:rsidR="00C53246" w:rsidRDefault="00C53246" w:rsidP="00C01BF4">
      <w:pPr>
        <w:pStyle w:val="ListParagraph"/>
        <w:numPr>
          <w:ilvl w:val="0"/>
          <w:numId w:val="1"/>
        </w:numPr>
        <w:jc w:val="both"/>
      </w:pPr>
      <w:r>
        <w:t>( ………. ) iyi bir kimyager  fikirli ve bilimsel düşünme sistematiğine sahip olmalıdır.</w:t>
      </w:r>
    </w:p>
    <w:p w:rsidR="00C53246" w:rsidRDefault="00C53246" w:rsidP="007B1A22">
      <w:pPr>
        <w:pStyle w:val="ListParagraph"/>
        <w:numPr>
          <w:ilvl w:val="0"/>
          <w:numId w:val="1"/>
        </w:numPr>
        <w:jc w:val="both"/>
      </w:pPr>
      <w:r>
        <w:t>( ……… ) fizikokimya kimyanın bir alt disiplinidir.</w:t>
      </w:r>
    </w:p>
    <w:p w:rsidR="00C53246" w:rsidRDefault="00C53246" w:rsidP="00C01BF4">
      <w:pPr>
        <w:pStyle w:val="ListParagraph"/>
        <w:numPr>
          <w:ilvl w:val="0"/>
          <w:numId w:val="1"/>
        </w:numPr>
        <w:jc w:val="both"/>
      </w:pPr>
      <w:r>
        <w:t>( ……… ) elementlerin adları da sembolleri gibi her dilde aynıdır.</w:t>
      </w:r>
    </w:p>
    <w:p w:rsidR="00C53246" w:rsidRPr="00E41C49" w:rsidRDefault="00C53246" w:rsidP="00617D2C">
      <w:pPr>
        <w:jc w:val="both"/>
        <w:rPr>
          <w:b/>
        </w:rPr>
      </w:pPr>
      <w:r w:rsidRPr="00E41C49">
        <w:rPr>
          <w:b/>
        </w:rPr>
        <w:t>Aşağıda verilen cümlelerdeki boşlukları uygun şekilde doldurunuz .</w:t>
      </w:r>
    </w:p>
    <w:p w:rsidR="00C53246" w:rsidRDefault="00C53246" w:rsidP="00724198">
      <w:pPr>
        <w:pStyle w:val="ListParagraph"/>
        <w:numPr>
          <w:ilvl w:val="0"/>
          <w:numId w:val="2"/>
        </w:numPr>
        <w:jc w:val="both"/>
      </w:pPr>
      <w:r>
        <w:t>………………… kimya karbon temelli bileşikleri inceleyen kimya ana bilim dalıdır.</w:t>
      </w:r>
    </w:p>
    <w:p w:rsidR="00C53246" w:rsidRDefault="00C53246" w:rsidP="00BE0107">
      <w:pPr>
        <w:pStyle w:val="ListParagraph"/>
        <w:numPr>
          <w:ilvl w:val="0"/>
          <w:numId w:val="2"/>
        </w:numPr>
        <w:jc w:val="both"/>
      </w:pPr>
      <w:r>
        <w:t>Bir maddenin bileşenleri ile ilgili nitelik ve nicelik belirleme çalışmalarıyla ………………………. Kimya ana bilim dalı ilgilenir.</w:t>
      </w:r>
    </w:p>
    <w:p w:rsidR="00C53246" w:rsidRDefault="00C53246" w:rsidP="00724198">
      <w:pPr>
        <w:pStyle w:val="ListParagraph"/>
        <w:numPr>
          <w:ilvl w:val="0"/>
          <w:numId w:val="2"/>
        </w:numPr>
        <w:jc w:val="both"/>
      </w:pPr>
      <w:r>
        <w:t>Simya ………………………… yanılmayla , kimya ise sistematik olarak çalışır.</w:t>
      </w:r>
    </w:p>
    <w:p w:rsidR="00C53246" w:rsidRDefault="00C53246" w:rsidP="00724198">
      <w:pPr>
        <w:pStyle w:val="ListParagraph"/>
        <w:numPr>
          <w:ilvl w:val="0"/>
          <w:numId w:val="2"/>
        </w:numPr>
        <w:jc w:val="both"/>
      </w:pPr>
      <w:r>
        <w:t>………………… kimya ,atomların çekirdeklerinden kaynaklanan olayları inceler.</w:t>
      </w:r>
    </w:p>
    <w:p w:rsidR="00C53246" w:rsidRDefault="00C53246" w:rsidP="00724198">
      <w:pPr>
        <w:pStyle w:val="ListParagraph"/>
        <w:numPr>
          <w:ilvl w:val="0"/>
          <w:numId w:val="2"/>
        </w:numPr>
        <w:jc w:val="both"/>
      </w:pPr>
      <w:r>
        <w:t>Organik bileşikler dışındaki bileşikleri inceleyen kimya alt bilim dalı …………………….. kimyadır.</w:t>
      </w:r>
    </w:p>
    <w:p w:rsidR="00C53246" w:rsidRPr="00E41C49" w:rsidRDefault="00C53246" w:rsidP="00D3249D">
      <w:pPr>
        <w:ind w:left="360"/>
        <w:jc w:val="both"/>
        <w:rPr>
          <w:b/>
        </w:rPr>
      </w:pPr>
      <w:r w:rsidRPr="00E41C49">
        <w:rPr>
          <w:b/>
        </w:rPr>
        <w:t>Aşağıda verilen terimleri ilgili olduğu terimlerle eşleştiriniz .</w:t>
      </w:r>
    </w:p>
    <w:tbl>
      <w:tblPr>
        <w:tblW w:w="0" w:type="auto"/>
        <w:tblInd w:w="360" w:type="dxa"/>
        <w:tblLook w:val="00A0"/>
      </w:tblPr>
      <w:tblGrid>
        <w:gridCol w:w="2366"/>
        <w:gridCol w:w="2369"/>
      </w:tblGrid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7775BA">
              <w:t>Simyacı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7775BA">
              <w:t>Kimyanın babası</w:t>
            </w: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7775BA">
              <w:t>Filojiston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7775BA">
              <w:t>dört element</w:t>
            </w: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7775BA">
              <w:t>Kimya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7775BA">
              <w:t>yanma</w:t>
            </w: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7775BA">
              <w:t>Aristo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7775BA">
              <w:t xml:space="preserve">deney </w:t>
            </w: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7775BA">
              <w:t xml:space="preserve">İbn-i Sina 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7775BA">
              <w:t>Alşimist</w:t>
            </w:r>
          </w:p>
        </w:tc>
      </w:tr>
    </w:tbl>
    <w:p w:rsidR="00C53246" w:rsidRDefault="00C53246" w:rsidP="00D3249D">
      <w:pPr>
        <w:ind w:left="360"/>
        <w:jc w:val="both"/>
        <w:rPr>
          <w:b/>
        </w:rPr>
      </w:pPr>
    </w:p>
    <w:p w:rsidR="00C53246" w:rsidRPr="003B7AE3" w:rsidRDefault="00C53246" w:rsidP="00D3249D">
      <w:pPr>
        <w:ind w:left="360"/>
        <w:jc w:val="both"/>
        <w:rPr>
          <w:b/>
        </w:rPr>
      </w:pPr>
      <w:r w:rsidRPr="003B7AE3">
        <w:rPr>
          <w:b/>
        </w:rPr>
        <w:t>Aşağıda sembolleri verilen elementlerin adlarını yazınız.</w:t>
      </w:r>
    </w:p>
    <w:p w:rsidR="00C53246" w:rsidRDefault="00C53246" w:rsidP="0037297D">
      <w:pPr>
        <w:pStyle w:val="ListParagraph"/>
        <w:numPr>
          <w:ilvl w:val="0"/>
          <w:numId w:val="5"/>
        </w:numPr>
        <w:jc w:val="both"/>
      </w:pPr>
      <w:r>
        <w:t>Fe (……………………………)</w:t>
      </w:r>
    </w:p>
    <w:p w:rsidR="00C53246" w:rsidRDefault="00C53246" w:rsidP="0037297D">
      <w:pPr>
        <w:pStyle w:val="ListParagraph"/>
        <w:numPr>
          <w:ilvl w:val="0"/>
          <w:numId w:val="5"/>
        </w:numPr>
        <w:jc w:val="both"/>
      </w:pPr>
      <w:r>
        <w:t>Cu (……………………………)</w:t>
      </w:r>
    </w:p>
    <w:p w:rsidR="00C53246" w:rsidRDefault="00C53246" w:rsidP="0037297D">
      <w:pPr>
        <w:pStyle w:val="ListParagraph"/>
        <w:numPr>
          <w:ilvl w:val="0"/>
          <w:numId w:val="5"/>
        </w:numPr>
        <w:jc w:val="both"/>
      </w:pPr>
      <w:r>
        <w:t>Na (……………………………)</w:t>
      </w:r>
    </w:p>
    <w:p w:rsidR="00C53246" w:rsidRDefault="00C53246" w:rsidP="0037297D">
      <w:pPr>
        <w:pStyle w:val="ListParagraph"/>
        <w:numPr>
          <w:ilvl w:val="0"/>
          <w:numId w:val="5"/>
        </w:numPr>
        <w:jc w:val="both"/>
      </w:pPr>
      <w:r>
        <w:t>K (……………………………..)</w:t>
      </w:r>
    </w:p>
    <w:p w:rsidR="00C53246" w:rsidRDefault="00C53246" w:rsidP="0037297D">
      <w:pPr>
        <w:pStyle w:val="ListParagraph"/>
        <w:numPr>
          <w:ilvl w:val="0"/>
          <w:numId w:val="5"/>
        </w:numPr>
        <w:jc w:val="both"/>
      </w:pPr>
      <w:r>
        <w:t>P (…………………………….)</w:t>
      </w:r>
    </w:p>
    <w:p w:rsidR="00C53246" w:rsidRPr="003B7AE3" w:rsidRDefault="00C53246" w:rsidP="0037297D">
      <w:pPr>
        <w:ind w:left="360"/>
        <w:jc w:val="both"/>
        <w:rPr>
          <w:b/>
        </w:rPr>
      </w:pPr>
      <w:r w:rsidRPr="003B7AE3">
        <w:rPr>
          <w:b/>
        </w:rPr>
        <w:t>Aşağıda adları verilen elementlerin sembollerini yazınız.</w:t>
      </w:r>
    </w:p>
    <w:p w:rsidR="00C53246" w:rsidRDefault="00C53246" w:rsidP="0037297D">
      <w:pPr>
        <w:pStyle w:val="ListParagraph"/>
        <w:numPr>
          <w:ilvl w:val="0"/>
          <w:numId w:val="6"/>
        </w:numPr>
        <w:jc w:val="both"/>
      </w:pPr>
      <w:r>
        <w:t>Civa</w:t>
      </w:r>
      <w:r>
        <w:tab/>
      </w:r>
      <w:r>
        <w:tab/>
        <w:t xml:space="preserve"> (…………. )</w:t>
      </w:r>
    </w:p>
    <w:p w:rsidR="00C53246" w:rsidRDefault="00C53246" w:rsidP="0037297D">
      <w:pPr>
        <w:pStyle w:val="ListParagraph"/>
        <w:numPr>
          <w:ilvl w:val="0"/>
          <w:numId w:val="6"/>
        </w:numPr>
        <w:jc w:val="both"/>
      </w:pPr>
      <w:r>
        <w:t>Altın</w:t>
      </w:r>
      <w:r>
        <w:tab/>
      </w:r>
      <w:r>
        <w:tab/>
        <w:t>( ………….)</w:t>
      </w:r>
    </w:p>
    <w:p w:rsidR="00C53246" w:rsidRDefault="00C53246" w:rsidP="0037297D">
      <w:pPr>
        <w:pStyle w:val="ListParagraph"/>
        <w:numPr>
          <w:ilvl w:val="0"/>
          <w:numId w:val="6"/>
        </w:numPr>
        <w:jc w:val="both"/>
      </w:pPr>
      <w:r>
        <w:t>Gümüş</w:t>
      </w:r>
      <w:r>
        <w:tab/>
        <w:t xml:space="preserve"> </w:t>
      </w:r>
      <w:r>
        <w:tab/>
        <w:t>(………….)</w:t>
      </w:r>
    </w:p>
    <w:p w:rsidR="00C53246" w:rsidRDefault="00C53246" w:rsidP="0037297D">
      <w:pPr>
        <w:pStyle w:val="ListParagraph"/>
        <w:numPr>
          <w:ilvl w:val="0"/>
          <w:numId w:val="6"/>
        </w:numPr>
        <w:jc w:val="both"/>
      </w:pPr>
      <w:r>
        <w:t xml:space="preserve">Kalsiyum </w:t>
      </w:r>
      <w:r>
        <w:tab/>
        <w:t>(…………)</w:t>
      </w:r>
    </w:p>
    <w:p w:rsidR="00C53246" w:rsidRDefault="00C53246" w:rsidP="0037297D">
      <w:pPr>
        <w:pStyle w:val="ListParagraph"/>
        <w:numPr>
          <w:ilvl w:val="0"/>
          <w:numId w:val="6"/>
        </w:numPr>
        <w:jc w:val="both"/>
      </w:pPr>
      <w:r>
        <w:t>Alüminyum</w:t>
      </w:r>
      <w:r>
        <w:tab/>
        <w:t xml:space="preserve"> (………..)</w:t>
      </w:r>
    </w:p>
    <w:p w:rsidR="00C53246" w:rsidRPr="003B7AE3" w:rsidRDefault="00C53246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verilen isimleri ilgili olduğu formüller ile eşleştiriniz . </w:t>
      </w:r>
    </w:p>
    <w:tbl>
      <w:tblPr>
        <w:tblW w:w="0" w:type="auto"/>
        <w:tblInd w:w="360" w:type="dxa"/>
        <w:tblLook w:val="00A0"/>
      </w:tblPr>
      <w:tblGrid>
        <w:gridCol w:w="2268"/>
        <w:gridCol w:w="2251"/>
      </w:tblGrid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 xml:space="preserve">Yemek tuzu 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HCl</w:t>
            </w:r>
          </w:p>
        </w:tc>
      </w:tr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>Kostik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H</w:t>
            </w:r>
            <w:r w:rsidRPr="007775BA">
              <w:rPr>
                <w:vertAlign w:val="subscript"/>
              </w:rPr>
              <w:t>2</w:t>
            </w:r>
            <w:r w:rsidRPr="007775BA">
              <w:t>SO</w:t>
            </w:r>
            <w:r w:rsidRPr="007775BA">
              <w:rPr>
                <w:vertAlign w:val="subscript"/>
              </w:rPr>
              <w:t>4</w:t>
            </w:r>
          </w:p>
        </w:tc>
      </w:tr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 xml:space="preserve">Glikoz 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NaOH</w:t>
            </w:r>
          </w:p>
        </w:tc>
      </w:tr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 xml:space="preserve">Zaç yağı 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C</w:t>
            </w:r>
            <w:r w:rsidRPr="007775BA">
              <w:rPr>
                <w:vertAlign w:val="subscript"/>
              </w:rPr>
              <w:t>6</w:t>
            </w:r>
            <w:r w:rsidRPr="007775BA">
              <w:t>H</w:t>
            </w:r>
            <w:r w:rsidRPr="007775BA">
              <w:rPr>
                <w:vertAlign w:val="subscript"/>
              </w:rPr>
              <w:t>12</w:t>
            </w:r>
            <w:r w:rsidRPr="007775BA">
              <w:t>O</w:t>
            </w:r>
            <w:r w:rsidRPr="007775BA">
              <w:rPr>
                <w:vertAlign w:val="subscript"/>
              </w:rPr>
              <w:t>6</w:t>
            </w:r>
          </w:p>
        </w:tc>
      </w:tr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 xml:space="preserve">Kezzap 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NaCl</w:t>
            </w:r>
          </w:p>
        </w:tc>
      </w:tr>
      <w:tr w:rsidR="00C53246" w:rsidRPr="007775BA" w:rsidTr="007775BA">
        <w:tc>
          <w:tcPr>
            <w:tcW w:w="2268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7775BA">
              <w:t xml:space="preserve">Tuz ruhu </w:t>
            </w:r>
          </w:p>
        </w:tc>
        <w:tc>
          <w:tcPr>
            <w:tcW w:w="2251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75BA">
              <w:t>HNO</w:t>
            </w:r>
            <w:r w:rsidRPr="007775BA">
              <w:rPr>
                <w:vertAlign w:val="subscript"/>
              </w:rPr>
              <w:t>3</w:t>
            </w:r>
          </w:p>
        </w:tc>
      </w:tr>
    </w:tbl>
    <w:p w:rsidR="00C53246" w:rsidRDefault="00C53246" w:rsidP="0037297D">
      <w:pPr>
        <w:ind w:left="360"/>
        <w:jc w:val="both"/>
        <w:rPr>
          <w:b/>
        </w:rPr>
      </w:pPr>
    </w:p>
    <w:p w:rsidR="00C53246" w:rsidRPr="003B7AE3" w:rsidRDefault="00C53246" w:rsidP="0037297D">
      <w:pPr>
        <w:ind w:left="360"/>
        <w:jc w:val="both"/>
        <w:rPr>
          <w:b/>
        </w:rPr>
      </w:pPr>
      <w:r w:rsidRPr="003B7AE3">
        <w:rPr>
          <w:b/>
        </w:rPr>
        <w:t>Aşağıda formülleri verilen bileşikleri adlandırınız .</w:t>
      </w:r>
    </w:p>
    <w:tbl>
      <w:tblPr>
        <w:tblW w:w="0" w:type="auto"/>
        <w:tblInd w:w="36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4"/>
        <w:gridCol w:w="2331"/>
      </w:tblGrid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MgBr</w:t>
            </w:r>
            <w:r w:rsidRPr="007775BA">
              <w:rPr>
                <w:vertAlign w:val="subscript"/>
              </w:rPr>
              <w:t>2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CaCO</w:t>
            </w:r>
            <w:r w:rsidRPr="007775BA">
              <w:rPr>
                <w:vertAlign w:val="subscript"/>
              </w:rPr>
              <w:t>3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Mn</w:t>
            </w:r>
            <w:r w:rsidRPr="007775BA">
              <w:rPr>
                <w:vertAlign w:val="subscript"/>
              </w:rPr>
              <w:t>2</w:t>
            </w:r>
            <w:r w:rsidRPr="007775BA">
              <w:t>O</w:t>
            </w:r>
            <w:r w:rsidRPr="007775BA">
              <w:rPr>
                <w:vertAlign w:val="subscript"/>
              </w:rPr>
              <w:t>7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(NH</w:t>
            </w:r>
            <w:r w:rsidRPr="007775BA">
              <w:rPr>
                <w:vertAlign w:val="subscript"/>
              </w:rPr>
              <w:t>4</w:t>
            </w:r>
            <w:r w:rsidRPr="007775BA">
              <w:t>)</w:t>
            </w:r>
            <w:r w:rsidRPr="007775BA">
              <w:rPr>
                <w:vertAlign w:val="subscript"/>
              </w:rPr>
              <w:t>3</w:t>
            </w:r>
            <w:r w:rsidRPr="007775BA">
              <w:t>PO</w:t>
            </w:r>
            <w:r w:rsidRPr="007775BA">
              <w:rPr>
                <w:vertAlign w:val="subscript"/>
              </w:rPr>
              <w:t>4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(NH</w:t>
            </w:r>
            <w:r w:rsidRPr="007775BA">
              <w:rPr>
                <w:vertAlign w:val="subscript"/>
              </w:rPr>
              <w:t>4</w:t>
            </w:r>
            <w:r w:rsidRPr="007775BA">
              <w:t>)</w:t>
            </w:r>
            <w:r w:rsidRPr="007775BA">
              <w:rPr>
                <w:vertAlign w:val="subscript"/>
              </w:rPr>
              <w:t>2</w:t>
            </w:r>
            <w:r w:rsidRPr="007775BA">
              <w:t>S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</w:pPr>
            <w:r w:rsidRPr="007775BA">
              <w:t>PCl</w:t>
            </w:r>
            <w:r w:rsidRPr="007775BA">
              <w:rPr>
                <w:vertAlign w:val="subscript"/>
              </w:rPr>
              <w:t>5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</w:tbl>
    <w:p w:rsidR="00C53246" w:rsidRDefault="00C53246" w:rsidP="0037297D">
      <w:pPr>
        <w:ind w:left="360"/>
        <w:jc w:val="both"/>
      </w:pPr>
    </w:p>
    <w:p w:rsidR="00C53246" w:rsidRPr="00E41C49" w:rsidRDefault="00C53246" w:rsidP="0037297D">
      <w:pPr>
        <w:ind w:left="360"/>
        <w:jc w:val="both"/>
        <w:rPr>
          <w:b/>
        </w:rPr>
      </w:pPr>
      <w:r w:rsidRPr="00E41C49">
        <w:rPr>
          <w:b/>
        </w:rPr>
        <w:t xml:space="preserve">Aşağıda adları verilen bileşiklerin formüllerini yazınız. </w:t>
      </w:r>
    </w:p>
    <w:tbl>
      <w:tblPr>
        <w:tblW w:w="0" w:type="auto"/>
        <w:tblInd w:w="36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23"/>
        <w:gridCol w:w="2212"/>
      </w:tblGrid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 xml:space="preserve">Potasyumflorür 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 xml:space="preserve">Magnezyumsülfat 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>Demir ( II ) klorür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 xml:space="preserve">Amonyumnitrat 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>Amonyumnitrür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2434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775BA">
              <w:t xml:space="preserve">Diazottetraoksit </w:t>
            </w:r>
          </w:p>
        </w:tc>
        <w:tc>
          <w:tcPr>
            <w:tcW w:w="2435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</w:tbl>
    <w:p w:rsidR="00C53246" w:rsidRDefault="00C53246" w:rsidP="0037297D">
      <w:pPr>
        <w:ind w:left="360"/>
        <w:jc w:val="both"/>
      </w:pPr>
    </w:p>
    <w:p w:rsidR="00C53246" w:rsidRPr="00E526C0" w:rsidRDefault="00C53246" w:rsidP="0037297D">
      <w:pPr>
        <w:ind w:left="360"/>
        <w:jc w:val="both"/>
        <w:rPr>
          <w:b/>
        </w:rPr>
      </w:pPr>
      <w:r w:rsidRPr="00E526C0">
        <w:rPr>
          <w:b/>
        </w:rPr>
        <w:t>Aşağıdaki bileşikleri anyonlarına ve katyonlarına ayırınız.</w:t>
      </w:r>
    </w:p>
    <w:tbl>
      <w:tblPr>
        <w:tblW w:w="0" w:type="auto"/>
        <w:tblInd w:w="36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1"/>
        <w:gridCol w:w="1559"/>
        <w:gridCol w:w="1555"/>
      </w:tblGrid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Bileşik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Katyon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Anyon</w:t>
            </w: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vertAlign w:val="subscript"/>
              </w:rPr>
            </w:pPr>
            <w:r w:rsidRPr="007775BA">
              <w:t>CaCl</w:t>
            </w:r>
            <w:r w:rsidRPr="007775BA">
              <w:rPr>
                <w:vertAlign w:val="subscript"/>
              </w:rPr>
              <w:t>2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vertAlign w:val="subscript"/>
              </w:rPr>
            </w:pPr>
            <w:r w:rsidRPr="007775BA">
              <w:t>K</w:t>
            </w:r>
            <w:r w:rsidRPr="007775BA">
              <w:rPr>
                <w:vertAlign w:val="subscript"/>
              </w:rPr>
              <w:t>2</w:t>
            </w:r>
            <w:r w:rsidRPr="007775BA">
              <w:t>Cr</w:t>
            </w:r>
            <w:r w:rsidRPr="007775BA">
              <w:rPr>
                <w:vertAlign w:val="subscript"/>
              </w:rPr>
              <w:t>2</w:t>
            </w:r>
            <w:r w:rsidRPr="007775BA">
              <w:t>O</w:t>
            </w:r>
            <w:r w:rsidRPr="007775BA">
              <w:rPr>
                <w:vertAlign w:val="subscript"/>
              </w:rPr>
              <w:t>7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7775BA">
              <w:t>NH</w:t>
            </w:r>
            <w:r w:rsidRPr="007775BA">
              <w:rPr>
                <w:vertAlign w:val="subscript"/>
              </w:rPr>
              <w:t>4</w:t>
            </w:r>
            <w:r w:rsidRPr="007775BA">
              <w:t>OH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</w:tbl>
    <w:p w:rsidR="00C53246" w:rsidRDefault="00C53246" w:rsidP="0037297D">
      <w:pPr>
        <w:ind w:left="360"/>
        <w:jc w:val="both"/>
      </w:pPr>
    </w:p>
    <w:p w:rsidR="00C53246" w:rsidRPr="00041DA7" w:rsidRDefault="00C53246" w:rsidP="0037297D">
      <w:pPr>
        <w:ind w:left="360"/>
        <w:jc w:val="both"/>
        <w:rPr>
          <w:b/>
        </w:rPr>
      </w:pPr>
      <w:r w:rsidRPr="00041DA7">
        <w:rPr>
          <w:b/>
        </w:rPr>
        <w:t>Aşağıdaki anyonları ve katyonları verilen iyonlardan bileşik yazınız.</w:t>
      </w:r>
    </w:p>
    <w:tbl>
      <w:tblPr>
        <w:tblW w:w="0" w:type="auto"/>
        <w:tblInd w:w="36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2"/>
        <w:gridCol w:w="1558"/>
        <w:gridCol w:w="1575"/>
      </w:tblGrid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BİLEŞİK</w:t>
            </w: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</w:pPr>
            <w:r w:rsidRPr="007775BA">
              <w:t>Ba</w:t>
            </w:r>
            <w:r w:rsidRPr="007775BA">
              <w:rPr>
                <w:vertAlign w:val="superscript"/>
              </w:rPr>
              <w:t>+2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vertAlign w:val="superscript"/>
              </w:rPr>
            </w:pPr>
            <w:r w:rsidRPr="007775BA">
              <w:t>N</w:t>
            </w:r>
            <w:r w:rsidRPr="007775BA"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</w:pPr>
            <w:r w:rsidRPr="007775BA">
              <w:t>Al</w:t>
            </w:r>
            <w:r w:rsidRPr="007775BA">
              <w:rPr>
                <w:vertAlign w:val="superscript"/>
              </w:rPr>
              <w:t>+3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vertAlign w:val="superscript"/>
              </w:rPr>
            </w:pPr>
            <w:r w:rsidRPr="007775BA">
              <w:t>PO</w:t>
            </w:r>
            <w:r w:rsidRPr="007775BA">
              <w:rPr>
                <w:vertAlign w:val="subscript"/>
              </w:rPr>
              <w:t>4</w:t>
            </w:r>
            <w:r w:rsidRPr="007775BA"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</w:pPr>
            <w:r w:rsidRPr="007775BA">
              <w:t>Sn</w:t>
            </w:r>
            <w:r w:rsidRPr="007775BA">
              <w:rPr>
                <w:vertAlign w:val="superscript"/>
              </w:rPr>
              <w:t>+4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vertAlign w:val="superscript"/>
              </w:rPr>
            </w:pPr>
            <w:r w:rsidRPr="007775BA">
              <w:t>O</w:t>
            </w:r>
            <w:r w:rsidRPr="007775BA">
              <w:rPr>
                <w:vertAlign w:val="superscript"/>
              </w:rPr>
              <w:t>-2</w:t>
            </w:r>
          </w:p>
        </w:tc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</w:tr>
    </w:tbl>
    <w:p w:rsidR="00C53246" w:rsidRDefault="00C53246" w:rsidP="0037297D">
      <w:pPr>
        <w:ind w:left="360"/>
        <w:jc w:val="both"/>
      </w:pPr>
    </w:p>
    <w:p w:rsidR="00C53246" w:rsidRDefault="00C53246" w:rsidP="002C0237">
      <w:pPr>
        <w:jc w:val="both"/>
        <w:rPr>
          <w:b/>
        </w:rPr>
      </w:pPr>
      <w:r>
        <w:rPr>
          <w:b/>
        </w:rPr>
        <w:t>Aşağıdakilerden hangisi kimyacılar döneminde , hangisi simyacılar döneminde bulunan maddelerdir ?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3"/>
        <w:gridCol w:w="1442"/>
        <w:gridCol w:w="1444"/>
      </w:tblGrid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MADDE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SİMYA</w:t>
            </w: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  <w:r w:rsidRPr="007775BA">
              <w:t>KİMYA</w:t>
            </w: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Zaçyağı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Kauçuk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Kostik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Elektrik Motoru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İmbik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Plastik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  <w:tr w:rsidR="00C53246" w:rsidRPr="007775BA" w:rsidTr="007775BA">
        <w:tc>
          <w:tcPr>
            <w:tcW w:w="1623" w:type="dxa"/>
          </w:tcPr>
          <w:p w:rsidR="00C53246" w:rsidRPr="007775BA" w:rsidRDefault="00C53246" w:rsidP="007775B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</w:pPr>
            <w:r w:rsidRPr="007775BA">
              <w:t>Kezzap</w:t>
            </w:r>
          </w:p>
        </w:tc>
        <w:tc>
          <w:tcPr>
            <w:tcW w:w="1442" w:type="dxa"/>
          </w:tcPr>
          <w:p w:rsidR="00C53246" w:rsidRPr="007775BA" w:rsidRDefault="00C53246" w:rsidP="007775BA">
            <w:pPr>
              <w:spacing w:after="0" w:line="240" w:lineRule="auto"/>
              <w:jc w:val="both"/>
            </w:pPr>
          </w:p>
        </w:tc>
        <w:tc>
          <w:tcPr>
            <w:tcW w:w="1444" w:type="dxa"/>
          </w:tcPr>
          <w:p w:rsidR="00C53246" w:rsidRPr="007775BA" w:rsidRDefault="00C53246" w:rsidP="007775BA">
            <w:pPr>
              <w:spacing w:after="0" w:line="240" w:lineRule="auto"/>
              <w:jc w:val="both"/>
              <w:rPr>
                <w:b/>
              </w:rPr>
            </w:pPr>
          </w:p>
        </w:tc>
      </w:tr>
    </w:tbl>
    <w:p w:rsidR="00C53246" w:rsidRDefault="00C53246" w:rsidP="002C0237">
      <w:pPr>
        <w:jc w:val="both"/>
      </w:pPr>
      <w:r w:rsidRPr="00E41C49">
        <w:rPr>
          <w:b/>
        </w:rPr>
        <w:t>Aşağıdaki çoktan seçmeli soruları cevaplandırınız</w:t>
      </w:r>
      <w:r>
        <w:t xml:space="preserve">. </w:t>
      </w:r>
    </w:p>
    <w:p w:rsidR="00C53246" w:rsidRDefault="00C53246" w:rsidP="007B059A">
      <w:pPr>
        <w:jc w:val="both"/>
      </w:pPr>
      <w:r w:rsidRPr="008503C3">
        <w:rPr>
          <w:b/>
        </w:rPr>
        <w:t>1)</w:t>
      </w:r>
      <w:r>
        <w:t>Modern olarak elementlerin sembollerini kimya bilimine kazandıran ilk bilim insanı kimdir ?</w:t>
      </w:r>
    </w:p>
    <w:p w:rsidR="00C53246" w:rsidRDefault="00C53246" w:rsidP="00CB6C64">
      <w:pPr>
        <w:pStyle w:val="ListParagraph"/>
        <w:numPr>
          <w:ilvl w:val="0"/>
          <w:numId w:val="12"/>
        </w:numPr>
        <w:ind w:left="720"/>
        <w:jc w:val="both"/>
      </w:pPr>
      <w:r>
        <w:t xml:space="preserve">Berzellius </w:t>
      </w:r>
      <w:r>
        <w:tab/>
        <w:t xml:space="preserve">      B) Aristo </w:t>
      </w:r>
      <w:r>
        <w:tab/>
        <w:t xml:space="preserve">    C) Lavoisier</w:t>
      </w:r>
    </w:p>
    <w:p w:rsidR="00C53246" w:rsidRDefault="00C53246" w:rsidP="007B059A">
      <w:pPr>
        <w:pStyle w:val="ListParagraph"/>
        <w:jc w:val="both"/>
      </w:pPr>
      <w:r>
        <w:t xml:space="preserve">              D) Helmont </w:t>
      </w:r>
      <w:r>
        <w:tab/>
        <w:t xml:space="preserve">    E) Dalton</w:t>
      </w:r>
    </w:p>
    <w:p w:rsidR="00C53246" w:rsidRDefault="00C53246" w:rsidP="002D5FE7">
      <w:pPr>
        <w:jc w:val="both"/>
      </w:pPr>
      <w:r w:rsidRPr="00C34535">
        <w:rPr>
          <w:b/>
        </w:rPr>
        <w:t>2)</w:t>
      </w:r>
      <w:r>
        <w:t xml:space="preserve"> Aşağıda verilen taneciklerden hangisi katyondur ?</w:t>
      </w:r>
    </w:p>
    <w:p w:rsidR="00C53246" w:rsidRDefault="00C53246" w:rsidP="00AC4AB6">
      <w:pPr>
        <w:jc w:val="both"/>
      </w:pPr>
      <w:r>
        <w:t>A ) O</w:t>
      </w:r>
      <w:r>
        <w:rPr>
          <w:vertAlign w:val="superscript"/>
        </w:rPr>
        <w:t>-2</w:t>
      </w:r>
      <w:r>
        <w:tab/>
        <w:t xml:space="preserve">       B) F</w:t>
      </w:r>
      <w:r>
        <w:rPr>
          <w:vertAlign w:val="superscript"/>
        </w:rPr>
        <w:t>-</w:t>
      </w:r>
      <w:r>
        <w:t xml:space="preserve"> </w:t>
      </w:r>
      <w:r>
        <w:tab/>
        <w:t xml:space="preserve"> C) K          D) N</w:t>
      </w:r>
      <w:r>
        <w:rPr>
          <w:vertAlign w:val="superscript"/>
        </w:rPr>
        <w:t>-3</w:t>
      </w:r>
      <w:r>
        <w:tab/>
        <w:t xml:space="preserve">          </w:t>
      </w:r>
      <w:bookmarkStart w:id="0" w:name="_GoBack"/>
      <w:bookmarkEnd w:id="0"/>
      <w:r>
        <w:t>E) Ca</w:t>
      </w:r>
      <w:r>
        <w:rPr>
          <w:vertAlign w:val="superscript"/>
        </w:rPr>
        <w:t>+2</w:t>
      </w:r>
      <w:r>
        <w:t xml:space="preserve"> </w:t>
      </w:r>
    </w:p>
    <w:p w:rsidR="00C53246" w:rsidRDefault="00C53246" w:rsidP="002D5FE7">
      <w:pPr>
        <w:jc w:val="both"/>
      </w:pPr>
      <w:r w:rsidRPr="00C34535">
        <w:rPr>
          <w:b/>
        </w:rPr>
        <w:t>3)</w:t>
      </w:r>
      <w:r>
        <w:t xml:space="preserve"> Aşağıdakilerden hangisi nitrat kökünün formülüdür ?</w:t>
      </w:r>
    </w:p>
    <w:p w:rsidR="00C53246" w:rsidRDefault="00C53246" w:rsidP="00AC4AB6">
      <w:pPr>
        <w:jc w:val="both"/>
      </w:pPr>
      <w:r>
        <w:t>A)NH</w:t>
      </w:r>
      <w:r w:rsidRPr="00AC4AB6">
        <w:rPr>
          <w:vertAlign w:val="subscript"/>
        </w:rPr>
        <w:t>4</w:t>
      </w:r>
      <w:r w:rsidRPr="00AC4AB6">
        <w:rPr>
          <w:vertAlign w:val="superscript"/>
        </w:rPr>
        <w:t>+</w:t>
      </w:r>
      <w:r>
        <w:t xml:space="preserve">        B) NO</w:t>
      </w:r>
      <w:r w:rsidRPr="00AC4AB6">
        <w:rPr>
          <w:vertAlign w:val="subscript"/>
        </w:rPr>
        <w:t>3</w:t>
      </w:r>
      <w:r w:rsidRPr="00AC4AB6">
        <w:rPr>
          <w:vertAlign w:val="superscript"/>
        </w:rPr>
        <w:t>-</w:t>
      </w:r>
      <w:r>
        <w:t xml:space="preserve">         C) N</w:t>
      </w:r>
      <w:r w:rsidRPr="00AC4AB6">
        <w:rPr>
          <w:vertAlign w:val="superscript"/>
        </w:rPr>
        <w:t>-3</w:t>
      </w:r>
      <w:r>
        <w:t xml:space="preserve">          D) NO</w:t>
      </w:r>
      <w:r>
        <w:rPr>
          <w:vertAlign w:val="subscript"/>
        </w:rPr>
        <w:t xml:space="preserve">2                     </w:t>
      </w:r>
      <w:r>
        <w:t>E) NH</w:t>
      </w:r>
      <w:r w:rsidRPr="00AC4AB6">
        <w:rPr>
          <w:vertAlign w:val="subscript"/>
        </w:rPr>
        <w:t xml:space="preserve">3 </w:t>
      </w:r>
    </w:p>
    <w:p w:rsidR="00C53246" w:rsidRDefault="00C53246" w:rsidP="002D5FE7">
      <w:pPr>
        <w:jc w:val="both"/>
      </w:pPr>
      <w:r w:rsidRPr="00C34535">
        <w:rPr>
          <w:b/>
        </w:rPr>
        <w:t>4 )</w:t>
      </w:r>
      <w:r>
        <w:t xml:space="preserve"> Aşağıdakilerden hangisi Aristo’ ya göre herşeyin özünü oluşturan elementlerden biri değildir ?</w:t>
      </w:r>
    </w:p>
    <w:p w:rsidR="00C53246" w:rsidRDefault="00C53246" w:rsidP="008B1F68">
      <w:pPr>
        <w:jc w:val="both"/>
      </w:pPr>
      <w:r>
        <w:t>A)Hava         B) Altın       C)Toprak       D) Su          E) Ateş</w:t>
      </w:r>
    </w:p>
    <w:p w:rsidR="00C53246" w:rsidRDefault="00C53246" w:rsidP="002D5FE7">
      <w:pPr>
        <w:jc w:val="both"/>
      </w:pPr>
      <w:r w:rsidRPr="00C34535">
        <w:rPr>
          <w:b/>
        </w:rPr>
        <w:t>5 )</w:t>
      </w:r>
      <w:r>
        <w:t xml:space="preserve"> </w:t>
      </w:r>
      <w:r>
        <w:tab/>
        <w:t>I- Kozmetik ürünleri</w:t>
      </w:r>
    </w:p>
    <w:p w:rsidR="00C53246" w:rsidRDefault="00C53246" w:rsidP="002D5FE7">
      <w:pPr>
        <w:jc w:val="both"/>
      </w:pPr>
      <w:r>
        <w:tab/>
        <w:t>II- Cam</w:t>
      </w:r>
      <w:r>
        <w:tab/>
      </w:r>
      <w:r>
        <w:tab/>
      </w:r>
      <w:r>
        <w:tab/>
      </w:r>
      <w:r>
        <w:tab/>
      </w:r>
      <w:r>
        <w:tab/>
      </w:r>
    </w:p>
    <w:p w:rsidR="00C53246" w:rsidRDefault="00C53246" w:rsidP="002D5FE7">
      <w:pPr>
        <w:ind w:firstLine="708"/>
        <w:jc w:val="both"/>
      </w:pPr>
      <w:r>
        <w:t>III- Plastik kaplar</w:t>
      </w:r>
    </w:p>
    <w:p w:rsidR="00C53246" w:rsidRDefault="00C53246" w:rsidP="002D5FE7">
      <w:pPr>
        <w:ind w:firstLine="708"/>
        <w:jc w:val="both"/>
      </w:pPr>
      <w:r>
        <w:t>Yukarıda verilen maddelerden hangileri ilk kez simyacılar tarafından keşfedilmiştir ?</w:t>
      </w:r>
    </w:p>
    <w:p w:rsidR="00C53246" w:rsidRDefault="00C53246" w:rsidP="008656CF">
      <w:pPr>
        <w:pStyle w:val="ListParagraph"/>
        <w:numPr>
          <w:ilvl w:val="0"/>
          <w:numId w:val="15"/>
        </w:numPr>
        <w:jc w:val="both"/>
      </w:pPr>
      <w:r>
        <w:t>Yalnız I</w:t>
      </w:r>
      <w:r>
        <w:tab/>
        <w:t xml:space="preserve">B) Yalnız II </w:t>
      </w:r>
      <w:r>
        <w:tab/>
        <w:t>C) I ve II</w:t>
      </w:r>
    </w:p>
    <w:p w:rsidR="00C53246" w:rsidRDefault="00C53246" w:rsidP="002D5FE7">
      <w:pPr>
        <w:pStyle w:val="ListParagraph"/>
        <w:ind w:left="1080"/>
        <w:jc w:val="both"/>
      </w:pPr>
      <w:r>
        <w:tab/>
        <w:t xml:space="preserve">D) I ve III </w:t>
      </w:r>
      <w:r>
        <w:tab/>
        <w:t>E ) I, II ve III</w:t>
      </w:r>
    </w:p>
    <w:p w:rsidR="00C53246" w:rsidRDefault="00C53246" w:rsidP="002D5FE7">
      <w:pPr>
        <w:jc w:val="both"/>
      </w:pPr>
      <w:r w:rsidRPr="00C34535">
        <w:rPr>
          <w:b/>
        </w:rPr>
        <w:t>6 )</w:t>
      </w:r>
      <w:r>
        <w:t xml:space="preserve"> Aşağıdakilerden hangisi Aristo’ya göre maddelerin özelliklerinden değildir?</w:t>
      </w:r>
    </w:p>
    <w:p w:rsidR="00C53246" w:rsidRDefault="00C53246" w:rsidP="00385A30">
      <w:pPr>
        <w:pStyle w:val="ListParagraph"/>
        <w:numPr>
          <w:ilvl w:val="0"/>
          <w:numId w:val="16"/>
        </w:numPr>
        <w:jc w:val="both"/>
      </w:pPr>
      <w:r>
        <w:t>Kuru</w:t>
      </w:r>
      <w:r>
        <w:tab/>
        <w:t xml:space="preserve">B) Yakıcı </w:t>
      </w:r>
      <w:r>
        <w:tab/>
        <w:t>C)Soğuk</w:t>
      </w:r>
    </w:p>
    <w:p w:rsidR="00C53246" w:rsidRDefault="00C53246" w:rsidP="002D5FE7">
      <w:pPr>
        <w:pStyle w:val="ListParagraph"/>
        <w:ind w:left="1080"/>
        <w:jc w:val="both"/>
      </w:pPr>
      <w:r>
        <w:tab/>
        <w:t xml:space="preserve">D) Sıcak </w:t>
      </w:r>
      <w:r>
        <w:tab/>
        <w:t xml:space="preserve">E) Islak </w:t>
      </w:r>
    </w:p>
    <w:p w:rsidR="00C53246" w:rsidRDefault="00C53246" w:rsidP="002D5FE7">
      <w:pPr>
        <w:jc w:val="both"/>
      </w:pPr>
      <w:r w:rsidRPr="00C34535">
        <w:rPr>
          <w:b/>
        </w:rPr>
        <w:t>7 )</w:t>
      </w:r>
      <w:r>
        <w:t xml:space="preserve"> Kimya bilimi,</w:t>
      </w:r>
    </w:p>
    <w:p w:rsidR="00C53246" w:rsidRDefault="00C53246" w:rsidP="00385A30">
      <w:pPr>
        <w:ind w:left="720"/>
        <w:jc w:val="both"/>
      </w:pPr>
      <w:r>
        <w:t>I – Maddenin şekli</w:t>
      </w:r>
    </w:p>
    <w:p w:rsidR="00C53246" w:rsidRDefault="00C53246" w:rsidP="002D5FE7">
      <w:pPr>
        <w:jc w:val="both"/>
      </w:pPr>
      <w:r>
        <w:tab/>
        <w:t>II – Maddenin iç yapısı</w:t>
      </w:r>
    </w:p>
    <w:p w:rsidR="00C53246" w:rsidRDefault="00C53246" w:rsidP="002D5FE7">
      <w:pPr>
        <w:jc w:val="both"/>
      </w:pPr>
      <w:r>
        <w:tab/>
        <w:t>III- Maddenin birbiri ile olan etkileşimleri</w:t>
      </w:r>
    </w:p>
    <w:p w:rsidR="00C53246" w:rsidRDefault="00C53246" w:rsidP="002D5FE7">
      <w:pPr>
        <w:jc w:val="both"/>
      </w:pPr>
      <w:r>
        <w:t>Hangileri ile ilgilenir?</w:t>
      </w:r>
    </w:p>
    <w:p w:rsidR="00C53246" w:rsidRDefault="00C53246" w:rsidP="00385A30">
      <w:pPr>
        <w:pStyle w:val="ListParagraph"/>
        <w:numPr>
          <w:ilvl w:val="0"/>
          <w:numId w:val="18"/>
        </w:numPr>
        <w:jc w:val="both"/>
      </w:pPr>
      <w:r>
        <w:t>Yalnız I</w:t>
      </w:r>
      <w:r>
        <w:tab/>
        <w:t xml:space="preserve">B) Yalnız II </w:t>
      </w:r>
      <w:r>
        <w:tab/>
        <w:t xml:space="preserve">C)Yalnız III </w:t>
      </w:r>
    </w:p>
    <w:p w:rsidR="00C53246" w:rsidRDefault="00C53246" w:rsidP="002D5FE7">
      <w:pPr>
        <w:pStyle w:val="ListParagraph"/>
        <w:ind w:left="1080"/>
        <w:jc w:val="both"/>
      </w:pPr>
      <w:r>
        <w:tab/>
        <w:t>D) II ve III</w:t>
      </w:r>
      <w:r>
        <w:tab/>
        <w:t>E) I, II ve III</w:t>
      </w:r>
    </w:p>
    <w:p w:rsidR="00C53246" w:rsidRDefault="00C53246" w:rsidP="00C34535">
      <w:pPr>
        <w:jc w:val="both"/>
      </w:pPr>
      <w:r w:rsidRPr="00C34535">
        <w:rPr>
          <w:b/>
        </w:rPr>
        <w:t>8 )</w:t>
      </w:r>
      <w:r>
        <w:t xml:space="preserve"> Maddelerin ayırt edici özellikleri ile ilgili ;</w:t>
      </w:r>
    </w:p>
    <w:p w:rsidR="00C53246" w:rsidRDefault="00C53246" w:rsidP="00385A30">
      <w:pPr>
        <w:pStyle w:val="ListParagraph"/>
        <w:jc w:val="both"/>
      </w:pPr>
      <w:r>
        <w:tab/>
        <w:t>I – Madde miktarına bağlı olarak değişmezler</w:t>
      </w:r>
    </w:p>
    <w:p w:rsidR="00C53246" w:rsidRDefault="00C53246" w:rsidP="00385A30">
      <w:pPr>
        <w:pStyle w:val="ListParagraph"/>
        <w:jc w:val="both"/>
      </w:pPr>
      <w:r>
        <w:tab/>
        <w:t>II – İki maddenin farklı olması için ayırt edici özelliklerinden en az birinin farklı olması gerekir</w:t>
      </w:r>
    </w:p>
    <w:p w:rsidR="00C53246" w:rsidRDefault="00C53246" w:rsidP="00385A30">
      <w:pPr>
        <w:pStyle w:val="ListParagraph"/>
        <w:jc w:val="both"/>
      </w:pPr>
      <w:r>
        <w:tab/>
        <w:t>III – Farklı koşullardaki ayırt edici özellikleri aynı olan maddeler aynı madde örnekleridir</w:t>
      </w:r>
    </w:p>
    <w:p w:rsidR="00C53246" w:rsidRDefault="00C53246" w:rsidP="007B059A">
      <w:pPr>
        <w:jc w:val="both"/>
        <w:rPr>
          <w:b/>
        </w:rPr>
      </w:pPr>
      <w:r>
        <w:t xml:space="preserve">      Yukarıdaki açıklamalardan hangileri </w:t>
      </w:r>
      <w:r w:rsidRPr="00C34535">
        <w:rPr>
          <w:b/>
        </w:rPr>
        <w:t xml:space="preserve">yanlıştır? </w:t>
      </w:r>
    </w:p>
    <w:p w:rsidR="00C53246" w:rsidRDefault="00C53246" w:rsidP="003B7AE3">
      <w:pPr>
        <w:pStyle w:val="ListParagraph"/>
        <w:jc w:val="both"/>
      </w:pPr>
      <w:r w:rsidRPr="0072201C">
        <w:t xml:space="preserve">A ) </w:t>
      </w:r>
      <w:r>
        <w:t xml:space="preserve">Yalnız I </w:t>
      </w:r>
      <w:r>
        <w:tab/>
        <w:t xml:space="preserve">B) Yalnız III </w:t>
      </w:r>
      <w:r>
        <w:tab/>
        <w:t>C) I ve II</w:t>
      </w:r>
    </w:p>
    <w:p w:rsidR="00C53246" w:rsidRDefault="00C53246" w:rsidP="003B7AE3">
      <w:pPr>
        <w:pStyle w:val="ListParagraph"/>
        <w:jc w:val="both"/>
      </w:pPr>
      <w:r>
        <w:tab/>
        <w:t xml:space="preserve">D) I ve III </w:t>
      </w:r>
      <w:r>
        <w:tab/>
        <w:t>E ) II ve III</w:t>
      </w:r>
    </w:p>
    <w:p w:rsidR="00C53246" w:rsidRDefault="00C53246" w:rsidP="00C34535">
      <w:pPr>
        <w:jc w:val="both"/>
      </w:pPr>
      <w:r w:rsidRPr="00C34535">
        <w:rPr>
          <w:b/>
        </w:rPr>
        <w:t>9 )</w:t>
      </w:r>
      <w:r>
        <w:t xml:space="preserve"> Saf maddeler ile ilgili ;</w:t>
      </w:r>
    </w:p>
    <w:p w:rsidR="00C53246" w:rsidRDefault="00C53246" w:rsidP="001F0F38">
      <w:pPr>
        <w:pStyle w:val="ListParagraph"/>
        <w:jc w:val="both"/>
      </w:pPr>
      <w:r>
        <w:tab/>
        <w:t>I – Homojendirler</w:t>
      </w:r>
    </w:p>
    <w:p w:rsidR="00C53246" w:rsidRDefault="00C53246" w:rsidP="001F0F38">
      <w:pPr>
        <w:pStyle w:val="ListParagraph"/>
        <w:jc w:val="both"/>
      </w:pPr>
      <w:r>
        <w:tab/>
        <w:t>II – Aynı tür atomlardan oluşurlar</w:t>
      </w:r>
    </w:p>
    <w:p w:rsidR="00C53246" w:rsidRDefault="00C53246" w:rsidP="001F0F38">
      <w:pPr>
        <w:pStyle w:val="ListParagraph"/>
        <w:jc w:val="both"/>
      </w:pPr>
      <w:r>
        <w:tab/>
        <w:t>III – Sabit basınçta , hal değişimi süresince sıcaklıkları sabittir</w:t>
      </w:r>
    </w:p>
    <w:p w:rsidR="00C53246" w:rsidRDefault="00C53246" w:rsidP="007B059A">
      <w:pPr>
        <w:jc w:val="both"/>
      </w:pPr>
      <w:r>
        <w:t xml:space="preserve">     Yargılarından hangileri </w:t>
      </w:r>
      <w:r w:rsidRPr="00C34535">
        <w:rPr>
          <w:b/>
        </w:rPr>
        <w:t>kesinlikle</w:t>
      </w:r>
      <w:r>
        <w:t xml:space="preserve"> doğrudur?</w:t>
      </w:r>
    </w:p>
    <w:p w:rsidR="00C53246" w:rsidRDefault="00C53246" w:rsidP="0072201C">
      <w:pPr>
        <w:pStyle w:val="ListParagraph"/>
        <w:numPr>
          <w:ilvl w:val="0"/>
          <w:numId w:val="20"/>
        </w:numPr>
        <w:jc w:val="both"/>
      </w:pPr>
      <w:r>
        <w:t xml:space="preserve">Yalnız I </w:t>
      </w:r>
      <w:r>
        <w:tab/>
        <w:t xml:space="preserve">B) Yalnız II </w:t>
      </w:r>
      <w:r>
        <w:tab/>
        <w:t xml:space="preserve">C) Yalnız III </w:t>
      </w:r>
    </w:p>
    <w:p w:rsidR="00C53246" w:rsidRDefault="00C53246" w:rsidP="002D5FE7">
      <w:pPr>
        <w:pStyle w:val="ListParagraph"/>
        <w:ind w:left="1080"/>
        <w:jc w:val="both"/>
      </w:pPr>
      <w:r>
        <w:tab/>
        <w:t xml:space="preserve">D) I ve II </w:t>
      </w:r>
      <w:r>
        <w:tab/>
        <w:t>E) II ve III</w:t>
      </w:r>
    </w:p>
    <w:p w:rsidR="00C53246" w:rsidRDefault="00C53246" w:rsidP="00C34535">
      <w:pPr>
        <w:jc w:val="both"/>
      </w:pPr>
      <w:r w:rsidRPr="00C34535">
        <w:rPr>
          <w:b/>
        </w:rPr>
        <w:t>10 )</w:t>
      </w:r>
      <w:r>
        <w:t xml:space="preserve"> Elementlerle ilgili olarak yapılan bazı tanımlamalar aşağıdaki gibidir ;</w:t>
      </w:r>
    </w:p>
    <w:p w:rsidR="00C53246" w:rsidRDefault="00C53246" w:rsidP="0072201C">
      <w:pPr>
        <w:ind w:left="720"/>
        <w:jc w:val="both"/>
      </w:pPr>
      <w:r>
        <w:t>I – Kendinden daha basit maddelere dönüşmeyen saf maddelere element denir.</w:t>
      </w:r>
    </w:p>
    <w:p w:rsidR="00C53246" w:rsidRDefault="00C53246" w:rsidP="0072201C">
      <w:pPr>
        <w:ind w:left="720"/>
        <w:jc w:val="both"/>
      </w:pPr>
      <w:r>
        <w:t>II – Tüm maddeler toprak, su, hava ve ateş elementlerinden oluşmuştur.</w:t>
      </w:r>
    </w:p>
    <w:p w:rsidR="00C53246" w:rsidRDefault="00C53246" w:rsidP="007B059A">
      <w:pPr>
        <w:ind w:left="720"/>
        <w:jc w:val="both"/>
      </w:pPr>
      <w:r>
        <w:t>III – Aynı cins atomlardan meydana gelen saf maddelere element denir.</w:t>
      </w:r>
    </w:p>
    <w:p w:rsidR="00C53246" w:rsidRDefault="00C53246" w:rsidP="007B059A">
      <w:pPr>
        <w:jc w:val="both"/>
      </w:pPr>
      <w:r>
        <w:t xml:space="preserve">     Buna göre , bu tanımların kronolojik olarak         günümüze kadar sıralanışı hangisi olabilir ?</w:t>
      </w:r>
    </w:p>
    <w:p w:rsidR="00C53246" w:rsidRDefault="00C53246" w:rsidP="007D3529">
      <w:pPr>
        <w:pStyle w:val="ListParagraph"/>
        <w:numPr>
          <w:ilvl w:val="0"/>
          <w:numId w:val="22"/>
        </w:numPr>
        <w:jc w:val="both"/>
      </w:pPr>
      <w:r>
        <w:t>II-III-I</w:t>
      </w:r>
      <w:r>
        <w:tab/>
        <w:t>B) III-I-II</w:t>
      </w:r>
      <w:r>
        <w:tab/>
      </w:r>
      <w:r>
        <w:tab/>
        <w:t>C) II-I-III</w:t>
      </w:r>
      <w:r>
        <w:tab/>
      </w:r>
    </w:p>
    <w:p w:rsidR="00C53246" w:rsidRDefault="00C53246" w:rsidP="00C34535">
      <w:pPr>
        <w:pStyle w:val="ListParagraph"/>
        <w:ind w:left="1080"/>
        <w:jc w:val="both"/>
      </w:pPr>
      <w:r>
        <w:tab/>
        <w:t>D) III-II-I</w:t>
      </w:r>
      <w:r>
        <w:tab/>
        <w:t>E)I-II-III</w:t>
      </w:r>
    </w:p>
    <w:p w:rsidR="00C53246" w:rsidRDefault="00C53246" w:rsidP="002D5FE7">
      <w:pPr>
        <w:pStyle w:val="ListParagraph"/>
        <w:ind w:left="1080"/>
        <w:jc w:val="both"/>
      </w:pPr>
    </w:p>
    <w:p w:rsidR="00C53246" w:rsidRDefault="00C53246" w:rsidP="001F0F38">
      <w:pPr>
        <w:jc w:val="both"/>
      </w:pPr>
      <w:r>
        <w:t>NOT : Çoktan seçmeli soruların her birinin değeri</w:t>
      </w:r>
    </w:p>
    <w:p w:rsidR="00C53246" w:rsidRDefault="00C53246" w:rsidP="001F0F38">
      <w:pPr>
        <w:jc w:val="both"/>
      </w:pPr>
      <w:r>
        <w:t xml:space="preserve"> </w:t>
      </w:r>
      <w:r>
        <w:rPr>
          <w:b/>
        </w:rPr>
        <w:t>4</w:t>
      </w:r>
      <w:r w:rsidRPr="00E41C49">
        <w:rPr>
          <w:b/>
        </w:rPr>
        <w:t xml:space="preserve"> puan</w:t>
      </w:r>
      <w:r>
        <w:t xml:space="preserve">, diğer her bir soru </w:t>
      </w:r>
      <w:r w:rsidRPr="00E41C49">
        <w:rPr>
          <w:b/>
        </w:rPr>
        <w:t>1 puan</w:t>
      </w:r>
      <w:r>
        <w:t>dır.</w:t>
      </w:r>
    </w:p>
    <w:p w:rsidR="00C53246" w:rsidRDefault="00C53246" w:rsidP="001F0F38">
      <w:pPr>
        <w:jc w:val="both"/>
      </w:pPr>
    </w:p>
    <w:p w:rsidR="00C53246" w:rsidRPr="00E41C49" w:rsidRDefault="00C53246" w:rsidP="001F0F38">
      <w:pPr>
        <w:jc w:val="both"/>
        <w:rPr>
          <w:b/>
        </w:rPr>
      </w:pPr>
      <w:r>
        <w:tab/>
      </w:r>
      <w:r>
        <w:tab/>
      </w:r>
      <w:r>
        <w:tab/>
      </w:r>
      <w:r>
        <w:rPr>
          <w:b/>
        </w:rPr>
        <w:t>BAŞARILAR</w:t>
      </w:r>
    </w:p>
    <w:sectPr w:rsidR="00C53246" w:rsidRPr="00E41C49" w:rsidSect="00617D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F549CB"/>
    <w:multiLevelType w:val="hybridMultilevel"/>
    <w:tmpl w:val="F5623E56"/>
    <w:lvl w:ilvl="0" w:tplc="CEB699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F6094F"/>
    <w:multiLevelType w:val="hybridMultilevel"/>
    <w:tmpl w:val="66DC9470"/>
    <w:lvl w:ilvl="0" w:tplc="D22ECFD2">
      <w:start w:val="1"/>
      <w:numFmt w:val="upperRoman"/>
      <w:lvlText w:val="%1-"/>
      <w:lvlJc w:val="left"/>
      <w:pPr>
        <w:ind w:left="213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3">
    <w:nsid w:val="14611006"/>
    <w:multiLevelType w:val="hybridMultilevel"/>
    <w:tmpl w:val="EC06693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A04AAC"/>
    <w:multiLevelType w:val="hybridMultilevel"/>
    <w:tmpl w:val="D0946B6C"/>
    <w:lvl w:ilvl="0" w:tplc="CA04B38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9F91550"/>
    <w:multiLevelType w:val="hybridMultilevel"/>
    <w:tmpl w:val="B5889656"/>
    <w:lvl w:ilvl="0" w:tplc="A60A524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8E03AB"/>
    <w:multiLevelType w:val="hybridMultilevel"/>
    <w:tmpl w:val="26088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DA0879"/>
    <w:multiLevelType w:val="hybridMultilevel"/>
    <w:tmpl w:val="522CE034"/>
    <w:lvl w:ilvl="0" w:tplc="6088B8E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49B7D3C"/>
    <w:multiLevelType w:val="hybridMultilevel"/>
    <w:tmpl w:val="D8220B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3B5904"/>
    <w:multiLevelType w:val="hybridMultilevel"/>
    <w:tmpl w:val="2E721C0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7930D4"/>
    <w:multiLevelType w:val="hybridMultilevel"/>
    <w:tmpl w:val="FC96ADEA"/>
    <w:lvl w:ilvl="0" w:tplc="63C62DE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76C119F"/>
    <w:multiLevelType w:val="hybridMultilevel"/>
    <w:tmpl w:val="90A2092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8E47A1"/>
    <w:multiLevelType w:val="hybridMultilevel"/>
    <w:tmpl w:val="5FEAF8B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8E0E91"/>
    <w:multiLevelType w:val="hybridMultilevel"/>
    <w:tmpl w:val="2674901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D40036"/>
    <w:multiLevelType w:val="hybridMultilevel"/>
    <w:tmpl w:val="8BA80D7C"/>
    <w:lvl w:ilvl="0" w:tplc="059CAB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BF2FA1"/>
    <w:multiLevelType w:val="hybridMultilevel"/>
    <w:tmpl w:val="CF6CEE4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9C495E"/>
    <w:multiLevelType w:val="hybridMultilevel"/>
    <w:tmpl w:val="52120D98"/>
    <w:lvl w:ilvl="0" w:tplc="045CA70E">
      <w:start w:val="1"/>
      <w:numFmt w:val="upperRoman"/>
      <w:lvlText w:val="%1-"/>
      <w:lvlJc w:val="left"/>
      <w:pPr>
        <w:ind w:left="213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7">
    <w:nsid w:val="3DB32C18"/>
    <w:multiLevelType w:val="hybridMultilevel"/>
    <w:tmpl w:val="1D26C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1BA2E9C"/>
    <w:multiLevelType w:val="hybridMultilevel"/>
    <w:tmpl w:val="D480CD76"/>
    <w:lvl w:ilvl="0" w:tplc="42AE597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8313ABD"/>
    <w:multiLevelType w:val="hybridMultilevel"/>
    <w:tmpl w:val="FF5C0978"/>
    <w:lvl w:ilvl="0" w:tplc="28D6F41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B324BA"/>
    <w:multiLevelType w:val="hybridMultilevel"/>
    <w:tmpl w:val="420E9C2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EAD169D"/>
    <w:multiLevelType w:val="hybridMultilevel"/>
    <w:tmpl w:val="D6C6F75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DF64E4"/>
    <w:multiLevelType w:val="hybridMultilevel"/>
    <w:tmpl w:val="EBE43D0A"/>
    <w:lvl w:ilvl="0" w:tplc="36920F2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6F47EF"/>
    <w:multiLevelType w:val="hybridMultilevel"/>
    <w:tmpl w:val="2416B934"/>
    <w:lvl w:ilvl="0" w:tplc="0FB6364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84B4793"/>
    <w:multiLevelType w:val="hybridMultilevel"/>
    <w:tmpl w:val="964E961E"/>
    <w:lvl w:ilvl="0" w:tplc="F93AAD1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B044912"/>
    <w:multiLevelType w:val="hybridMultilevel"/>
    <w:tmpl w:val="80D8571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3760B2"/>
    <w:multiLevelType w:val="hybridMultilevel"/>
    <w:tmpl w:val="ED20A6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302F0B"/>
    <w:multiLevelType w:val="hybridMultilevel"/>
    <w:tmpl w:val="E016540A"/>
    <w:lvl w:ilvl="0" w:tplc="A39E8B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0791303"/>
    <w:multiLevelType w:val="hybridMultilevel"/>
    <w:tmpl w:val="783877A4"/>
    <w:lvl w:ilvl="0" w:tplc="418AD10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1B87B7B"/>
    <w:multiLevelType w:val="hybridMultilevel"/>
    <w:tmpl w:val="EC004538"/>
    <w:lvl w:ilvl="0" w:tplc="EDA0D0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161C79"/>
    <w:multiLevelType w:val="hybridMultilevel"/>
    <w:tmpl w:val="4E7C7124"/>
    <w:lvl w:ilvl="0" w:tplc="FBB88E3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8"/>
  </w:num>
  <w:num w:numId="7">
    <w:abstractNumId w:val="26"/>
  </w:num>
  <w:num w:numId="8">
    <w:abstractNumId w:val="17"/>
  </w:num>
  <w:num w:numId="9">
    <w:abstractNumId w:val="0"/>
  </w:num>
  <w:num w:numId="10">
    <w:abstractNumId w:val="21"/>
  </w:num>
  <w:num w:numId="11">
    <w:abstractNumId w:val="15"/>
  </w:num>
  <w:num w:numId="12">
    <w:abstractNumId w:val="24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16"/>
  </w:num>
  <w:num w:numId="18">
    <w:abstractNumId w:val="4"/>
  </w:num>
  <w:num w:numId="19">
    <w:abstractNumId w:val="2"/>
  </w:num>
  <w:num w:numId="20">
    <w:abstractNumId w:val="5"/>
  </w:num>
  <w:num w:numId="21">
    <w:abstractNumId w:val="27"/>
  </w:num>
  <w:num w:numId="22">
    <w:abstractNumId w:val="7"/>
  </w:num>
  <w:num w:numId="23">
    <w:abstractNumId w:val="13"/>
  </w:num>
  <w:num w:numId="24">
    <w:abstractNumId w:val="30"/>
  </w:num>
  <w:num w:numId="25">
    <w:abstractNumId w:val="28"/>
  </w:num>
  <w:num w:numId="26">
    <w:abstractNumId w:val="20"/>
  </w:num>
  <w:num w:numId="27">
    <w:abstractNumId w:val="9"/>
  </w:num>
  <w:num w:numId="28">
    <w:abstractNumId w:val="29"/>
  </w:num>
  <w:num w:numId="29">
    <w:abstractNumId w:val="1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D2C"/>
    <w:rsid w:val="00041DA7"/>
    <w:rsid w:val="00077050"/>
    <w:rsid w:val="000E03B6"/>
    <w:rsid w:val="00152213"/>
    <w:rsid w:val="001A4AC1"/>
    <w:rsid w:val="001F0F38"/>
    <w:rsid w:val="002223FB"/>
    <w:rsid w:val="002C0237"/>
    <w:rsid w:val="002D5FE7"/>
    <w:rsid w:val="0037297D"/>
    <w:rsid w:val="00377F3E"/>
    <w:rsid w:val="00385A30"/>
    <w:rsid w:val="003B7AE3"/>
    <w:rsid w:val="00501DAD"/>
    <w:rsid w:val="005E7D14"/>
    <w:rsid w:val="00617D2C"/>
    <w:rsid w:val="0072201C"/>
    <w:rsid w:val="00724198"/>
    <w:rsid w:val="007775BA"/>
    <w:rsid w:val="007B059A"/>
    <w:rsid w:val="007B1A22"/>
    <w:rsid w:val="007D3529"/>
    <w:rsid w:val="00814FDB"/>
    <w:rsid w:val="008503C3"/>
    <w:rsid w:val="008656CF"/>
    <w:rsid w:val="008B1F68"/>
    <w:rsid w:val="008D2D75"/>
    <w:rsid w:val="00964956"/>
    <w:rsid w:val="00977600"/>
    <w:rsid w:val="00AC4AB6"/>
    <w:rsid w:val="00B5551C"/>
    <w:rsid w:val="00BC7BFB"/>
    <w:rsid w:val="00BE0107"/>
    <w:rsid w:val="00C01BF4"/>
    <w:rsid w:val="00C12341"/>
    <w:rsid w:val="00C27978"/>
    <w:rsid w:val="00C34535"/>
    <w:rsid w:val="00C53246"/>
    <w:rsid w:val="00C971D2"/>
    <w:rsid w:val="00CB6708"/>
    <w:rsid w:val="00CB6C64"/>
    <w:rsid w:val="00D3249D"/>
    <w:rsid w:val="00E41C49"/>
    <w:rsid w:val="00E526C0"/>
    <w:rsid w:val="00E80A3E"/>
    <w:rsid w:val="00F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D1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1BF4"/>
    <w:pPr>
      <w:ind w:left="720"/>
      <w:contextualSpacing/>
    </w:pPr>
  </w:style>
  <w:style w:type="table" w:styleId="TableGrid">
    <w:name w:val="Table Grid"/>
    <w:basedOn w:val="TableNormal"/>
    <w:uiPriority w:val="99"/>
    <w:rsid w:val="00D324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77F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4173</TotalTime>
  <Pages>2</Pages>
  <Words>737</Words>
  <Characters>4207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berrak başbuğ</dc:creator>
  <cp:keywords/>
  <dc:description/>
  <cp:lastModifiedBy>BİRSEN</cp:lastModifiedBy>
  <cp:revision>39</cp:revision>
  <dcterms:created xsi:type="dcterms:W3CDTF">2014-11-22T13:21:00Z</dcterms:created>
  <dcterms:modified xsi:type="dcterms:W3CDTF">2015-10-19T14:47:00Z</dcterms:modified>
</cp:coreProperties>
</file>