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5AB" w:rsidRPr="00E46E14" w:rsidRDefault="00DD45AB" w:rsidP="008F0682">
      <w:pPr>
        <w:pStyle w:val="Title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DD45AB" w:rsidRPr="00C34AA2" w:rsidRDefault="00DD45AB" w:rsidP="008F0682">
      <w:pPr>
        <w:pStyle w:val="Title"/>
        <w:rPr>
          <w:i w:val="0"/>
          <w:noProof/>
          <w:sz w:val="24"/>
          <w:szCs w:val="24"/>
        </w:rPr>
      </w:pPr>
      <w:r>
        <w:rPr>
          <w:i w:val="0"/>
          <w:noProof/>
          <w:sz w:val="24"/>
          <w:szCs w:val="24"/>
        </w:rPr>
        <w:t>GÜNGÖREN ERDEM BEYAZIT</w:t>
      </w:r>
      <w:r w:rsidRPr="00C34AA2">
        <w:rPr>
          <w:i w:val="0"/>
          <w:noProof/>
          <w:sz w:val="24"/>
          <w:szCs w:val="24"/>
        </w:rPr>
        <w:t xml:space="preserve"> ANADOLU LİSESİ </w:t>
      </w:r>
      <w:r>
        <w:rPr>
          <w:i w:val="0"/>
          <w:noProof/>
          <w:sz w:val="24"/>
          <w:szCs w:val="24"/>
        </w:rPr>
        <w:t xml:space="preserve">2015-2016 </w:t>
      </w:r>
      <w:r w:rsidRPr="00C34AA2">
        <w:rPr>
          <w:i w:val="0"/>
          <w:noProof/>
          <w:sz w:val="24"/>
          <w:szCs w:val="24"/>
        </w:rPr>
        <w:t xml:space="preserve"> EĞİTİM ÖĞRETİM YILI </w:t>
      </w:r>
    </w:p>
    <w:p w:rsidR="00DD45AB" w:rsidRPr="00C34AA2" w:rsidRDefault="00DD45AB" w:rsidP="008F0682">
      <w:pPr>
        <w:pStyle w:val="Title"/>
        <w:rPr>
          <w:i w:val="0"/>
          <w:sz w:val="24"/>
          <w:szCs w:val="24"/>
        </w:rPr>
      </w:pPr>
      <w:r w:rsidRPr="00C34AA2">
        <w:rPr>
          <w:i w:val="0"/>
          <w:noProof/>
          <w:sz w:val="24"/>
          <w:szCs w:val="24"/>
        </w:rPr>
        <w:t xml:space="preserve">9. SINIF FİZİK DERSİ 1. DÖNEM 1. YAZILI SORULARI  </w:t>
      </w:r>
    </w:p>
    <w:p w:rsidR="00DD45AB" w:rsidRPr="003E784C" w:rsidRDefault="00DD45AB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7"/>
        <w:gridCol w:w="141"/>
        <w:gridCol w:w="5610"/>
        <w:gridCol w:w="168"/>
      </w:tblGrid>
      <w:tr w:rsidR="00DD45AB" w:rsidRPr="003E784C" w:rsidTr="00C50B13">
        <w:trPr>
          <w:gridAfter w:val="1"/>
          <w:wAfter w:w="168" w:type="dxa"/>
          <w:trHeight w:val="8017"/>
        </w:trPr>
        <w:tc>
          <w:tcPr>
            <w:tcW w:w="5778" w:type="dxa"/>
            <w:gridSpan w:val="2"/>
          </w:tcPr>
          <w:p w:rsidR="00DD45AB" w:rsidRPr="00222E03" w:rsidRDefault="00DD45AB" w:rsidP="00222E03">
            <w:pPr>
              <w:pStyle w:val="ListParagraph"/>
              <w:numPr>
                <w:ilvl w:val="0"/>
                <w:numId w:val="23"/>
              </w:num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a)</w:t>
            </w:r>
            <w:r w:rsidRPr="00222E03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  <w:r>
              <w:rPr>
                <w:b/>
                <w:sz w:val="22"/>
                <w:szCs w:val="22"/>
              </w:rPr>
              <w:t xml:space="preserve"> (5p)</w:t>
            </w:r>
          </w:p>
          <w:p w:rsidR="00DD45AB" w:rsidRPr="00432182" w:rsidRDefault="00DD45AB" w:rsidP="00432182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Pr="00432182">
              <w:rPr>
                <w:i/>
                <w:sz w:val="22"/>
                <w:szCs w:val="22"/>
              </w:rPr>
              <w:t xml:space="preserve">……………. Formüllerde T harfi ile gösterilir. </w:t>
            </w:r>
          </w:p>
          <w:p w:rsidR="00DD45AB" w:rsidRPr="00432182" w:rsidRDefault="00DD45AB" w:rsidP="00432182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32182">
              <w:rPr>
                <w:i/>
                <w:sz w:val="22"/>
                <w:szCs w:val="22"/>
              </w:rPr>
              <w:t>Kütlenin SI sistemindeki birimi………………..</w:t>
            </w:r>
          </w:p>
          <w:p w:rsidR="00DD45AB" w:rsidRDefault="00DD45AB" w:rsidP="00F8544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Bir insanın hacmi………………………ölçülür.</w:t>
            </w:r>
          </w:p>
          <w:p w:rsidR="00DD45AB" w:rsidRDefault="00DD45AB" w:rsidP="00F8544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Özkütleyi ……………………. ve sıcaklık değiştirebilir.</w:t>
            </w:r>
          </w:p>
          <w:p w:rsidR="00DD45AB" w:rsidRPr="002B30AE" w:rsidRDefault="00DD45AB" w:rsidP="002B30AE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Büyük sitelerin maketinin yapılması………………örneğidir</w:t>
            </w:r>
          </w:p>
          <w:p w:rsidR="00DD45AB" w:rsidRPr="00432182" w:rsidRDefault="00DD45AB" w:rsidP="00432182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222E03">
              <w:rPr>
                <w:b/>
                <w:sz w:val="22"/>
                <w:szCs w:val="22"/>
              </w:rPr>
              <w:t>b)</w:t>
            </w:r>
            <w:r w:rsidRPr="00FB7D0A">
              <w:rPr>
                <w:sz w:val="22"/>
                <w:szCs w:val="22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  <w:r>
              <w:rPr>
                <w:b/>
                <w:sz w:val="22"/>
                <w:szCs w:val="22"/>
              </w:rPr>
              <w:t xml:space="preserve"> (5p)</w:t>
            </w:r>
          </w:p>
          <w:p w:rsidR="00DD45AB" w:rsidRPr="00432182" w:rsidRDefault="00DD45AB" w:rsidP="00432182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(    ) Katıların ha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>cimleri sadece suya atılarak</w:t>
            </w: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ölçülür.</w:t>
            </w:r>
          </w:p>
          <w:p w:rsidR="00DD45AB" w:rsidRPr="00432182" w:rsidRDefault="00DD45AB" w:rsidP="00432182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>(  ) Fizikte sıcaklık ve ısı ile ilgilenen</w:t>
            </w:r>
            <w:r>
              <w:rPr>
                <w:i/>
                <w:sz w:val="22"/>
                <w:szCs w:val="22"/>
              </w:rPr>
              <w:t xml:space="preserve"> alt bilim dalı plazma fiziğidir.</w:t>
            </w: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 Hacmin SI birim sistemindeki birimi litredir..</w:t>
            </w: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)Hipotez bir çeşit çözüm önerisidir.</w:t>
            </w: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 ışık şiddeti türetilmiş büyüklüktür.</w:t>
            </w: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  <w:r w:rsidRPr="00222E03">
              <w:rPr>
                <w:b/>
                <w:color w:val="000000"/>
                <w:spacing w:val="-10"/>
                <w:sz w:val="22"/>
                <w:szCs w:val="22"/>
              </w:rPr>
              <w:t>c)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 Birim zamanda ki yerdeğiştirme, hız olarak tanımlanır, Birim zamanı Δt ve yerdeğitirme </w:t>
            </w:r>
            <w:r w:rsidRPr="00222E03">
              <w:rPr>
                <w:b/>
                <w:color w:val="000000"/>
                <w:spacing w:val="-10"/>
                <w:sz w:val="22"/>
                <w:szCs w:val="22"/>
              </w:rPr>
              <w:t>Δ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X </w:t>
            </w:r>
            <w:r w:rsidRPr="00222E03">
              <w:rPr>
                <w:b/>
                <w:color w:val="000000"/>
                <w:spacing w:val="-10"/>
                <w:sz w:val="22"/>
                <w:szCs w:val="22"/>
              </w:rPr>
              <w:t>semb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>olleri ile temsil edilirse hızın</w:t>
            </w:r>
            <w:r w:rsidRPr="00222E03">
              <w:rPr>
                <w:b/>
                <w:color w:val="000000"/>
                <w:spacing w:val="-10"/>
                <w:sz w:val="22"/>
                <w:szCs w:val="22"/>
              </w:rPr>
              <w:t xml:space="preserve"> matematiksel ifadesini gosteriniz. (5p)</w:t>
            </w: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</w:p>
          <w:p w:rsidR="00DD45AB" w:rsidRPr="00222E03" w:rsidRDefault="00DD45AB" w:rsidP="00222E03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color w:val="000000"/>
                <w:spacing w:val="-10"/>
                <w:sz w:val="22"/>
                <w:szCs w:val="22"/>
              </w:rPr>
              <w:t>d) Hava sıcaklığını ölçmek isteyen</w:t>
            </w:r>
            <w:r w:rsidRPr="00222E03">
              <w:rPr>
                <w:b/>
                <w:color w:val="000000"/>
                <w:spacing w:val="-10"/>
                <w:sz w:val="22"/>
                <w:szCs w:val="22"/>
              </w:rPr>
              <w:t xml:space="preserve"> bir öğrenci hatayı azaltmak için nelere dikkat etmelidir? (5p)</w:t>
            </w: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</w:p>
          <w:p w:rsidR="00DD45AB" w:rsidRDefault="00DD45A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</w:p>
          <w:p w:rsidR="00DD45AB" w:rsidRPr="008E0093" w:rsidRDefault="00DD45AB" w:rsidP="00432182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color w:val="000000"/>
                <w:spacing w:val="-16"/>
                <w:sz w:val="18"/>
                <w:szCs w:val="18"/>
              </w:rPr>
              <w:t xml:space="preserve"> </w:t>
            </w:r>
            <w:r w:rsidRPr="00A63810">
              <w:rPr>
                <w:b/>
                <w:i/>
                <w:sz w:val="22"/>
                <w:szCs w:val="22"/>
              </w:rPr>
              <w:t xml:space="preserve"> </w:t>
            </w:r>
          </w:p>
          <w:p w:rsidR="00DD45AB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  <w:p w:rsidR="00DD45AB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  <w:p w:rsidR="00DD45AB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  <w:p w:rsidR="00DD45AB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  <w:p w:rsidR="00DD45AB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  <w:p w:rsidR="00DD45AB" w:rsidRPr="008E0093" w:rsidRDefault="00DD45A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5610" w:type="dxa"/>
          </w:tcPr>
          <w:p w:rsidR="00DD45AB" w:rsidRPr="007570D0" w:rsidRDefault="00DD45AB" w:rsidP="00E370BA">
            <w:pPr>
              <w:tabs>
                <w:tab w:val="left" w:pos="360"/>
              </w:tabs>
              <w:spacing w:line="280" w:lineRule="atLeast"/>
              <w:rPr>
                <w:b/>
                <w:i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 a</w:t>
              </w:r>
            </w:smartTag>
            <w:r w:rsidRPr="00F85443">
              <w:rPr>
                <w:b/>
                <w:sz w:val="18"/>
                <w:szCs w:val="18"/>
              </w:rPr>
              <w:t xml:space="preserve">)  </w:t>
            </w:r>
            <w:r w:rsidRPr="007570D0">
              <w:rPr>
                <w:b/>
                <w:i/>
                <w:sz w:val="22"/>
                <w:szCs w:val="22"/>
              </w:rPr>
              <w:t>Aşağıdakilerden hangisi temel birimlerden değildir?</w:t>
            </w:r>
            <w:r>
              <w:rPr>
                <w:b/>
                <w:i/>
                <w:sz w:val="22"/>
                <w:szCs w:val="22"/>
              </w:rPr>
              <w:t>(2p)</w:t>
            </w:r>
          </w:p>
          <w:p w:rsidR="00DD45AB" w:rsidRDefault="00DD45AB" w:rsidP="00E370BA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 w:rsidRPr="007570D0">
              <w:rPr>
                <w:i/>
                <w:sz w:val="22"/>
                <w:szCs w:val="22"/>
              </w:rPr>
              <w:t>A)     kalori</w:t>
            </w:r>
            <w:r>
              <w:rPr>
                <w:i/>
                <w:sz w:val="22"/>
                <w:szCs w:val="22"/>
              </w:rPr>
              <w:t xml:space="preserve">      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570D0">
              <w:rPr>
                <w:i/>
                <w:sz w:val="22"/>
                <w:szCs w:val="22"/>
              </w:rPr>
              <w:t xml:space="preserve">  B) metre    </w:t>
            </w:r>
            <w:r>
              <w:rPr>
                <w:i/>
                <w:sz w:val="22"/>
                <w:szCs w:val="22"/>
              </w:rPr>
              <w:t xml:space="preserve">          </w:t>
            </w:r>
            <w:r w:rsidRPr="007570D0">
              <w:rPr>
                <w:i/>
                <w:sz w:val="22"/>
                <w:szCs w:val="22"/>
              </w:rPr>
              <w:t xml:space="preserve"> C) Kelvin    </w:t>
            </w:r>
            <w:r>
              <w:rPr>
                <w:i/>
                <w:sz w:val="22"/>
                <w:szCs w:val="22"/>
              </w:rPr>
              <w:t xml:space="preserve">                      </w:t>
            </w:r>
            <w:r w:rsidRPr="007570D0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 xml:space="preserve">              </w:t>
            </w:r>
            <w:r w:rsidRPr="007570D0">
              <w:rPr>
                <w:i/>
                <w:sz w:val="22"/>
                <w:szCs w:val="22"/>
              </w:rPr>
              <w:t>D) Kilogram       E)</w:t>
            </w:r>
            <w:r>
              <w:rPr>
                <w:i/>
                <w:sz w:val="22"/>
                <w:szCs w:val="22"/>
              </w:rPr>
              <w:t xml:space="preserve"> Amper </w:t>
            </w:r>
          </w:p>
          <w:p w:rsidR="00DD45AB" w:rsidRPr="00F85443" w:rsidRDefault="00DD45A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F85443">
              <w:rPr>
                <w:b/>
                <w:sz w:val="22"/>
                <w:szCs w:val="22"/>
              </w:rPr>
              <w:t>b)Aşağıdakilerden hangisi Fizik içeren mesleklerden  değildir?</w:t>
            </w:r>
            <w:r>
              <w:rPr>
                <w:b/>
                <w:sz w:val="22"/>
                <w:szCs w:val="22"/>
              </w:rPr>
              <w:t xml:space="preserve"> (2p)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570D0">
              <w:rPr>
                <w:i/>
                <w:sz w:val="22"/>
                <w:szCs w:val="22"/>
              </w:rPr>
              <w:t xml:space="preserve"> A)   Fizik öğr</w:t>
            </w:r>
            <w:r>
              <w:rPr>
                <w:i/>
                <w:sz w:val="22"/>
                <w:szCs w:val="22"/>
              </w:rPr>
              <w:t xml:space="preserve">etmenliği      B)   Siyasetçi  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</w:p>
          <w:p w:rsidR="00DD45AB" w:rsidRPr="00AF6B2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570D0">
              <w:rPr>
                <w:i/>
                <w:sz w:val="22"/>
                <w:szCs w:val="22"/>
              </w:rPr>
              <w:t>C) Elektrik mühendisliği    D)</w:t>
            </w:r>
            <w:r w:rsidRPr="006F731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kimyager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570D0">
              <w:rPr>
                <w:i/>
                <w:sz w:val="22"/>
                <w:szCs w:val="22"/>
              </w:rPr>
              <w:t>E)</w:t>
            </w:r>
            <w:r w:rsidRPr="006F731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Doktor  </w:t>
            </w:r>
          </w:p>
          <w:p w:rsidR="00DD45AB" w:rsidRPr="00F85443" w:rsidRDefault="00DD45A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F85443">
              <w:rPr>
                <w:b/>
                <w:sz w:val="22"/>
                <w:szCs w:val="22"/>
              </w:rPr>
              <w:t xml:space="preserve">c)Aşağıdaki kavramların birimlerini eşleştiriniz. </w:t>
            </w:r>
            <w:r>
              <w:rPr>
                <w:b/>
                <w:sz w:val="22"/>
                <w:szCs w:val="22"/>
              </w:rPr>
              <w:t>(5p)</w:t>
            </w:r>
            <w:r w:rsidRPr="00F85443">
              <w:rPr>
                <w:b/>
                <w:sz w:val="22"/>
                <w:szCs w:val="22"/>
              </w:rPr>
              <w:t>(boşluklara rakam yerleştiriniz)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(…… )    Uzunluk                   1)  kelvin                 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 Sıcaklık                   2) mol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 madde miktarı        3) amper</w:t>
            </w:r>
          </w:p>
          <w:p w:rsidR="00DD45AB" w:rsidRPr="00BE7C5F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yoğunluk                   4)  kg/m</w:t>
            </w:r>
            <w:r>
              <w:rPr>
                <w:i/>
                <w:sz w:val="22"/>
                <w:szCs w:val="22"/>
                <w:vertAlign w:val="superscript"/>
              </w:rPr>
              <w:t>3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Akım şiddeti              5) metre</w:t>
            </w:r>
          </w:p>
          <w:p w:rsidR="00DD45AB" w:rsidRPr="00011CBC" w:rsidRDefault="00DD45A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i/>
                <w:color w:val="000000"/>
                <w:sz w:val="22"/>
                <w:szCs w:val="22"/>
                <w:shd w:val="clear" w:color="auto" w:fill="FBFEFE"/>
              </w:rPr>
              <w:t xml:space="preserve">d) </w:t>
            </w:r>
            <w:r w:rsidRPr="00F85443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Aşağıdakiler fiziğin hangi alt alanına girerler karşılarına yazınız.</w:t>
            </w: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 (3p)</w:t>
            </w:r>
          </w:p>
          <w:p w:rsidR="00DD45AB" w:rsidRPr="00011CBC" w:rsidRDefault="00DD45A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Yarı iletken  </w:t>
            </w: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  : …………</w:t>
            </w:r>
          </w:p>
          <w:p w:rsidR="00DD45AB" w:rsidRPr="00011CBC" w:rsidRDefault="00DD45A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>Gökkuşağı    : …………</w:t>
            </w:r>
          </w:p>
          <w:p w:rsidR="00DD45AB" w:rsidRDefault="00DD45A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Termometre </w:t>
            </w: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>: ………….</w:t>
            </w:r>
          </w:p>
          <w:p w:rsidR="00DD45AB" w:rsidRPr="00D37887" w:rsidRDefault="00DD45A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e) 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Aşağıdaki büyü</w:t>
            </w: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klükleri vektörel skaler olarak 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sınıflayınız.</w:t>
            </w: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 (6p)</w:t>
            </w:r>
          </w:p>
          <w:p w:rsidR="00DD45AB" w:rsidRPr="00D37887" w:rsidRDefault="00DD45A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‘zaman, kuvvet, akım şiddeti, ağırlık, sürat, yerdeğiştirme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’</w:t>
            </w:r>
          </w:p>
          <w:p w:rsidR="00DD45AB" w:rsidRPr="00E0548C" w:rsidRDefault="00DD45A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 xml:space="preserve">  </w:t>
            </w:r>
            <w:r w:rsidRPr="00E0548C">
              <w:rPr>
                <w:rStyle w:val="apple-style-span"/>
                <w:b/>
                <w:i/>
                <w:color w:val="000000"/>
                <w:sz w:val="22"/>
                <w:szCs w:val="22"/>
                <w:u w:val="single"/>
                <w:shd w:val="clear" w:color="auto" w:fill="FBFEFE"/>
              </w:rPr>
              <w:t xml:space="preserve">VEKTÖREL </w:t>
            </w: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 xml:space="preserve">                      </w:t>
            </w:r>
            <w:r w:rsidRPr="00E0548C">
              <w:rPr>
                <w:rStyle w:val="apple-style-span"/>
                <w:b/>
                <w:i/>
                <w:color w:val="000000"/>
                <w:sz w:val="22"/>
                <w:szCs w:val="22"/>
                <w:u w:val="single"/>
                <w:shd w:val="clear" w:color="auto" w:fill="FBFEFE"/>
              </w:rPr>
              <w:t>SKALER</w:t>
            </w:r>
          </w:p>
          <w:p w:rsidR="00DD45AB" w:rsidRPr="00E0548C" w:rsidRDefault="00DD45A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1)………….                        1)…………..</w:t>
            </w:r>
          </w:p>
          <w:p w:rsidR="00DD45AB" w:rsidRPr="00E0548C" w:rsidRDefault="00DD45A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2)………….                        2)…………..</w:t>
            </w: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3)………….                        3)…………..</w:t>
            </w: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b/>
                <w:color w:val="000000"/>
                <w:sz w:val="22"/>
                <w:szCs w:val="22"/>
                <w:shd w:val="clear" w:color="auto" w:fill="FBFEFE"/>
              </w:rPr>
              <w:t>f) Fizik nedir, ilgilendiği alanlara günlük hayattan iki tane örnek veriniz. (2p)</w:t>
            </w: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  <w:p w:rsidR="00DD45AB" w:rsidRPr="007B11C1" w:rsidRDefault="00DD45A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</w:p>
        </w:tc>
      </w:tr>
      <w:tr w:rsidR="00DD45AB" w:rsidRPr="003E784C" w:rsidTr="00C50B13">
        <w:trPr>
          <w:trHeight w:val="829"/>
        </w:trPr>
        <w:tc>
          <w:tcPr>
            <w:tcW w:w="5778" w:type="dxa"/>
            <w:gridSpan w:val="2"/>
            <w:tcBorders>
              <w:bottom w:val="nil"/>
            </w:tcBorders>
          </w:tcPr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18"/>
                <w:szCs w:val="18"/>
              </w:rPr>
              <w:t xml:space="preserve">3a) </w:t>
            </w:r>
            <w:r>
              <w:rPr>
                <w:b/>
                <w:noProof/>
                <w:sz w:val="22"/>
                <w:szCs w:val="22"/>
              </w:rPr>
              <w:t>Temel ve türetilmiş büyüklüklere ikişer tane örnek veriniz.(5)</w:t>
            </w: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Pr="00C50B13" w:rsidRDefault="00DD45A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DD45AB" w:rsidRDefault="00DD45AB" w:rsidP="00BE2453">
            <w:pPr>
              <w:ind w:right="2956"/>
              <w:rPr>
                <w:b/>
                <w:noProof/>
                <w:sz w:val="18"/>
                <w:szCs w:val="18"/>
              </w:rPr>
            </w:pPr>
          </w:p>
          <w:p w:rsidR="00DD45AB" w:rsidRPr="003E784C" w:rsidRDefault="00DD45AB" w:rsidP="00BE2453">
            <w:pPr>
              <w:ind w:right="2956"/>
              <w:rPr>
                <w:b/>
                <w:sz w:val="18"/>
                <w:szCs w:val="18"/>
              </w:rPr>
            </w:pPr>
          </w:p>
        </w:tc>
        <w:tc>
          <w:tcPr>
            <w:tcW w:w="5778" w:type="dxa"/>
            <w:gridSpan w:val="2"/>
          </w:tcPr>
          <w:p w:rsidR="00DD45AB" w:rsidRPr="00AA2029" w:rsidRDefault="00DD45AB" w:rsidP="00E46E14">
            <w:pPr>
              <w:shd w:val="clear" w:color="auto" w:fill="FFFFFF"/>
              <w:spacing w:line="240" w:lineRule="atLeast"/>
              <w:rPr>
                <w:b/>
                <w:color w:val="000000"/>
                <w:spacing w:val="-5"/>
                <w:sz w:val="22"/>
                <w:szCs w:val="22"/>
              </w:rPr>
            </w:pPr>
            <w:r w:rsidRPr="00AA2029">
              <w:rPr>
                <w:b/>
                <w:color w:val="000000"/>
                <w:spacing w:val="-5"/>
                <w:sz w:val="22"/>
                <w:szCs w:val="22"/>
              </w:rPr>
              <w:t>3 b)</w:t>
            </w:r>
            <w:r w:rsidRPr="00AA202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Nitel ve Nicel gözlem nedir birer örnekle açıklayınız. (4p)</w:t>
            </w:r>
          </w:p>
        </w:tc>
      </w:tr>
      <w:tr w:rsidR="00DD45AB" w:rsidRPr="003E784C" w:rsidTr="007B11C1">
        <w:trPr>
          <w:gridAfter w:val="1"/>
          <w:wAfter w:w="168" w:type="dxa"/>
          <w:trHeight w:val="1687"/>
        </w:trPr>
        <w:tc>
          <w:tcPr>
            <w:tcW w:w="11388" w:type="dxa"/>
            <w:gridSpan w:val="3"/>
          </w:tcPr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4)  Ayrıtları </w:t>
            </w:r>
            <w:smartTag w:uri="urn:schemas-microsoft-com:office:smarttags" w:element="metricconverter">
              <w:smartTagPr>
                <w:attr w:name="ProductID" w:val="20 cm"/>
              </w:smartTagP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20 cm</w:t>
              </w:r>
            </w:smartTag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, </w:t>
            </w:r>
            <w:smartTag w:uri="urn:schemas-microsoft-com:office:smarttags" w:element="metricconverter">
              <w:smartTagPr>
                <w:attr w:name="ProductID" w:val="40 cm"/>
              </w:smartTagP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4</w:t>
              </w:r>
              <w:r w:rsidRPr="00C34AA2">
                <w:rPr>
                  <w:b/>
                  <w:color w:val="000000"/>
                  <w:spacing w:val="-10"/>
                  <w:sz w:val="22"/>
                  <w:szCs w:val="22"/>
                </w:rPr>
                <w:t>0 c</w:t>
              </w: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m</w:t>
              </w:r>
            </w:smartTag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, </w:t>
            </w:r>
            <w:smartTag w:uri="urn:schemas-microsoft-com:office:smarttags" w:element="metricconverter">
              <w:smartTagPr>
                <w:attr w:name="ProductID" w:val="60 cm"/>
              </w:smartTagP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60 cm</w:t>
              </w:r>
            </w:smartTag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 olan bir tenekenin </w:t>
            </w:r>
            <w:r w:rsidRPr="00C34AA2">
              <w:rPr>
                <w:b/>
                <w:color w:val="000000"/>
                <w:spacing w:val="-10"/>
                <w:sz w:val="22"/>
                <w:szCs w:val="22"/>
                <w:u w:val="single"/>
              </w:rPr>
              <w:t>dörtte biri</w:t>
            </w:r>
            <w:r w:rsidRPr="00C34AA2">
              <w:rPr>
                <w:b/>
                <w:color w:val="000000"/>
                <w:spacing w:val="-10"/>
                <w:sz w:val="22"/>
                <w:szCs w:val="22"/>
              </w:rPr>
              <w:t xml:space="preserve"> su ile doludur. 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Bu su yarıçapı </w:t>
            </w:r>
            <w:smartTag w:uri="urn:schemas-microsoft-com:office:smarttags" w:element="metricconverter">
              <w:smartTagPr>
                <w:attr w:name="ProductID" w:val="2 cm"/>
              </w:smartTagP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2 cm</w:t>
              </w:r>
            </w:smartTag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 yüksekliği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rPr>
                  <w:b/>
                  <w:color w:val="000000"/>
                  <w:spacing w:val="-10"/>
                  <w:sz w:val="22"/>
                  <w:szCs w:val="22"/>
                </w:rPr>
                <w:t>10</w:t>
              </w:r>
              <w:r w:rsidRPr="00C34AA2">
                <w:rPr>
                  <w:b/>
                  <w:color w:val="000000"/>
                  <w:spacing w:val="-10"/>
                  <w:sz w:val="22"/>
                  <w:szCs w:val="22"/>
                </w:rPr>
                <w:t xml:space="preserve"> cm</w:t>
              </w:r>
            </w:smartTag>
            <w:r w:rsidRPr="00C34AA2">
              <w:rPr>
                <w:b/>
                <w:color w:val="000000"/>
                <w:spacing w:val="-10"/>
                <w:sz w:val="22"/>
                <w:szCs w:val="22"/>
              </w:rPr>
              <w:t xml:space="preserve"> olan bardaklara doldurulmak isteniyor kaç bardak su dolar? (π=3 alınız) (10p)</w:t>
            </w: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Pr="001255EA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Default="00DD45A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DD45AB" w:rsidRPr="003E784C" w:rsidRDefault="00DD45AB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  <w:tr w:rsidR="00DD45AB" w:rsidRPr="003E784C" w:rsidTr="007B11C1">
        <w:trPr>
          <w:gridAfter w:val="1"/>
          <w:wAfter w:w="168" w:type="dxa"/>
          <w:trHeight w:val="2050"/>
        </w:trPr>
        <w:tc>
          <w:tcPr>
            <w:tcW w:w="5637" w:type="dxa"/>
          </w:tcPr>
          <w:p w:rsidR="00DD45AB" w:rsidRDefault="00DD45AB" w:rsidP="00125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1255EA">
              <w:rPr>
                <w:b/>
                <w:sz w:val="22"/>
                <w:szCs w:val="22"/>
              </w:rPr>
              <w:t>) Aşağıdaki birim dönüşümlerini yapınız.</w:t>
            </w:r>
            <w:r>
              <w:rPr>
                <w:b/>
                <w:sz w:val="22"/>
                <w:szCs w:val="22"/>
              </w:rPr>
              <w:t xml:space="preserve"> (16p)</w:t>
            </w:r>
          </w:p>
          <w:p w:rsidR="00DD45AB" w:rsidRDefault="00DD45AB" w:rsidP="001255EA">
            <w:pPr>
              <w:rPr>
                <w:sz w:val="22"/>
                <w:szCs w:val="22"/>
              </w:rPr>
            </w:pPr>
          </w:p>
          <w:p w:rsidR="00DD45AB" w:rsidRDefault="00DD45AB" w:rsidP="00125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1cg=………g                              4,06 hm=………..m</w:t>
            </w:r>
          </w:p>
          <w:p w:rsidR="00DD45AB" w:rsidRDefault="00DD45AB" w:rsidP="00125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3400mm=………m                     3000dm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=………..m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  <w:p w:rsidR="00DD45AB" w:rsidRDefault="00DD45AB" w:rsidP="001255EA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4600m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=……….lt                       2,67 m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=…………..cm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  <w:p w:rsidR="00DD45AB" w:rsidRPr="00C65F5F" w:rsidRDefault="00DD45AB" w:rsidP="001255EA">
            <w:pPr>
              <w:tabs>
                <w:tab w:val="left" w:pos="399"/>
              </w:tabs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vertAlign w:val="superscript"/>
              </w:rPr>
              <w:t>7</w:t>
            </w:r>
            <w:r>
              <w:rPr>
                <w:sz w:val="22"/>
                <w:szCs w:val="22"/>
              </w:rPr>
              <w:t xml:space="preserve"> µm=……….m                      10</w:t>
            </w:r>
            <w:r>
              <w:rPr>
                <w:sz w:val="22"/>
                <w:szCs w:val="22"/>
                <w:vertAlign w:val="superscript"/>
              </w:rPr>
              <w:t>4</w:t>
            </w:r>
            <w:r>
              <w:rPr>
                <w:sz w:val="22"/>
                <w:szCs w:val="22"/>
              </w:rPr>
              <w:t xml:space="preserve"> nm=………….Mm</w:t>
            </w:r>
          </w:p>
        </w:tc>
        <w:tc>
          <w:tcPr>
            <w:tcW w:w="5751" w:type="dxa"/>
            <w:gridSpan w:val="2"/>
          </w:tcPr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  <w:r w:rsidRPr="00AA2029">
              <w:rPr>
                <w:b/>
                <w:color w:val="000000"/>
                <w:spacing w:val="-11"/>
                <w:sz w:val="22"/>
                <w:szCs w:val="22"/>
              </w:rPr>
              <w:t xml:space="preserve">7) </w:t>
            </w:r>
            <w:r>
              <w:rPr>
                <w:b/>
                <w:color w:val="000000"/>
                <w:spacing w:val="-11"/>
                <w:sz w:val="22"/>
                <w:szCs w:val="22"/>
              </w:rPr>
              <w:t>Bilimsel çalışma basamaklarını yazınız. (5p)</w:t>
            </w: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DD45AB" w:rsidRPr="00AA2029" w:rsidRDefault="00DD45A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</w:tc>
      </w:tr>
    </w:tbl>
    <w:p w:rsidR="00DD45AB" w:rsidRPr="003E784C" w:rsidRDefault="00DD45AB" w:rsidP="00F838D4">
      <w:pPr>
        <w:tabs>
          <w:tab w:val="left" w:pos="993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ab/>
      </w:r>
      <w:r w:rsidRPr="003E784C">
        <w:rPr>
          <w:b/>
          <w:sz w:val="18"/>
          <w:szCs w:val="18"/>
        </w:rPr>
        <w:tab/>
      </w:r>
    </w:p>
    <w:p w:rsidR="00DD45AB" w:rsidRPr="002125C6" w:rsidRDefault="00DD45AB" w:rsidP="00F838D4">
      <w:pPr>
        <w:tabs>
          <w:tab w:val="left" w:pos="993"/>
        </w:tabs>
        <w:rPr>
          <w:b/>
          <w:sz w:val="22"/>
          <w:szCs w:val="22"/>
        </w:rPr>
      </w:pPr>
      <w:r w:rsidRPr="00AA2029">
        <w:rPr>
          <w:b/>
          <w:sz w:val="22"/>
          <w:szCs w:val="22"/>
        </w:rPr>
        <w:t>9)</w:t>
      </w:r>
      <w:r>
        <w:rPr>
          <w:b/>
          <w:sz w:val="18"/>
          <w:szCs w:val="18"/>
        </w:rPr>
        <w:t xml:space="preserve">   </w:t>
      </w:r>
      <w:r>
        <w:rPr>
          <w:b/>
          <w:sz w:val="22"/>
          <w:szCs w:val="22"/>
        </w:rPr>
        <w:t>Tabloda verilen kütle hacim değerlerine göre; kütle-hacim, hacim-yoğunluk, yoğunluk-kütle grafiklerini çiziniz.(10p)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702"/>
        <w:gridCol w:w="702"/>
        <w:gridCol w:w="702"/>
        <w:gridCol w:w="702"/>
        <w:gridCol w:w="702"/>
      </w:tblGrid>
      <w:tr w:rsidR="00DD45AB" w:rsidTr="005F55D2">
        <w:trPr>
          <w:trHeight w:val="326"/>
        </w:trPr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72</w:t>
            </w:r>
          </w:p>
        </w:tc>
      </w:tr>
      <w:tr w:rsidR="00DD45AB" w:rsidTr="005F55D2">
        <w:trPr>
          <w:trHeight w:val="351"/>
        </w:trPr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2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5F55D2">
              <w:rPr>
                <w:b/>
                <w:sz w:val="18"/>
                <w:szCs w:val="18"/>
              </w:rPr>
              <w:t>24</w:t>
            </w:r>
          </w:p>
        </w:tc>
      </w:tr>
    </w:tbl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tbl>
      <w:tblPr>
        <w:tblW w:w="1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DD45AB" w:rsidRPr="00C34AA2" w:rsidTr="005F55D2">
        <w:trPr>
          <w:trHeight w:val="251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70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51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70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51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70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51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  <w:tr w:rsidR="00DD45AB" w:rsidRPr="00C34AA2" w:rsidTr="005F55D2">
        <w:trPr>
          <w:trHeight w:val="270"/>
        </w:trPr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303" w:type="dxa"/>
          </w:tcPr>
          <w:p w:rsidR="00DD45AB" w:rsidRPr="005F55D2" w:rsidRDefault="00DD45AB" w:rsidP="005F55D2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</w:p>
        </w:tc>
      </w:tr>
    </w:tbl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Pr="003E4907" w:rsidRDefault="00DD45AB" w:rsidP="00F838D4">
      <w:pPr>
        <w:tabs>
          <w:tab w:val="left" w:pos="993"/>
        </w:tabs>
        <w:rPr>
          <w:b/>
          <w:sz w:val="22"/>
          <w:szCs w:val="22"/>
        </w:rPr>
      </w:pPr>
    </w:p>
    <w:p w:rsidR="00DD45AB" w:rsidRPr="003E4907" w:rsidRDefault="00DD45AB" w:rsidP="00F838D4">
      <w:pPr>
        <w:tabs>
          <w:tab w:val="left" w:pos="993"/>
        </w:tabs>
        <w:rPr>
          <w:b/>
          <w:sz w:val="22"/>
          <w:szCs w:val="22"/>
        </w:rPr>
      </w:pPr>
      <w:r w:rsidRPr="003E4907">
        <w:rPr>
          <w:b/>
          <w:sz w:val="22"/>
          <w:szCs w:val="22"/>
        </w:rPr>
        <w:t xml:space="preserve">10) Yarı çapı </w:t>
      </w:r>
      <w:smartTag w:uri="urn:schemas-microsoft-com:office:smarttags" w:element="metricconverter">
        <w:smartTagPr>
          <w:attr w:name="ProductID" w:val="10 cm"/>
        </w:smartTagPr>
        <w:r w:rsidRPr="003E4907">
          <w:rPr>
            <w:b/>
            <w:sz w:val="22"/>
            <w:szCs w:val="22"/>
          </w:rPr>
          <w:t>10 cm</w:t>
        </w:r>
      </w:smartTag>
      <w:r w:rsidRPr="003E4907">
        <w:rPr>
          <w:b/>
          <w:sz w:val="22"/>
          <w:szCs w:val="22"/>
        </w:rPr>
        <w:t xml:space="preserve"> o</w:t>
      </w:r>
      <w:r>
        <w:rPr>
          <w:b/>
          <w:sz w:val="22"/>
          <w:szCs w:val="22"/>
        </w:rPr>
        <w:t>lan dolu bir kürenin kütlesi 4000</w:t>
      </w:r>
      <w:r w:rsidRPr="003E4907">
        <w:rPr>
          <w:b/>
          <w:sz w:val="22"/>
          <w:szCs w:val="22"/>
        </w:rPr>
        <w:t>g dır. Bu kürenin yapı</w:t>
      </w:r>
      <w:r>
        <w:rPr>
          <w:b/>
          <w:sz w:val="22"/>
          <w:szCs w:val="22"/>
        </w:rPr>
        <w:t>ldığı maddenin öz kütlesi kaç kg/m</w:t>
      </w:r>
      <w:r>
        <w:rPr>
          <w:b/>
          <w:sz w:val="22"/>
          <w:szCs w:val="22"/>
          <w:vertAlign w:val="superscript"/>
        </w:rPr>
        <w:t>3</w:t>
      </w:r>
      <w:r>
        <w:rPr>
          <w:b/>
          <w:sz w:val="22"/>
          <w:szCs w:val="22"/>
        </w:rPr>
        <w:t xml:space="preserve"> tür</w:t>
      </w:r>
      <w:r w:rsidRPr="003E4907">
        <w:rPr>
          <w:b/>
          <w:sz w:val="22"/>
          <w:szCs w:val="22"/>
        </w:rPr>
        <w:t>.</w:t>
      </w:r>
    </w:p>
    <w:p w:rsidR="00DD45AB" w:rsidRPr="003E4907" w:rsidRDefault="00DD45AB" w:rsidP="00F838D4">
      <w:pPr>
        <w:tabs>
          <w:tab w:val="left" w:pos="993"/>
        </w:tabs>
        <w:rPr>
          <w:b/>
          <w:sz w:val="22"/>
          <w:szCs w:val="22"/>
        </w:rPr>
      </w:pPr>
      <w:r w:rsidRPr="003E4907">
        <w:rPr>
          <w:b/>
          <w:sz w:val="22"/>
          <w:szCs w:val="22"/>
        </w:rPr>
        <w:t xml:space="preserve"> (π=3 alınız)</w:t>
      </w:r>
      <w:r>
        <w:rPr>
          <w:b/>
          <w:sz w:val="22"/>
          <w:szCs w:val="22"/>
        </w:rPr>
        <w:t xml:space="preserve"> (10p)</w:t>
      </w: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D03937">
      <w:pPr>
        <w:ind w:left="360"/>
        <w:rPr>
          <w:rFonts w:ascii="Calibri" w:hAnsi="Calibri"/>
          <w:sz w:val="18"/>
          <w:szCs w:val="18"/>
        </w:rPr>
      </w:pPr>
      <w:hyperlink r:id="rId5" w:history="1">
        <w:r>
          <w:rPr>
            <w:rStyle w:val="Hyperlink"/>
            <w:rFonts w:ascii="Calibri" w:hAnsi="Calibri"/>
            <w:sz w:val="18"/>
            <w:szCs w:val="18"/>
          </w:rPr>
          <w:t>http://www.sorubak.com/</w:t>
        </w:r>
      </w:hyperlink>
      <w:r>
        <w:rPr>
          <w:rFonts w:ascii="Calibri" w:hAnsi="Calibri"/>
          <w:sz w:val="18"/>
          <w:szCs w:val="18"/>
        </w:rPr>
        <w:t xml:space="preserve"> </w:t>
      </w: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18"/>
          <w:szCs w:val="18"/>
        </w:rPr>
      </w:pPr>
    </w:p>
    <w:p w:rsidR="00DD45AB" w:rsidRDefault="00DD45AB" w:rsidP="00F838D4">
      <w:pPr>
        <w:tabs>
          <w:tab w:val="left" w:pos="993"/>
        </w:tabs>
        <w:rPr>
          <w:b/>
          <w:sz w:val="22"/>
          <w:szCs w:val="22"/>
        </w:rPr>
      </w:pPr>
    </w:p>
    <w:p w:rsidR="00DD45AB" w:rsidRDefault="00DD45AB" w:rsidP="00F838D4">
      <w:pPr>
        <w:tabs>
          <w:tab w:val="left" w:pos="993"/>
        </w:tabs>
        <w:rPr>
          <w:b/>
          <w:sz w:val="22"/>
          <w:szCs w:val="22"/>
        </w:rPr>
      </w:pPr>
      <w:bookmarkStart w:id="0" w:name="_GoBack"/>
    </w:p>
    <w:p w:rsidR="00DD45AB" w:rsidRPr="00BE7C5F" w:rsidRDefault="00DD45AB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Pr="00BE7C5F">
        <w:rPr>
          <w:b/>
          <w:sz w:val="22"/>
          <w:szCs w:val="22"/>
        </w:rPr>
        <w:t>Fizik Öğretmen</w:t>
      </w:r>
      <w:r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</w:t>
      </w:r>
      <w:r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</w:p>
    <w:p w:rsidR="00DD45AB" w:rsidRPr="00BE7C5F" w:rsidRDefault="00DD45AB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    </w:t>
      </w:r>
      <w:r>
        <w:rPr>
          <w:b/>
          <w:sz w:val="22"/>
          <w:szCs w:val="22"/>
        </w:rPr>
        <w:t xml:space="preserve"> Pembegül Karabulut        Alper Kubat</w:t>
      </w:r>
      <w:r w:rsidRPr="00BE7C5F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 Remzi İlhan</w:t>
      </w:r>
      <w:r w:rsidRPr="00BE7C5F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  </w:t>
      </w:r>
      <w:r w:rsidRPr="00BE7C5F">
        <w:rPr>
          <w:b/>
          <w:sz w:val="22"/>
          <w:szCs w:val="22"/>
        </w:rPr>
        <w:t>Başarılar…..</w:t>
      </w:r>
      <w:r>
        <w:rPr>
          <w:b/>
          <w:sz w:val="22"/>
          <w:szCs w:val="22"/>
        </w:rPr>
        <w:t xml:space="preserve"> </w:t>
      </w:r>
      <w:r w:rsidRPr="00C34AA2">
        <w:rPr>
          <w:b/>
          <w:sz w:val="22"/>
          <w:szCs w:val="22"/>
        </w:rPr>
        <w:sym w:font="Wingdings" w:char="F04A"/>
      </w:r>
      <w:bookmarkEnd w:id="0"/>
    </w:p>
    <w:sectPr w:rsidR="00DD45AB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4BED0EBC"/>
    <w:multiLevelType w:val="hybridMultilevel"/>
    <w:tmpl w:val="FF249542"/>
    <w:lvl w:ilvl="0" w:tplc="C57EF1B2">
      <w:start w:val="1"/>
      <w:numFmt w:val="decimal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4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6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18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19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0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8"/>
  </w:num>
  <w:num w:numId="2">
    <w:abstractNumId w:val="6"/>
  </w:num>
  <w:num w:numId="3">
    <w:abstractNumId w:val="17"/>
  </w:num>
  <w:num w:numId="4">
    <w:abstractNumId w:val="13"/>
  </w:num>
  <w:num w:numId="5">
    <w:abstractNumId w:val="1"/>
  </w:num>
  <w:num w:numId="6">
    <w:abstractNumId w:val="19"/>
  </w:num>
  <w:num w:numId="7">
    <w:abstractNumId w:val="22"/>
  </w:num>
  <w:num w:numId="8">
    <w:abstractNumId w:val="11"/>
  </w:num>
  <w:num w:numId="9">
    <w:abstractNumId w:val="15"/>
  </w:num>
  <w:num w:numId="10">
    <w:abstractNumId w:val="8"/>
  </w:num>
  <w:num w:numId="11">
    <w:abstractNumId w:val="3"/>
  </w:num>
  <w:num w:numId="12">
    <w:abstractNumId w:val="0"/>
  </w:num>
  <w:num w:numId="13">
    <w:abstractNumId w:val="7"/>
  </w:num>
  <w:num w:numId="14">
    <w:abstractNumId w:val="10"/>
  </w:num>
  <w:num w:numId="15">
    <w:abstractNumId w:val="4"/>
  </w:num>
  <w:num w:numId="16">
    <w:abstractNumId w:val="2"/>
  </w:num>
  <w:num w:numId="17">
    <w:abstractNumId w:val="21"/>
  </w:num>
  <w:num w:numId="18">
    <w:abstractNumId w:val="20"/>
  </w:num>
  <w:num w:numId="19">
    <w:abstractNumId w:val="5"/>
  </w:num>
  <w:num w:numId="20">
    <w:abstractNumId w:val="14"/>
  </w:num>
  <w:num w:numId="21">
    <w:abstractNumId w:val="16"/>
  </w:num>
  <w:num w:numId="22">
    <w:abstractNumId w:val="9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682"/>
    <w:rsid w:val="00011A58"/>
    <w:rsid w:val="00011CBC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55EA"/>
    <w:rsid w:val="00136377"/>
    <w:rsid w:val="00165A96"/>
    <w:rsid w:val="0018562C"/>
    <w:rsid w:val="001B0C16"/>
    <w:rsid w:val="001D44AD"/>
    <w:rsid w:val="002125C6"/>
    <w:rsid w:val="00222E03"/>
    <w:rsid w:val="00245CC7"/>
    <w:rsid w:val="002641AD"/>
    <w:rsid w:val="00265A51"/>
    <w:rsid w:val="00286BE0"/>
    <w:rsid w:val="0029646A"/>
    <w:rsid w:val="002A5C4A"/>
    <w:rsid w:val="002B0187"/>
    <w:rsid w:val="002B30AE"/>
    <w:rsid w:val="002C7D69"/>
    <w:rsid w:val="00333B0F"/>
    <w:rsid w:val="003379F8"/>
    <w:rsid w:val="00341E35"/>
    <w:rsid w:val="003500D5"/>
    <w:rsid w:val="00350221"/>
    <w:rsid w:val="003817EE"/>
    <w:rsid w:val="00386BD9"/>
    <w:rsid w:val="00387473"/>
    <w:rsid w:val="003E01F4"/>
    <w:rsid w:val="003E38D1"/>
    <w:rsid w:val="003E4907"/>
    <w:rsid w:val="003E784C"/>
    <w:rsid w:val="00410B3D"/>
    <w:rsid w:val="0042177F"/>
    <w:rsid w:val="00425E35"/>
    <w:rsid w:val="00432182"/>
    <w:rsid w:val="00460877"/>
    <w:rsid w:val="00464C3D"/>
    <w:rsid w:val="004B0F10"/>
    <w:rsid w:val="004C2B03"/>
    <w:rsid w:val="004D0CA0"/>
    <w:rsid w:val="005463F4"/>
    <w:rsid w:val="0057114D"/>
    <w:rsid w:val="005A03E8"/>
    <w:rsid w:val="005A091D"/>
    <w:rsid w:val="005D3429"/>
    <w:rsid w:val="005F0FAB"/>
    <w:rsid w:val="005F3273"/>
    <w:rsid w:val="005F55D2"/>
    <w:rsid w:val="00666C59"/>
    <w:rsid w:val="00683038"/>
    <w:rsid w:val="00687712"/>
    <w:rsid w:val="006A7BD7"/>
    <w:rsid w:val="006C1E62"/>
    <w:rsid w:val="006D76D3"/>
    <w:rsid w:val="006F7311"/>
    <w:rsid w:val="007171DF"/>
    <w:rsid w:val="00754153"/>
    <w:rsid w:val="00756719"/>
    <w:rsid w:val="007570D0"/>
    <w:rsid w:val="007701FA"/>
    <w:rsid w:val="00773CA4"/>
    <w:rsid w:val="007754B6"/>
    <w:rsid w:val="00787CB2"/>
    <w:rsid w:val="007B11C1"/>
    <w:rsid w:val="00815A89"/>
    <w:rsid w:val="00824314"/>
    <w:rsid w:val="00842C52"/>
    <w:rsid w:val="00864206"/>
    <w:rsid w:val="00880DCE"/>
    <w:rsid w:val="008B2DC0"/>
    <w:rsid w:val="008E0093"/>
    <w:rsid w:val="008E1E15"/>
    <w:rsid w:val="008F0682"/>
    <w:rsid w:val="008F4EFE"/>
    <w:rsid w:val="008F5F6A"/>
    <w:rsid w:val="009335BE"/>
    <w:rsid w:val="00964EBE"/>
    <w:rsid w:val="00984151"/>
    <w:rsid w:val="00990852"/>
    <w:rsid w:val="0099168F"/>
    <w:rsid w:val="009A2848"/>
    <w:rsid w:val="009B0DFE"/>
    <w:rsid w:val="009C1860"/>
    <w:rsid w:val="00A11229"/>
    <w:rsid w:val="00A50227"/>
    <w:rsid w:val="00A602C7"/>
    <w:rsid w:val="00A63810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AF6B2B"/>
    <w:rsid w:val="00B232AF"/>
    <w:rsid w:val="00B71B84"/>
    <w:rsid w:val="00B85CBD"/>
    <w:rsid w:val="00BB1666"/>
    <w:rsid w:val="00BB60F4"/>
    <w:rsid w:val="00BE2453"/>
    <w:rsid w:val="00BE7C5F"/>
    <w:rsid w:val="00C04874"/>
    <w:rsid w:val="00C2559A"/>
    <w:rsid w:val="00C34AA2"/>
    <w:rsid w:val="00C35FA3"/>
    <w:rsid w:val="00C50B13"/>
    <w:rsid w:val="00C65F5F"/>
    <w:rsid w:val="00C747B2"/>
    <w:rsid w:val="00C96771"/>
    <w:rsid w:val="00CA3701"/>
    <w:rsid w:val="00CB0580"/>
    <w:rsid w:val="00CB3518"/>
    <w:rsid w:val="00CF7EE9"/>
    <w:rsid w:val="00D03937"/>
    <w:rsid w:val="00D06496"/>
    <w:rsid w:val="00D069FD"/>
    <w:rsid w:val="00D152DC"/>
    <w:rsid w:val="00D21929"/>
    <w:rsid w:val="00D25EAB"/>
    <w:rsid w:val="00D37885"/>
    <w:rsid w:val="00D37887"/>
    <w:rsid w:val="00D4507B"/>
    <w:rsid w:val="00D51A8B"/>
    <w:rsid w:val="00D65783"/>
    <w:rsid w:val="00D77B0B"/>
    <w:rsid w:val="00DC4977"/>
    <w:rsid w:val="00DD0E70"/>
    <w:rsid w:val="00DD1FCE"/>
    <w:rsid w:val="00DD45AB"/>
    <w:rsid w:val="00DE24D9"/>
    <w:rsid w:val="00DE4F2C"/>
    <w:rsid w:val="00E04BCA"/>
    <w:rsid w:val="00E0548C"/>
    <w:rsid w:val="00E2717A"/>
    <w:rsid w:val="00E27A45"/>
    <w:rsid w:val="00E370BA"/>
    <w:rsid w:val="00E416B4"/>
    <w:rsid w:val="00E44002"/>
    <w:rsid w:val="00E46E14"/>
    <w:rsid w:val="00E61ABA"/>
    <w:rsid w:val="00E651D1"/>
    <w:rsid w:val="00E7392F"/>
    <w:rsid w:val="00EC4946"/>
    <w:rsid w:val="00F00C4A"/>
    <w:rsid w:val="00F12998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8F06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uiPriority w:val="99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uiPriority w:val="99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uiPriority w:val="99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uiPriority w:val="99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uiPriority w:val="99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uiPriority w:val="99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uiPriority w:val="99"/>
    <w:rsid w:val="00F85443"/>
    <w:rPr>
      <w:rFonts w:cs="Times New Roman"/>
    </w:rPr>
  </w:style>
  <w:style w:type="paragraph" w:styleId="ListParagraph">
    <w:name w:val="List Paragraph"/>
    <w:basedOn w:val="Normal"/>
    <w:uiPriority w:val="99"/>
    <w:qFormat/>
    <w:rsid w:val="00222E0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039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0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587</Words>
  <Characters>3346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BİRSEN</cp:lastModifiedBy>
  <cp:revision>3</cp:revision>
  <cp:lastPrinted>2002-07-30T01:18:00Z</cp:lastPrinted>
  <dcterms:created xsi:type="dcterms:W3CDTF">2014-11-12T22:39:00Z</dcterms:created>
  <dcterms:modified xsi:type="dcterms:W3CDTF">2015-10-25T15:52:00Z</dcterms:modified>
  <cp:category>dersimiz.com</cp:category>
</cp:coreProperties>
</file>