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3F9" w:rsidRPr="00101DA8" w:rsidRDefault="009603F9" w:rsidP="006709ED">
      <w:pPr>
        <w:rPr>
          <w:b/>
        </w:rPr>
      </w:pPr>
      <w:r w:rsidRPr="00101DA8">
        <w:rPr>
          <w:b/>
        </w:rPr>
        <w:t xml:space="preserve">AYŞE KEMAL İNANÇ AİHL </w:t>
      </w:r>
      <w:r>
        <w:rPr>
          <w:b/>
        </w:rPr>
        <w:t xml:space="preserve">2015-2016 </w:t>
      </w:r>
      <w:r w:rsidRPr="00101DA8">
        <w:rPr>
          <w:b/>
        </w:rPr>
        <w:t xml:space="preserve"> ÖĞRETİM YILI COĞRAFYA DERSİ 9. SINIF 1.DÖNEM 1.YAZILI</w:t>
      </w:r>
    </w:p>
    <w:p w:rsidR="009603F9" w:rsidRPr="00101DA8" w:rsidRDefault="009603F9" w:rsidP="006709ED">
      <w:pPr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1-Aşağıda verilenlerden hangisi doğal unsurlar arasında Sayılamaz?</w:t>
      </w:r>
    </w:p>
    <w:p w:rsidR="009603F9" w:rsidRPr="00101DA8" w:rsidRDefault="009603F9" w:rsidP="006709ED">
      <w:pPr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A) </w:t>
      </w:r>
      <w:r>
        <w:rPr>
          <w:rFonts w:ascii="HelveticaTU" w:hAnsi="HelveticaTU" w:cs="HelveticaTU"/>
          <w:b/>
          <w:sz w:val="16"/>
          <w:szCs w:val="16"/>
        </w:rPr>
        <w:t xml:space="preserve">Yağmur   B) Toprak   C) Kayaç  </w:t>
      </w:r>
      <w:r w:rsidRPr="00101DA8">
        <w:rPr>
          <w:rFonts w:ascii="HelveticaTU" w:hAnsi="HelveticaTU" w:cs="HelveticaTU"/>
          <w:b/>
          <w:sz w:val="16"/>
          <w:szCs w:val="16"/>
        </w:rPr>
        <w:t xml:space="preserve"> D) Sıcaklık   E) Yerleşme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2-Renklendirme yöntemi ile çizilmiş Türkiye fiziki haritasında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kahverengi tonların geniş alan kaplaması aşağıdakilerden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hangisinin sonucudur?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Platoların geniş yer kaplaması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Bozkır alanlarının fazla olması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Yükseltinin fazla olması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Dağların doğu - batı doğrultusunda uzanması</w:t>
      </w:r>
    </w:p>
    <w:p w:rsidR="009603F9" w:rsidRPr="00101DA8" w:rsidRDefault="009603F9" w:rsidP="006709ED">
      <w:pPr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Karstik arazinin yaygın, düzlüklerin geniş yer alması</w:t>
      </w:r>
    </w:p>
    <w:p w:rsidR="009603F9" w:rsidRPr="00101DA8" w:rsidRDefault="009603F9" w:rsidP="006709ED">
      <w:pPr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3-  </w:t>
      </w:r>
      <w:r w:rsidRPr="00101DA8">
        <w:rPr>
          <w:rFonts w:ascii="HelveticaTU-Bold" w:hAnsi="HelveticaTU-Bold" w:cs="HelveticaTU-Bold"/>
          <w:b/>
          <w:bCs/>
          <w:sz w:val="16"/>
          <w:szCs w:val="16"/>
        </w:rPr>
        <w:t>İç Anadolu Bölgesinin 1/1.000.000 ve 1/2.000.000 ölçeklerle çizilmiş iki ayrı haritasında aşağıdakilerden hangisinin benzer olduğu söylenebilir?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Coğrafi koordinatları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Ayrıntıyı gösterme durumları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Akarsuların haritadaki uzunlukları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Haritaların boyutları</w:t>
      </w:r>
    </w:p>
    <w:p w:rsidR="009603F9" w:rsidRPr="00101DA8" w:rsidRDefault="009603F9" w:rsidP="006709ED">
      <w:pPr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Haritadaki bozulma oranları</w:t>
      </w:r>
    </w:p>
    <w:p w:rsidR="009603F9" w:rsidRPr="00101DA8" w:rsidRDefault="009603F9" w:rsidP="006709ED">
      <w:pPr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4-</w:t>
      </w:r>
      <w:r w:rsidRPr="00101DA8">
        <w:rPr>
          <w:rFonts w:ascii="HelveticaTU-Bold" w:hAnsi="HelveticaTU-Bold" w:cs="HelveticaTU-Bold"/>
          <w:b/>
          <w:bCs/>
          <w:sz w:val="16"/>
          <w:szCs w:val="16"/>
        </w:rPr>
        <w:t>Herhangi bir bölgenin haritası çizilirken aşağıdaki ölçeklerden hangisi kullanıldığında ayrıntı daha fazla olur?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A) 1/1.000.000   B) 1/500.000  C) 1/200.000      D) 1/100.000 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                                    E) 1/50.000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b/>
          <w:sz w:val="16"/>
          <w:szCs w:val="16"/>
        </w:rPr>
        <w:t>5-</w:t>
      </w:r>
      <w:r w:rsidRPr="00101DA8">
        <w:rPr>
          <w:rFonts w:ascii="HelveticaTU-Bold" w:hAnsi="HelveticaTU-Bold" w:cs="HelveticaTU-Bold"/>
          <w:b/>
          <w:bCs/>
          <w:sz w:val="16"/>
          <w:szCs w:val="16"/>
        </w:rPr>
        <w:t>Aynı bölgeyi gösteren ölçeği aynı iki farklı haritanın lejantlarının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farklı olması aşağıdakilerden hangisi ile ilgilidir?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Gerçek alanlarının farklı olması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Kullanım alanlarının farklı olması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Coğrafi koordinatlarının farklı olması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Yükselti değerlerinin farklı olması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Ayrıntıyı gösterme güçlerinin farklı olması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6-Bir Türkiye Fiziki Haritası’nda aşağıdaki illerden hangilerinin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yer aldığı alanlar aynı renkle gösterilebilir?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Erzurum – Bursa               B) Antalya - Adana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Edirne – Hakkari              D) Adapazarı - Erzurum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                        E) İzmir – Konya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7-</w:t>
      </w:r>
      <w:r w:rsidRPr="00101DA8">
        <w:rPr>
          <w:rFonts w:ascii="HelveticaTU-Bold" w:hAnsi="HelveticaTU-Bold" w:cs="HelveticaTU-Bold"/>
          <w:b/>
          <w:bCs/>
          <w:sz w:val="16"/>
          <w:szCs w:val="16"/>
        </w:rPr>
        <w:t>Aynı boyuttaki kağıtlara çizilen bir Türkiye Fiziki haritası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ile Dünya Fiziki haritası arasındaki en önemli benzerlik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aşağıdakilerden hangisidir?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Gösterilen gerçek alan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Kuşbakışı görünüm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Ayrıntı gösterme gücü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İzohipsler arasındaki yükselti farkı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İki kent arasındaki harita uzunluğu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8-</w:t>
      </w:r>
      <w:r w:rsidRPr="00101DA8">
        <w:rPr>
          <w:rFonts w:ascii="HelveticaTU-Bold" w:hAnsi="HelveticaTU-Bold" w:cs="HelveticaTU-Bold"/>
          <w:b/>
          <w:bCs/>
          <w:sz w:val="16"/>
          <w:szCs w:val="16"/>
        </w:rPr>
        <w:t>Asya Kıtası’nın haritasını çizmek için, aşağıdaki ölçeklerden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hangisi kullanılırsa, daha çok kağıt kullanılmış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olur?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1/2.000.000     B) 1/1.800.000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1/750.000        D) 1/ 600.000         E) 1/400.000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9-Haritalar hiç bir zaman tam gerçeği yansıtmazlar.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Bu durumun temel nedeni aşağıdakilerden hangisidir?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Dünya’nın geoid şekli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Dünya’nın günlük hareketi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Harita yapımındaki teknik hatalar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Suların çok daha fazla yer kaplaması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Dünya’nın hacminin fazla olması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10-Bir ülkenin 1/1.500.000 ölçekli haritası 1/500.000 ölçekle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tekrar çizildiğinde aşağıdakilerden hangisi değişmez?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Haritanın ayrıntıyı gösterme gücü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Haritanın boyutları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Haritanın küçültme oranı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D) Haritanın çizik ölçeği              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Haritanın yön durumu</w:t>
      </w:r>
    </w:p>
    <w:p w:rsidR="009603F9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11- Haritada yüzey şekillerinin gösterilmesinde çeşitli yöntemler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kullanılır. </w:t>
      </w:r>
      <w:r w:rsidRPr="00101DA8">
        <w:rPr>
          <w:rFonts w:ascii="HelveticaTU-Bold" w:hAnsi="HelveticaTU-Bold" w:cs="HelveticaTU-Bold"/>
          <w:b/>
          <w:bCs/>
          <w:sz w:val="16"/>
          <w:szCs w:val="16"/>
        </w:rPr>
        <w:t>Bu yöntemlerden hangisi ile yerşekilleri gerçeğine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en uygun çizilir?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İzohips yöntemi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Renklendirme yöntemi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Tarama yöntemi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Gölgelendirme yöntemi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Kabartma yöntemi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12-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I. Alan bulma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II. Yön belirleme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III. Konum belirleme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IV. Eğim hesaplama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V. Yükselti belirleme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Türkiye siyasi haritasında yukarıdakilerden hangileri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hakkında bilgi alınamaz?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I ve II         B) I ve III       C) II ve V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III ve V       E) IV ve V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2C68D8">
      <w:pPr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101DA8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rFonts w:ascii="Verdana" w:hAnsi="Verdana" w:cs="Tahoma"/>
          <w:b/>
          <w:iCs/>
          <w:color w:val="0D0D0D"/>
          <w:sz w:val="16"/>
          <w:szCs w:val="16"/>
        </w:rPr>
        <w:t xml:space="preserve">13- </w:t>
      </w:r>
      <w:r w:rsidRPr="00101DA8">
        <w:rPr>
          <w:b/>
        </w:rPr>
        <w:t>Bir çizimin haritada olması gereken unsurları maddeleyiniz.</w:t>
      </w:r>
    </w:p>
    <w:p w:rsidR="009603F9" w:rsidRPr="00101DA8" w:rsidRDefault="009603F9" w:rsidP="00101DA8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 w:rsidP="00101DA8">
      <w:pPr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iCs/>
          <w:color w:val="0D0D0D"/>
          <w:sz w:val="16"/>
          <w:szCs w:val="16"/>
        </w:rPr>
      </w:pPr>
      <w:r w:rsidRPr="00101DA8">
        <w:rPr>
          <w:b/>
        </w:rPr>
        <w:t>14-</w:t>
      </w:r>
      <w:r w:rsidRPr="00101DA8">
        <w:rPr>
          <w:rFonts w:ascii="Verdana" w:hAnsi="Verdana" w:cs="Tahoma"/>
          <w:b/>
          <w:iCs/>
          <w:color w:val="0D0D0D"/>
          <w:sz w:val="16"/>
          <w:szCs w:val="16"/>
        </w:rPr>
        <w:t xml:space="preserve"> Ölçek nedir?Haritalarda kaç şekilde ifade edilir?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2C68D8">
      <w:pPr>
        <w:rPr>
          <w:rFonts w:ascii="Verdana" w:hAnsi="Verdana" w:cs="Tahoma"/>
          <w:b/>
          <w:iCs/>
          <w:color w:val="0D0D0D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/>
          <w:sz w:val="16"/>
          <w:szCs w:val="16"/>
        </w:rPr>
        <w:t>15-İklim şartları  insan yaşayışını hangi konularda etkiler ,maddeleyiniz.</w:t>
      </w:r>
    </w:p>
    <w:p w:rsidR="009603F9" w:rsidRPr="00101DA8" w:rsidRDefault="009603F9" w:rsidP="002C68D8">
      <w:pPr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2C68D8">
      <w:pPr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2C68D8">
      <w:pPr>
        <w:rPr>
          <w:rFonts w:ascii="Verdana" w:hAnsi="Verdana" w:cs="Tahoma"/>
          <w:b/>
          <w:iCs/>
          <w:color w:val="0D0D0D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/>
          <w:sz w:val="16"/>
          <w:szCs w:val="16"/>
        </w:rPr>
        <w:t>16-  1/600.000 ölçekli haritada 20 cm gelen demiryolu uzunluğu gerçekte kaç km’dir?</w:t>
      </w:r>
    </w:p>
    <w:p w:rsidR="009603F9" w:rsidRPr="00101DA8" w:rsidRDefault="009603F9" w:rsidP="002C68D8">
      <w:pPr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2C68D8">
      <w:pPr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2C68D8">
      <w:pPr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2C68D8">
      <w:pPr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2C68D8">
      <w:pPr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2C68D8">
      <w:pPr>
        <w:rPr>
          <w:rFonts w:ascii="Verdana" w:hAnsi="Verdana" w:cs="Tahoma"/>
          <w:b/>
          <w:iCs/>
          <w:color w:val="0D0D0D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/>
          <w:sz w:val="16"/>
          <w:szCs w:val="16"/>
        </w:rPr>
        <w:t xml:space="preserve">17-     625km </w:t>
      </w:r>
      <w:r w:rsidRPr="00101DA8">
        <w:rPr>
          <w:rFonts w:ascii="Verdana" w:hAnsi="Verdana" w:cs="Tahoma"/>
          <w:b/>
          <w:iCs/>
          <w:color w:val="0D0D0D"/>
          <w:sz w:val="16"/>
          <w:szCs w:val="16"/>
          <w:vertAlign w:val="superscript"/>
        </w:rPr>
        <w:t xml:space="preserve">2 </w:t>
      </w:r>
      <w:r w:rsidRPr="00101DA8">
        <w:rPr>
          <w:rFonts w:ascii="Verdana" w:hAnsi="Verdana" w:cs="Tahoma"/>
          <w:b/>
          <w:iCs/>
          <w:color w:val="0D0D0D"/>
          <w:sz w:val="16"/>
          <w:szCs w:val="16"/>
        </w:rPr>
        <w:t>lik Beyşehir gölünü  haritamızda 25 cm</w:t>
      </w:r>
      <w:r w:rsidRPr="00101DA8">
        <w:rPr>
          <w:rFonts w:ascii="Verdana" w:hAnsi="Verdana" w:cs="Tahoma"/>
          <w:b/>
          <w:iCs/>
          <w:color w:val="0D0D0D"/>
          <w:sz w:val="16"/>
          <w:szCs w:val="16"/>
          <w:vertAlign w:val="superscript"/>
        </w:rPr>
        <w:t xml:space="preserve">2 </w:t>
      </w:r>
      <w:r w:rsidRPr="00101DA8">
        <w:rPr>
          <w:rFonts w:ascii="Verdana" w:hAnsi="Verdana" w:cs="Tahoma"/>
          <w:b/>
          <w:iCs/>
          <w:color w:val="0D0D0D"/>
          <w:sz w:val="16"/>
          <w:szCs w:val="16"/>
        </w:rPr>
        <w:t xml:space="preserve"> olarak ölçüyoruz.Bu haritanın ölçeği nedir?</w:t>
      </w:r>
    </w:p>
    <w:p w:rsidR="009603F9" w:rsidRPr="00101DA8" w:rsidRDefault="009603F9" w:rsidP="002C68D8">
      <w:pPr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2C68D8">
      <w:pPr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2C68D8">
      <w:pPr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2C68D8">
      <w:pPr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2C68D8">
      <w:pPr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2C68D8">
      <w:pPr>
        <w:rPr>
          <w:rFonts w:ascii="Verdana" w:hAnsi="Verdana" w:cs="Tahoma"/>
          <w:b/>
          <w:iCs/>
          <w:color w:val="0D0D0D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/>
          <w:sz w:val="16"/>
          <w:szCs w:val="16"/>
        </w:rPr>
        <w:t>18- Coğrafyanın tanımını yapınız.</w:t>
      </w:r>
    </w:p>
    <w:p w:rsidR="009603F9" w:rsidRPr="00101DA8" w:rsidRDefault="009603F9" w:rsidP="002C68D8">
      <w:pPr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2C68D8">
      <w:pPr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2C68D8">
      <w:pPr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2C68D8">
      <w:pPr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2C68D8">
      <w:pPr>
        <w:rPr>
          <w:rFonts w:ascii="Verdana" w:hAnsi="Verdana" w:cs="Tahoma"/>
          <w:b/>
          <w:iCs/>
          <w:color w:val="0D0D0D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/>
          <w:sz w:val="16"/>
          <w:szCs w:val="16"/>
        </w:rPr>
        <w:t>19-BOŞLUKLARA UYGUN KELİMELERİ YAZINIZ.</w:t>
      </w:r>
    </w:p>
    <w:p w:rsidR="009603F9" w:rsidRPr="00101DA8" w:rsidRDefault="009603F9" w:rsidP="002C68D8">
      <w:pPr>
        <w:rPr>
          <w:rFonts w:ascii="Verdana" w:hAnsi="Verdana" w:cs="Tahoma"/>
          <w:b/>
          <w:iCs/>
          <w:color w:val="0D0D0D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/>
          <w:sz w:val="16"/>
          <w:szCs w:val="16"/>
        </w:rPr>
        <w:t xml:space="preserve"> *Büyük ölçekli haritalarda    </w:t>
      </w:r>
    </w:p>
    <w:p w:rsidR="009603F9" w:rsidRPr="00101DA8" w:rsidRDefault="009603F9" w:rsidP="002C68D8">
      <w:pPr>
        <w:rPr>
          <w:rFonts w:ascii="Verdana" w:hAnsi="Verdana" w:cs="Tahoma"/>
          <w:b/>
          <w:iCs/>
          <w:color w:val="0D0D0D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/>
          <w:sz w:val="16"/>
          <w:szCs w:val="16"/>
        </w:rPr>
        <w:t xml:space="preserve">  ………………………………. </w:t>
      </w:r>
      <w:r>
        <w:rPr>
          <w:rFonts w:ascii="Verdana" w:hAnsi="Verdana" w:cs="Tahoma"/>
          <w:b/>
          <w:iCs/>
          <w:color w:val="0D0D0D"/>
          <w:sz w:val="16"/>
          <w:szCs w:val="16"/>
        </w:rPr>
        <w:t xml:space="preserve">gösterme  </w:t>
      </w:r>
      <w:r w:rsidRPr="00101DA8">
        <w:rPr>
          <w:rFonts w:ascii="Verdana" w:hAnsi="Verdana" w:cs="Tahoma"/>
          <w:b/>
          <w:iCs/>
          <w:color w:val="0D0D0D"/>
          <w:sz w:val="16"/>
          <w:szCs w:val="16"/>
        </w:rPr>
        <w:t xml:space="preserve">                  gücü artar.</w:t>
      </w:r>
    </w:p>
    <w:p w:rsidR="009603F9" w:rsidRPr="00101DA8" w:rsidRDefault="009603F9" w:rsidP="00FA4780">
      <w:pPr>
        <w:rPr>
          <w:rFonts w:ascii="Verdana" w:hAnsi="Verdana" w:cs="Tahoma"/>
          <w:b/>
          <w:iCs/>
          <w:color w:val="0D0D0D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/>
          <w:sz w:val="16"/>
          <w:szCs w:val="16"/>
        </w:rPr>
        <w:t xml:space="preserve">* Haritalarda renklendirme metodunda           </w:t>
      </w:r>
    </w:p>
    <w:p w:rsidR="009603F9" w:rsidRPr="00101DA8" w:rsidRDefault="009603F9" w:rsidP="00FA4780">
      <w:pPr>
        <w:rPr>
          <w:rFonts w:ascii="Verdana" w:hAnsi="Verdana" w:cs="Tahoma"/>
          <w:b/>
          <w:iCs/>
          <w:color w:val="0D0D0D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/>
          <w:sz w:val="16"/>
          <w:szCs w:val="16"/>
        </w:rPr>
        <w:t xml:space="preserve">  0-200  m. arası     ……………              renk ile gösterilir.</w:t>
      </w:r>
    </w:p>
    <w:p w:rsidR="009603F9" w:rsidRPr="00101DA8" w:rsidRDefault="009603F9" w:rsidP="00FA4780">
      <w:pPr>
        <w:rPr>
          <w:rFonts w:ascii="Verdana" w:hAnsi="Verdana" w:cs="Tahoma"/>
          <w:b/>
          <w:iCs/>
          <w:color w:val="0D0D0D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/>
          <w:sz w:val="16"/>
          <w:szCs w:val="16"/>
        </w:rPr>
        <w:t>*Küçük ölçekli haritalarda hata payı……………… dır.</w:t>
      </w:r>
    </w:p>
    <w:p w:rsidR="009603F9" w:rsidRPr="00101DA8" w:rsidRDefault="009603F9" w:rsidP="00FA4780">
      <w:pPr>
        <w:rPr>
          <w:rFonts w:ascii="Verdana" w:hAnsi="Verdana" w:cs="Tahoma"/>
          <w:b/>
          <w:iCs/>
          <w:color w:val="0D0D0D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/>
          <w:sz w:val="16"/>
          <w:szCs w:val="16"/>
        </w:rPr>
        <w:t xml:space="preserve">*Büyük ölçekli haritalarda kullanılan kağıt miktarı </w:t>
      </w:r>
    </w:p>
    <w:p w:rsidR="009603F9" w:rsidRDefault="009603F9" w:rsidP="00FA4780">
      <w:pPr>
        <w:rPr>
          <w:rFonts w:ascii="Verdana" w:hAnsi="Verdana" w:cs="Tahoma"/>
          <w:b/>
          <w:iCs/>
          <w:color w:val="0D0D0D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/>
          <w:sz w:val="16"/>
          <w:szCs w:val="16"/>
        </w:rPr>
        <w:t xml:space="preserve">……………    küçük ölçekli haritalarda </w:t>
      </w:r>
    </w:p>
    <w:p w:rsidR="009603F9" w:rsidRPr="00101DA8" w:rsidRDefault="009603F9" w:rsidP="00FA4780">
      <w:pPr>
        <w:rPr>
          <w:rFonts w:ascii="Verdana" w:hAnsi="Verdana" w:cs="Tahoma"/>
          <w:b/>
          <w:iCs/>
          <w:color w:val="0D0D0D"/>
          <w:sz w:val="16"/>
          <w:szCs w:val="16"/>
        </w:rPr>
      </w:pPr>
      <w:r>
        <w:rPr>
          <w:rFonts w:ascii="Verdana" w:hAnsi="Verdana" w:cs="Tahoma"/>
          <w:b/>
          <w:iCs/>
          <w:color w:val="0D0D0D"/>
          <w:sz w:val="16"/>
          <w:szCs w:val="16"/>
        </w:rPr>
        <w:t xml:space="preserve">                    </w:t>
      </w:r>
      <w:r w:rsidRPr="00101DA8">
        <w:rPr>
          <w:rFonts w:ascii="Verdana" w:hAnsi="Verdana" w:cs="Tahoma"/>
          <w:b/>
          <w:iCs/>
          <w:color w:val="0D0D0D"/>
          <w:sz w:val="16"/>
          <w:szCs w:val="16"/>
        </w:rPr>
        <w:t>………….</w:t>
      </w:r>
      <w:r>
        <w:rPr>
          <w:rFonts w:ascii="Verdana" w:hAnsi="Verdana" w:cs="Tahoma"/>
          <w:b/>
          <w:iCs/>
          <w:color w:val="0D0D0D"/>
          <w:sz w:val="16"/>
          <w:szCs w:val="16"/>
        </w:rPr>
        <w:t xml:space="preserve">              </w:t>
      </w:r>
      <w:r w:rsidRPr="00101DA8">
        <w:rPr>
          <w:rFonts w:ascii="Verdana" w:hAnsi="Verdana" w:cs="Tahoma"/>
          <w:b/>
          <w:iCs/>
          <w:color w:val="0D0D0D"/>
          <w:sz w:val="16"/>
          <w:szCs w:val="16"/>
        </w:rPr>
        <w:t>dır.</w:t>
      </w:r>
    </w:p>
    <w:p w:rsidR="009603F9" w:rsidRPr="00101DA8" w:rsidRDefault="009603F9" w:rsidP="00FA4780">
      <w:pPr>
        <w:rPr>
          <w:rFonts w:ascii="Verdana" w:hAnsi="Verdana" w:cs="Tahoma"/>
          <w:b/>
          <w:iCs/>
          <w:color w:val="0D0D0D"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bookmarkStart w:id="0" w:name="_GoBack"/>
      <w:bookmarkEnd w:id="0"/>
      <w:r w:rsidRPr="00101DA8">
        <w:rPr>
          <w:b/>
        </w:rPr>
        <w:t>20-Aşağıdaki terimlerin anlamlarını örnekteki gibi yazınız.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Litoloji: Taş bilimi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  <w:sz w:val="16"/>
          <w:szCs w:val="16"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Klimatoloji: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Hidrografya: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Jeomorfoloji: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Limnoloji: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Pedoloji: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NOT: HER SORUNUN DOĞRU CEVABI 5 PUANDIR.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BAŞARILAR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MURAT KARAGÖZOĞLU             MUSTAFA ÇİFTCİ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 xml:space="preserve">           COĞRAFYA ZÜMRE ÖĞRETMENLERİ</w:t>
      </w:r>
    </w:p>
    <w:p w:rsidR="009603F9" w:rsidRPr="00101DA8" w:rsidRDefault="009603F9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9603F9" w:rsidRPr="00101DA8" w:rsidRDefault="009603F9">
      <w:pPr>
        <w:rPr>
          <w:b/>
        </w:rPr>
      </w:pPr>
    </w:p>
    <w:sectPr w:rsidR="009603F9" w:rsidRPr="00101DA8" w:rsidSect="006709ED">
      <w:pgSz w:w="11906" w:h="16838"/>
      <w:pgMar w:top="1440" w:right="1080" w:bottom="1440" w:left="108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09ED"/>
    <w:rsid w:val="00097B99"/>
    <w:rsid w:val="00101DA8"/>
    <w:rsid w:val="001F6F8F"/>
    <w:rsid w:val="002C68D8"/>
    <w:rsid w:val="00364775"/>
    <w:rsid w:val="00560B23"/>
    <w:rsid w:val="005A7C68"/>
    <w:rsid w:val="00657BA0"/>
    <w:rsid w:val="006603FE"/>
    <w:rsid w:val="006709ED"/>
    <w:rsid w:val="009603F9"/>
    <w:rsid w:val="00A55B72"/>
    <w:rsid w:val="00FA4780"/>
    <w:rsid w:val="00FD0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9E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2</Pages>
  <Words>658</Words>
  <Characters>3756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ADMİN</dc:creator>
  <cp:keywords/>
  <dc:description/>
  <cp:lastModifiedBy>BİRSEN</cp:lastModifiedBy>
  <cp:revision>6</cp:revision>
  <dcterms:created xsi:type="dcterms:W3CDTF">2014-11-14T09:04:00Z</dcterms:created>
  <dcterms:modified xsi:type="dcterms:W3CDTF">2015-10-22T18:56:00Z</dcterms:modified>
</cp:coreProperties>
</file>