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67B" w:rsidRPr="005463F4" w:rsidRDefault="00AD767B" w:rsidP="008F0682">
      <w:pPr>
        <w:pStyle w:val="Title"/>
        <w:keepNext/>
        <w:framePr w:dropCap="drop" w:lines="3" w:wrap="around" w:vAnchor="text" w:hAnchor="text"/>
        <w:spacing w:line="620" w:lineRule="exact"/>
        <w:textAlignment w:val="baseline"/>
        <w:rPr>
          <w:i w:val="0"/>
          <w:emboss w:val="0"/>
          <w:noProof/>
          <w:position w:val="-9"/>
          <w:sz w:val="72"/>
          <w:szCs w:val="72"/>
        </w:rPr>
      </w:pPr>
      <w:r>
        <w:rPr>
          <w:i w:val="0"/>
          <w:emboss w:val="0"/>
          <w:noProof/>
          <w:position w:val="-9"/>
          <w:sz w:val="72"/>
          <w:szCs w:val="72"/>
        </w:rPr>
        <w:t>A</w:t>
      </w:r>
    </w:p>
    <w:p w:rsidR="00AD767B" w:rsidRPr="003E784C" w:rsidRDefault="00AD767B" w:rsidP="008F0682">
      <w:pPr>
        <w:pStyle w:val="Title"/>
        <w:rPr>
          <w:i w:val="0"/>
          <w:emboss w:val="0"/>
          <w:noProof/>
          <w:sz w:val="18"/>
          <w:szCs w:val="18"/>
        </w:rPr>
      </w:pPr>
      <w:r>
        <w:rPr>
          <w:i w:val="0"/>
          <w:emboss w:val="0"/>
          <w:noProof/>
          <w:sz w:val="18"/>
          <w:szCs w:val="18"/>
        </w:rPr>
        <w:t>BATMAN BEŞİRİ ANADOLU</w:t>
      </w:r>
      <w:r w:rsidRPr="003E784C">
        <w:rPr>
          <w:i w:val="0"/>
          <w:emboss w:val="0"/>
          <w:noProof/>
          <w:sz w:val="18"/>
          <w:szCs w:val="18"/>
        </w:rPr>
        <w:t xml:space="preserve"> LİSESİ </w:t>
      </w:r>
      <w:r>
        <w:rPr>
          <w:i w:val="0"/>
          <w:emboss w:val="0"/>
          <w:noProof/>
          <w:sz w:val="18"/>
          <w:szCs w:val="18"/>
        </w:rPr>
        <w:t xml:space="preserve">2015-2016 </w:t>
      </w:r>
      <w:r w:rsidRPr="003E784C">
        <w:rPr>
          <w:i w:val="0"/>
          <w:emboss w:val="0"/>
          <w:noProof/>
          <w:sz w:val="18"/>
          <w:szCs w:val="18"/>
        </w:rPr>
        <w:t xml:space="preserve"> EĞİTİM ÖĞRETİM YILI </w:t>
      </w:r>
    </w:p>
    <w:p w:rsidR="00AD767B" w:rsidRPr="003E784C" w:rsidRDefault="00AD767B" w:rsidP="008F0682">
      <w:pPr>
        <w:pStyle w:val="Title"/>
        <w:rPr>
          <w:i w:val="0"/>
          <w:sz w:val="18"/>
          <w:szCs w:val="18"/>
        </w:rPr>
      </w:pPr>
      <w:r>
        <w:rPr>
          <w:i w:val="0"/>
          <w:emboss w:val="0"/>
          <w:noProof/>
          <w:sz w:val="18"/>
          <w:szCs w:val="18"/>
        </w:rPr>
        <w:t>9</w:t>
      </w:r>
      <w:r w:rsidRPr="003E784C">
        <w:rPr>
          <w:i w:val="0"/>
          <w:emboss w:val="0"/>
          <w:noProof/>
          <w:sz w:val="18"/>
          <w:szCs w:val="18"/>
        </w:rPr>
        <w:t>. SINIF FİZİK DERSİ</w:t>
      </w:r>
      <w:r>
        <w:rPr>
          <w:i w:val="0"/>
          <w:emboss w:val="0"/>
          <w:noProof/>
          <w:sz w:val="18"/>
          <w:szCs w:val="18"/>
        </w:rPr>
        <w:t xml:space="preserve"> 1. DÖNEM 1.</w:t>
      </w:r>
      <w:r w:rsidRPr="003E784C">
        <w:rPr>
          <w:i w:val="0"/>
          <w:emboss w:val="0"/>
          <w:noProof/>
          <w:sz w:val="18"/>
          <w:szCs w:val="18"/>
        </w:rPr>
        <w:t xml:space="preserve"> YAZILI SORULARI  </w:t>
      </w:r>
    </w:p>
    <w:p w:rsidR="00AD767B" w:rsidRPr="003E784C" w:rsidRDefault="00AD767B" w:rsidP="008F0682">
      <w:pPr>
        <w:tabs>
          <w:tab w:val="center" w:pos="5490"/>
          <w:tab w:val="left" w:pos="8550"/>
        </w:tabs>
        <w:rPr>
          <w:b/>
          <w:sz w:val="18"/>
          <w:szCs w:val="18"/>
        </w:rPr>
      </w:pPr>
      <w:r w:rsidRPr="003E784C">
        <w:rPr>
          <w:b/>
          <w:sz w:val="18"/>
          <w:szCs w:val="18"/>
        </w:rPr>
        <w:t xml:space="preserve">   ADI  SOYADI : ………………………………………..SINIFI: ………….    NUMARASI : ………….        PUAN……………</w:t>
      </w:r>
    </w:p>
    <w:tbl>
      <w:tblPr>
        <w:tblW w:w="11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37"/>
        <w:gridCol w:w="141"/>
        <w:gridCol w:w="5610"/>
        <w:gridCol w:w="168"/>
      </w:tblGrid>
      <w:tr w:rsidR="00AD767B" w:rsidRPr="003E784C" w:rsidTr="00C50B13">
        <w:trPr>
          <w:gridAfter w:val="1"/>
          <w:wAfter w:w="168" w:type="dxa"/>
          <w:trHeight w:val="8017"/>
        </w:trPr>
        <w:tc>
          <w:tcPr>
            <w:tcW w:w="5778" w:type="dxa"/>
            <w:gridSpan w:val="2"/>
          </w:tcPr>
          <w:p w:rsidR="00AD767B" w:rsidRPr="007B11C1" w:rsidRDefault="00AD767B" w:rsidP="00F85443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pacing w:val="-5"/>
                <w:sz w:val="18"/>
                <w:szCs w:val="18"/>
              </w:rPr>
              <w:t xml:space="preserve"> </w:t>
            </w:r>
            <w:r w:rsidRPr="007B11C1">
              <w:rPr>
                <w:b/>
                <w:sz w:val="22"/>
                <w:szCs w:val="22"/>
              </w:rPr>
              <w:t>1)</w:t>
            </w:r>
            <w:r w:rsidRPr="007B11C1">
              <w:rPr>
                <w:b/>
                <w:sz w:val="22"/>
                <w:szCs w:val="22"/>
              </w:rPr>
              <w:tab/>
              <w:t>Aşağıdaki boşluklara uygun sözcüklerle tamamlayınız.</w:t>
            </w:r>
          </w:p>
          <w:p w:rsidR="00AD767B" w:rsidRDefault="00AD767B" w:rsidP="008E0093">
            <w:pPr>
              <w:numPr>
                <w:ilvl w:val="0"/>
                <w:numId w:val="20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7B11C1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pacing w:val="2"/>
                <w:sz w:val="22"/>
                <w:szCs w:val="22"/>
              </w:rPr>
              <w:t>Peçetenin ucu suya değdirildiğinde hepsinin ıslanması</w:t>
            </w:r>
            <w:r w:rsidRPr="007B11C1">
              <w:rPr>
                <w:i/>
                <w:color w:val="000000"/>
                <w:spacing w:val="2"/>
                <w:sz w:val="22"/>
                <w:szCs w:val="22"/>
              </w:rPr>
              <w:t xml:space="preserve"> …………………….. sayesindedir.  </w:t>
            </w:r>
          </w:p>
          <w:p w:rsidR="00AD767B" w:rsidRPr="008E0093" w:rsidRDefault="00AD767B" w:rsidP="008E0093">
            <w:pPr>
              <w:numPr>
                <w:ilvl w:val="0"/>
                <w:numId w:val="20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8E0093">
              <w:rPr>
                <w:i/>
                <w:sz w:val="22"/>
                <w:szCs w:val="22"/>
              </w:rPr>
              <w:t>Sıvının sıcaklığı arttıkça yüzey gerilimi ……………….</w:t>
            </w:r>
          </w:p>
          <w:p w:rsidR="00AD767B" w:rsidRDefault="00AD767B" w:rsidP="00F85443">
            <w:pPr>
              <w:numPr>
                <w:ilvl w:val="0"/>
                <w:numId w:val="20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Bir insanın hacmi………………………ölçülür.</w:t>
            </w:r>
          </w:p>
          <w:p w:rsidR="00AD767B" w:rsidRDefault="00AD767B" w:rsidP="00F85443">
            <w:pPr>
              <w:numPr>
                <w:ilvl w:val="0"/>
                <w:numId w:val="20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Özkütleyi ……………………. ve sıcaklık değiştirebilir.</w:t>
            </w:r>
          </w:p>
          <w:p w:rsidR="00AD767B" w:rsidRPr="002B30AE" w:rsidRDefault="00AD767B" w:rsidP="002B30AE">
            <w:pPr>
              <w:numPr>
                <w:ilvl w:val="0"/>
                <w:numId w:val="20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Büyük sitelerin maketinin yapılması………………örneğidir</w:t>
            </w:r>
          </w:p>
          <w:p w:rsidR="00AD767B" w:rsidRPr="007B11C1" w:rsidRDefault="00AD767B" w:rsidP="00F85443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FB7D0A">
              <w:rPr>
                <w:sz w:val="22"/>
                <w:szCs w:val="22"/>
              </w:rPr>
              <w:t xml:space="preserve"> </w:t>
            </w:r>
            <w:r w:rsidRPr="007B11C1">
              <w:rPr>
                <w:b/>
                <w:sz w:val="22"/>
                <w:szCs w:val="22"/>
              </w:rPr>
              <w:t>Cümlelerin başına doğru ise (D) yanlış ise (Y)  yazınız.</w:t>
            </w:r>
          </w:p>
          <w:p w:rsidR="00AD767B" w:rsidRPr="007B11C1" w:rsidRDefault="00AD767B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 w:rsidRPr="007B11C1">
              <w:rPr>
                <w:i/>
                <w:sz w:val="22"/>
                <w:szCs w:val="22"/>
              </w:rPr>
              <w:t xml:space="preserve">(    ) </w:t>
            </w:r>
            <w:r w:rsidRPr="007B11C1">
              <w:rPr>
                <w:i/>
                <w:color w:val="000000"/>
                <w:spacing w:val="2"/>
                <w:sz w:val="22"/>
                <w:szCs w:val="22"/>
              </w:rPr>
              <w:t xml:space="preserve"> Bazı böcekle</w:t>
            </w:r>
            <w:r>
              <w:rPr>
                <w:i/>
                <w:color w:val="000000"/>
                <w:spacing w:val="2"/>
                <w:sz w:val="22"/>
                <w:szCs w:val="22"/>
              </w:rPr>
              <w:t>rin suda yürüyebilmesi yüzey gerilimi</w:t>
            </w:r>
            <w:r w:rsidRPr="007B11C1">
              <w:rPr>
                <w:i/>
                <w:color w:val="000000"/>
                <w:spacing w:val="2"/>
                <w:sz w:val="22"/>
                <w:szCs w:val="22"/>
              </w:rPr>
              <w:t xml:space="preserve"> sayesindedir. </w:t>
            </w:r>
          </w:p>
          <w:p w:rsidR="00AD767B" w:rsidRPr="007B11C1" w:rsidRDefault="00AD767B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 w:rsidRPr="007B11C1">
              <w:rPr>
                <w:i/>
                <w:color w:val="000000"/>
                <w:spacing w:val="2"/>
                <w:sz w:val="22"/>
                <w:szCs w:val="22"/>
              </w:rPr>
              <w:t xml:space="preserve"> (    ) Katıların ha</w:t>
            </w:r>
            <w:r>
              <w:rPr>
                <w:i/>
                <w:color w:val="000000"/>
                <w:spacing w:val="2"/>
                <w:sz w:val="22"/>
                <w:szCs w:val="22"/>
              </w:rPr>
              <w:t>cimleri sadece suya atılarak</w:t>
            </w:r>
            <w:r w:rsidRPr="007B11C1">
              <w:rPr>
                <w:i/>
                <w:color w:val="000000"/>
                <w:spacing w:val="2"/>
                <w:sz w:val="22"/>
                <w:szCs w:val="22"/>
              </w:rPr>
              <w:t xml:space="preserve"> ölçülür.</w:t>
            </w:r>
          </w:p>
          <w:p w:rsidR="00AD767B" w:rsidRPr="0099168F" w:rsidRDefault="00AD767B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z w:val="22"/>
                <w:szCs w:val="22"/>
              </w:rPr>
            </w:pPr>
            <w:r w:rsidRPr="007B11C1">
              <w:rPr>
                <w:i/>
                <w:color w:val="000000"/>
                <w:sz w:val="22"/>
                <w:szCs w:val="22"/>
              </w:rPr>
              <w:t xml:space="preserve">(    )  Adezyonun </w:t>
            </w:r>
            <w:r>
              <w:rPr>
                <w:i/>
                <w:color w:val="000000"/>
                <w:sz w:val="22"/>
                <w:szCs w:val="22"/>
              </w:rPr>
              <w:t xml:space="preserve">kohezyondan büyük olması yapışma </w:t>
            </w:r>
            <w:r w:rsidRPr="007B11C1">
              <w:rPr>
                <w:i/>
                <w:color w:val="000000"/>
                <w:sz w:val="22"/>
                <w:szCs w:val="22"/>
              </w:rPr>
              <w:t xml:space="preserve"> şartıdır.</w:t>
            </w:r>
          </w:p>
          <w:p w:rsidR="00AD767B" w:rsidRPr="007B11C1" w:rsidRDefault="00AD767B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 w:rsidRPr="007B11C1">
              <w:rPr>
                <w:i/>
                <w:sz w:val="22"/>
                <w:szCs w:val="22"/>
              </w:rPr>
              <w:t xml:space="preserve"> (  ) Bir tartının herkesi </w:t>
            </w:r>
            <w:r>
              <w:rPr>
                <w:i/>
                <w:sz w:val="22"/>
                <w:szCs w:val="22"/>
              </w:rPr>
              <w:t>1 kilo fazla tartması sistematik</w:t>
            </w:r>
            <w:r w:rsidRPr="007B11C1">
              <w:rPr>
                <w:i/>
                <w:sz w:val="22"/>
                <w:szCs w:val="22"/>
              </w:rPr>
              <w:t xml:space="preserve"> hataya örnektir.</w:t>
            </w:r>
          </w:p>
          <w:p w:rsidR="00AD767B" w:rsidRPr="007B11C1" w:rsidRDefault="00AD767B" w:rsidP="00FB7D0A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7B11C1">
              <w:rPr>
                <w:i/>
                <w:sz w:val="22"/>
                <w:szCs w:val="22"/>
              </w:rPr>
              <w:t xml:space="preserve">(  ) </w:t>
            </w:r>
            <w:r w:rsidRPr="007B11C1">
              <w:rPr>
                <w:i/>
                <w:color w:val="000000"/>
                <w:spacing w:val="-8"/>
                <w:sz w:val="22"/>
                <w:szCs w:val="22"/>
              </w:rPr>
              <w:t>Yüzey gerili</w:t>
            </w:r>
            <w:r>
              <w:rPr>
                <w:i/>
                <w:color w:val="000000"/>
                <w:spacing w:val="-8"/>
                <w:sz w:val="22"/>
                <w:szCs w:val="22"/>
              </w:rPr>
              <w:t>minin oluşumunda sadece kohezyon</w:t>
            </w:r>
            <w:r w:rsidRPr="007B11C1">
              <w:rPr>
                <w:i/>
                <w:color w:val="000000"/>
                <w:spacing w:val="-8"/>
                <w:sz w:val="22"/>
                <w:szCs w:val="22"/>
              </w:rPr>
              <w:t xml:space="preserve"> etkilidir.</w:t>
            </w:r>
          </w:p>
          <w:p w:rsidR="00AD767B" w:rsidRPr="007B11C1" w:rsidRDefault="00AD767B" w:rsidP="00FB7D0A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7B11C1">
              <w:rPr>
                <w:i/>
                <w:sz w:val="22"/>
                <w:szCs w:val="22"/>
              </w:rPr>
              <w:t>(  ) Fizikte sıcaklık ve ısı ile ilgilenen</w:t>
            </w:r>
            <w:r>
              <w:rPr>
                <w:i/>
                <w:sz w:val="22"/>
                <w:szCs w:val="22"/>
              </w:rPr>
              <w:t xml:space="preserve"> alt bilim dalı plazma fiziğidir.</w:t>
            </w:r>
          </w:p>
          <w:p w:rsidR="00AD767B" w:rsidRDefault="00AD767B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 w:rsidRPr="007B11C1">
              <w:rPr>
                <w:i/>
                <w:color w:val="000000"/>
                <w:spacing w:val="-10"/>
                <w:sz w:val="22"/>
                <w:szCs w:val="22"/>
              </w:rPr>
              <w:t>(</w:t>
            </w: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     )   Plazmalar gazlarla  farklı</w:t>
            </w:r>
            <w:r w:rsidRPr="007B11C1">
              <w:rPr>
                <w:i/>
                <w:color w:val="000000"/>
                <w:spacing w:val="-10"/>
                <w:sz w:val="22"/>
                <w:szCs w:val="22"/>
              </w:rPr>
              <w:t xml:space="preserve"> özelliklere sahiptir.</w:t>
            </w:r>
          </w:p>
          <w:p w:rsidR="00AD767B" w:rsidRDefault="00AD767B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>(    ) Hacmin SI birim sistemindeki birimi litredir..</w:t>
            </w:r>
          </w:p>
          <w:p w:rsidR="00AD767B" w:rsidRDefault="00AD767B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>(    )Hipotez bir çeşit çözüm önerisidir.</w:t>
            </w:r>
          </w:p>
          <w:p w:rsidR="00AD767B" w:rsidRDefault="00AD767B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>(    ) ışık şiddeti türetilmiş büyüklüktür.</w:t>
            </w:r>
          </w:p>
          <w:p w:rsidR="00AD767B" w:rsidRPr="00A63810" w:rsidRDefault="00AD767B" w:rsidP="008E0093">
            <w:pPr>
              <w:tabs>
                <w:tab w:val="left" w:pos="360"/>
              </w:tabs>
              <w:spacing w:line="280" w:lineRule="atLeast"/>
              <w:rPr>
                <w:b/>
                <w:i/>
                <w:sz w:val="22"/>
                <w:szCs w:val="22"/>
              </w:rPr>
            </w:pPr>
            <w:r>
              <w:rPr>
                <w:b/>
                <w:color w:val="000000"/>
                <w:spacing w:val="-16"/>
                <w:sz w:val="18"/>
                <w:szCs w:val="18"/>
              </w:rPr>
              <w:t xml:space="preserve"> </w:t>
            </w:r>
            <w:r w:rsidRPr="00A63810">
              <w:rPr>
                <w:b/>
                <w:i/>
                <w:sz w:val="22"/>
                <w:szCs w:val="22"/>
              </w:rPr>
              <w:t xml:space="preserve"> Aşağıdaki soruları kutudaki terimlerle eşleştirerek karşılarındaki boşluklara yazınız.</w:t>
            </w:r>
          </w:p>
          <w:tbl>
            <w:tblPr>
              <w:tblW w:w="56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88"/>
              <w:gridCol w:w="992"/>
              <w:gridCol w:w="1134"/>
              <w:gridCol w:w="709"/>
              <w:gridCol w:w="1828"/>
            </w:tblGrid>
            <w:tr w:rsidR="00AD767B" w:rsidRPr="002A5C4A" w:rsidTr="00A95E76">
              <w:trPr>
                <w:trHeight w:val="346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767B" w:rsidRPr="002A5C4A" w:rsidRDefault="00AD767B" w:rsidP="00A95E76">
                  <w:pPr>
                    <w:tabs>
                      <w:tab w:val="left" w:pos="360"/>
                    </w:tabs>
                    <w:spacing w:line="280" w:lineRule="atLeas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 xml:space="preserve"> sıcaklık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767B" w:rsidRPr="002A5C4A" w:rsidRDefault="00AD767B" w:rsidP="00A95E76">
                  <w:pPr>
                    <w:tabs>
                      <w:tab w:val="left" w:pos="360"/>
                    </w:tabs>
                    <w:spacing w:line="280" w:lineRule="atLeast"/>
                    <w:rPr>
                      <w:b/>
                      <w:i/>
                      <w:sz w:val="22"/>
                      <w:szCs w:val="22"/>
                    </w:rPr>
                  </w:pPr>
                  <w:r w:rsidRPr="002A5C4A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Plazma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767B" w:rsidRPr="002A5C4A" w:rsidRDefault="00AD767B" w:rsidP="00A95E76">
                  <w:pPr>
                    <w:tabs>
                      <w:tab w:val="left" w:pos="360"/>
                    </w:tabs>
                    <w:spacing w:line="280" w:lineRule="atLeast"/>
                    <w:rPr>
                      <w:b/>
                      <w:i/>
                      <w:sz w:val="22"/>
                      <w:szCs w:val="22"/>
                    </w:rPr>
                  </w:pPr>
                  <w:r w:rsidRPr="002A5C4A">
                    <w:rPr>
                      <w:b/>
                      <w:i/>
                      <w:sz w:val="22"/>
                      <w:szCs w:val="22"/>
                    </w:rPr>
                    <w:t>Mekanik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767B" w:rsidRPr="002A5C4A" w:rsidRDefault="00AD767B" w:rsidP="00A95E76">
                  <w:pPr>
                    <w:tabs>
                      <w:tab w:val="left" w:pos="360"/>
                    </w:tabs>
                    <w:spacing w:line="280" w:lineRule="atLeas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Kg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767B" w:rsidRPr="002A5C4A" w:rsidRDefault="00AD767B" w:rsidP="00A95E76">
                  <w:pPr>
                    <w:tabs>
                      <w:tab w:val="left" w:pos="360"/>
                    </w:tabs>
                    <w:spacing w:line="280" w:lineRule="atLeas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yüzeygerilimi</w:t>
                  </w:r>
                </w:p>
              </w:tc>
            </w:tr>
          </w:tbl>
          <w:p w:rsidR="00AD767B" w:rsidRDefault="00AD767B" w:rsidP="008E0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……………. Formüllerde T</w:t>
            </w:r>
            <w:r w:rsidRPr="00A63810">
              <w:rPr>
                <w:sz w:val="22"/>
                <w:szCs w:val="22"/>
              </w:rPr>
              <w:t xml:space="preserve"> harfi ile gösterilir. </w:t>
            </w:r>
          </w:p>
          <w:p w:rsidR="00AD767B" w:rsidRDefault="00AD767B" w:rsidP="008E0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Kuvvet hareket enerji gibi konularla ilgilenen fiziğin alt alanına ………… denir.</w:t>
            </w:r>
          </w:p>
          <w:p w:rsidR="00AD767B" w:rsidRDefault="00AD767B" w:rsidP="008E0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Deterjanlı suyun daha iyi temizlemesi………………….. azalmış olmasındandır.</w:t>
            </w:r>
          </w:p>
          <w:p w:rsidR="00AD767B" w:rsidRDefault="00AD767B" w:rsidP="008E0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Güneş…………………. örneğidir.</w:t>
            </w:r>
          </w:p>
          <w:p w:rsidR="00AD767B" w:rsidRPr="008E0093" w:rsidRDefault="00AD767B" w:rsidP="008E0093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line="274" w:lineRule="exact"/>
              <w:rPr>
                <w:b/>
                <w:color w:val="000000"/>
                <w:spacing w:val="-5"/>
                <w:sz w:val="22"/>
                <w:szCs w:val="22"/>
              </w:rPr>
            </w:pPr>
            <w:r>
              <w:rPr>
                <w:sz w:val="22"/>
                <w:szCs w:val="22"/>
              </w:rPr>
              <w:t>Kütlenin SI sistemindeki birimi………………..</w:t>
            </w:r>
          </w:p>
        </w:tc>
        <w:tc>
          <w:tcPr>
            <w:tcW w:w="5610" w:type="dxa"/>
          </w:tcPr>
          <w:p w:rsidR="00AD767B" w:rsidRPr="007570D0" w:rsidRDefault="00AD767B" w:rsidP="00E370BA">
            <w:pPr>
              <w:tabs>
                <w:tab w:val="left" w:pos="360"/>
              </w:tabs>
              <w:spacing w:line="280" w:lineRule="atLeast"/>
              <w:rPr>
                <w:b/>
                <w:i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3E784C">
                <w:rPr>
                  <w:b/>
                  <w:sz w:val="18"/>
                  <w:szCs w:val="18"/>
                </w:rPr>
                <w:t>2</w:t>
              </w:r>
              <w:r w:rsidRPr="00F85443">
                <w:rPr>
                  <w:b/>
                  <w:sz w:val="18"/>
                  <w:szCs w:val="18"/>
                </w:rPr>
                <w:t>. a</w:t>
              </w:r>
            </w:smartTag>
            <w:r w:rsidRPr="00F85443">
              <w:rPr>
                <w:b/>
                <w:sz w:val="18"/>
                <w:szCs w:val="18"/>
              </w:rPr>
              <w:t xml:space="preserve">)  </w:t>
            </w:r>
            <w:r w:rsidRPr="007570D0">
              <w:rPr>
                <w:b/>
                <w:i/>
                <w:sz w:val="22"/>
                <w:szCs w:val="22"/>
              </w:rPr>
              <w:t>Aşağıdakilerden hangisi temel birimlerden değildir?</w:t>
            </w:r>
          </w:p>
          <w:p w:rsidR="00AD767B" w:rsidRDefault="00AD767B" w:rsidP="00E370BA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</w:t>
            </w:r>
            <w:r w:rsidRPr="007570D0">
              <w:rPr>
                <w:i/>
                <w:sz w:val="22"/>
                <w:szCs w:val="22"/>
              </w:rPr>
              <w:t>A)     kalori</w:t>
            </w:r>
            <w:r>
              <w:rPr>
                <w:i/>
                <w:sz w:val="22"/>
                <w:szCs w:val="22"/>
              </w:rPr>
              <w:t xml:space="preserve">      </w:t>
            </w:r>
            <w:r w:rsidRPr="007570D0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570D0">
              <w:rPr>
                <w:i/>
                <w:sz w:val="22"/>
                <w:szCs w:val="22"/>
              </w:rPr>
              <w:t xml:space="preserve">  B) metre    </w:t>
            </w:r>
            <w:r>
              <w:rPr>
                <w:i/>
                <w:sz w:val="22"/>
                <w:szCs w:val="22"/>
              </w:rPr>
              <w:t xml:space="preserve">          </w:t>
            </w:r>
            <w:r w:rsidRPr="007570D0">
              <w:rPr>
                <w:i/>
                <w:sz w:val="22"/>
                <w:szCs w:val="22"/>
              </w:rPr>
              <w:t xml:space="preserve"> C) Kelvin    </w:t>
            </w:r>
            <w:r>
              <w:rPr>
                <w:i/>
                <w:sz w:val="22"/>
                <w:szCs w:val="22"/>
              </w:rPr>
              <w:t xml:space="preserve">                      </w:t>
            </w:r>
            <w:r w:rsidRPr="007570D0">
              <w:rPr>
                <w:i/>
                <w:sz w:val="22"/>
                <w:szCs w:val="22"/>
              </w:rPr>
              <w:t xml:space="preserve">  </w:t>
            </w:r>
            <w:r>
              <w:rPr>
                <w:i/>
                <w:sz w:val="22"/>
                <w:szCs w:val="22"/>
              </w:rPr>
              <w:t xml:space="preserve">              </w:t>
            </w:r>
            <w:r w:rsidRPr="007570D0">
              <w:rPr>
                <w:i/>
                <w:sz w:val="22"/>
                <w:szCs w:val="22"/>
              </w:rPr>
              <w:t>D) Kilogram       E)</w:t>
            </w:r>
            <w:r>
              <w:rPr>
                <w:i/>
                <w:sz w:val="22"/>
                <w:szCs w:val="22"/>
              </w:rPr>
              <w:t xml:space="preserve"> Amper </w:t>
            </w:r>
          </w:p>
          <w:p w:rsidR="00AD767B" w:rsidRPr="00F85443" w:rsidRDefault="00AD767B" w:rsidP="00F85443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F85443">
              <w:rPr>
                <w:b/>
                <w:sz w:val="22"/>
                <w:szCs w:val="22"/>
              </w:rPr>
              <w:t>b)Aşağıdakilerden hangisi Fizik içeren mesleklerden  değildir?</w:t>
            </w:r>
          </w:p>
          <w:p w:rsidR="00AD767B" w:rsidRDefault="00AD767B" w:rsidP="00F85443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7570D0">
              <w:rPr>
                <w:i/>
                <w:sz w:val="22"/>
                <w:szCs w:val="22"/>
              </w:rPr>
              <w:t xml:space="preserve"> A)   Fizik öğr</w:t>
            </w:r>
            <w:r>
              <w:rPr>
                <w:i/>
                <w:sz w:val="22"/>
                <w:szCs w:val="22"/>
              </w:rPr>
              <w:t xml:space="preserve">etmenliği      B)   Siyasetçi  </w:t>
            </w:r>
            <w:r w:rsidRPr="007570D0">
              <w:rPr>
                <w:i/>
                <w:sz w:val="22"/>
                <w:szCs w:val="22"/>
              </w:rPr>
              <w:t xml:space="preserve"> </w:t>
            </w:r>
          </w:p>
          <w:p w:rsidR="00AD767B" w:rsidRPr="00AF6B2B" w:rsidRDefault="00AD767B" w:rsidP="00F85443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7570D0">
              <w:rPr>
                <w:i/>
                <w:sz w:val="22"/>
                <w:szCs w:val="22"/>
              </w:rPr>
              <w:t>C) Elektrik mühendisliği    D)</w:t>
            </w:r>
            <w:r w:rsidRPr="006F7311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kimyager</w:t>
            </w:r>
            <w:r w:rsidRPr="007570D0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570D0">
              <w:rPr>
                <w:i/>
                <w:sz w:val="22"/>
                <w:szCs w:val="22"/>
              </w:rPr>
              <w:t>E)</w:t>
            </w:r>
            <w:r w:rsidRPr="006F7311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Doktor  </w:t>
            </w:r>
          </w:p>
          <w:p w:rsidR="00AD767B" w:rsidRPr="00F85443" w:rsidRDefault="00AD767B" w:rsidP="00F85443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F85443">
              <w:rPr>
                <w:b/>
                <w:sz w:val="22"/>
                <w:szCs w:val="22"/>
              </w:rPr>
              <w:t>c)Aşağıdaki kavramların birimlerini eşleştiriniz. (boşluklara rakam yerleştiriniz)</w:t>
            </w:r>
          </w:p>
          <w:p w:rsidR="00AD767B" w:rsidRDefault="00AD767B" w:rsidP="00F85443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(…… )    Uzunluk                   1)  kelvin                 </w:t>
            </w:r>
          </w:p>
          <w:p w:rsidR="00AD767B" w:rsidRDefault="00AD767B" w:rsidP="00F85443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(……)     Sıcaklık                   2) mol</w:t>
            </w:r>
          </w:p>
          <w:p w:rsidR="00AD767B" w:rsidRDefault="00AD767B" w:rsidP="00F85443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(……)     madde miktarı        3) amper</w:t>
            </w:r>
          </w:p>
          <w:p w:rsidR="00AD767B" w:rsidRPr="00BE7C5F" w:rsidRDefault="00AD767B" w:rsidP="00F85443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(……)    yoğunluk                   4)  g/cm</w:t>
            </w:r>
            <w:r>
              <w:rPr>
                <w:i/>
                <w:sz w:val="22"/>
                <w:szCs w:val="22"/>
                <w:vertAlign w:val="superscript"/>
              </w:rPr>
              <w:t>3</w:t>
            </w:r>
          </w:p>
          <w:p w:rsidR="00AD767B" w:rsidRDefault="00AD767B" w:rsidP="00F85443">
            <w:p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(……)   Akım şiddeti              5) metre</w:t>
            </w:r>
          </w:p>
          <w:p w:rsidR="00AD767B" w:rsidRPr="00011CBC" w:rsidRDefault="00AD767B" w:rsidP="00F85443">
            <w:pPr>
              <w:tabs>
                <w:tab w:val="left" w:pos="360"/>
              </w:tabs>
              <w:spacing w:line="280" w:lineRule="atLeast"/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</w:pPr>
            <w:r>
              <w:rPr>
                <w:rStyle w:val="apple-style-span"/>
                <w:b/>
                <w:i/>
                <w:color w:val="000000"/>
                <w:sz w:val="22"/>
                <w:szCs w:val="22"/>
                <w:shd w:val="clear" w:color="auto" w:fill="FBFEFE"/>
              </w:rPr>
              <w:t xml:space="preserve">d) </w:t>
            </w:r>
            <w:r w:rsidRPr="00F85443"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>Aşağıdakiler fiziğin hangi alt alanına girerler karşılarına yazınız.</w:t>
            </w:r>
          </w:p>
          <w:p w:rsidR="00AD767B" w:rsidRPr="00011CBC" w:rsidRDefault="00AD767B" w:rsidP="00F85443">
            <w:pPr>
              <w:tabs>
                <w:tab w:val="left" w:pos="360"/>
              </w:tabs>
              <w:spacing w:line="280" w:lineRule="atLeast"/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</w:pPr>
            <w:r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  <w:t xml:space="preserve">Flaş bellek  </w:t>
            </w:r>
            <w:r w:rsidRPr="00011CBC"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  <w:t xml:space="preserve">  : …………</w:t>
            </w:r>
          </w:p>
          <w:p w:rsidR="00AD767B" w:rsidRPr="00011CBC" w:rsidRDefault="00AD767B" w:rsidP="00F85443">
            <w:pPr>
              <w:tabs>
                <w:tab w:val="left" w:pos="360"/>
              </w:tabs>
              <w:spacing w:line="280" w:lineRule="atLeast"/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</w:pPr>
            <w:r w:rsidRPr="00011CBC"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  <w:t>Gökkuşağı    : …………</w:t>
            </w:r>
          </w:p>
          <w:p w:rsidR="00AD767B" w:rsidRDefault="00AD767B" w:rsidP="00F85443">
            <w:pPr>
              <w:tabs>
                <w:tab w:val="left" w:pos="360"/>
              </w:tabs>
              <w:spacing w:line="280" w:lineRule="atLeast"/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</w:pPr>
            <w:r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  <w:t xml:space="preserve">Termometre </w:t>
            </w:r>
            <w:r w:rsidRPr="00011CBC">
              <w:rPr>
                <w:rStyle w:val="apple-style-span"/>
                <w:color w:val="000000"/>
                <w:sz w:val="22"/>
                <w:szCs w:val="22"/>
                <w:shd w:val="clear" w:color="auto" w:fill="FBFEFE"/>
              </w:rPr>
              <w:t>: ………….</w:t>
            </w:r>
          </w:p>
          <w:p w:rsidR="00AD767B" w:rsidRPr="00D37887" w:rsidRDefault="00AD767B" w:rsidP="00D37887">
            <w:pPr>
              <w:tabs>
                <w:tab w:val="left" w:pos="360"/>
              </w:tabs>
              <w:spacing w:line="280" w:lineRule="atLeast"/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</w:pPr>
            <w:r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 xml:space="preserve">e) </w:t>
            </w:r>
            <w:r w:rsidRPr="00D37887"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>Aşağıdaki büyü</w:t>
            </w:r>
            <w:r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 xml:space="preserve">klükleri vektörel skaler olarak </w:t>
            </w:r>
            <w:r w:rsidRPr="00D37887"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>sınıflayınız.</w:t>
            </w:r>
          </w:p>
          <w:p w:rsidR="00AD767B" w:rsidRPr="00D37887" w:rsidRDefault="00AD767B" w:rsidP="00D37887">
            <w:pPr>
              <w:tabs>
                <w:tab w:val="left" w:pos="360"/>
              </w:tabs>
              <w:spacing w:line="280" w:lineRule="atLeast"/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</w:pPr>
            <w:r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>‘zaman, kuvvet, akım şiddeti, ağırlık, sürat, yerdeğiştirme</w:t>
            </w:r>
            <w:r w:rsidRPr="00D37887">
              <w:rPr>
                <w:rStyle w:val="apple-style-span"/>
                <w:b/>
                <w:color w:val="000000"/>
                <w:sz w:val="22"/>
                <w:szCs w:val="22"/>
                <w:shd w:val="clear" w:color="auto" w:fill="FBFEFE"/>
              </w:rPr>
              <w:t>’</w:t>
            </w:r>
          </w:p>
          <w:p w:rsidR="00AD767B" w:rsidRPr="00E0548C" w:rsidRDefault="00AD767B" w:rsidP="00D37887">
            <w:pPr>
              <w:tabs>
                <w:tab w:val="left" w:pos="360"/>
              </w:tabs>
              <w:spacing w:line="280" w:lineRule="atLeast"/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</w:pPr>
            <w:r w:rsidRPr="00E0548C"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  <w:t xml:space="preserve">  </w:t>
            </w:r>
            <w:r w:rsidRPr="00E0548C">
              <w:rPr>
                <w:rStyle w:val="apple-style-span"/>
                <w:b/>
                <w:i/>
                <w:color w:val="000000"/>
                <w:sz w:val="22"/>
                <w:szCs w:val="22"/>
                <w:u w:val="single"/>
                <w:shd w:val="clear" w:color="auto" w:fill="FBFEFE"/>
              </w:rPr>
              <w:t xml:space="preserve">VEKTÖREL </w:t>
            </w:r>
            <w:r w:rsidRPr="00E0548C"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  <w:t xml:space="preserve">                      </w:t>
            </w:r>
            <w:r w:rsidRPr="00E0548C">
              <w:rPr>
                <w:rStyle w:val="apple-style-span"/>
                <w:b/>
                <w:i/>
                <w:color w:val="000000"/>
                <w:sz w:val="22"/>
                <w:szCs w:val="22"/>
                <w:u w:val="single"/>
                <w:shd w:val="clear" w:color="auto" w:fill="FBFEFE"/>
              </w:rPr>
              <w:t>SKALER</w:t>
            </w:r>
          </w:p>
          <w:p w:rsidR="00AD767B" w:rsidRPr="00E0548C" w:rsidRDefault="00AD767B" w:rsidP="00D37887">
            <w:pPr>
              <w:tabs>
                <w:tab w:val="left" w:pos="360"/>
              </w:tabs>
              <w:spacing w:line="280" w:lineRule="atLeast"/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</w:pPr>
            <w:r w:rsidRPr="00E0548C"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  <w:t>1)………….                        1)…………..</w:t>
            </w:r>
          </w:p>
          <w:p w:rsidR="00AD767B" w:rsidRPr="00E0548C" w:rsidRDefault="00AD767B" w:rsidP="00D37887">
            <w:pPr>
              <w:tabs>
                <w:tab w:val="left" w:pos="360"/>
              </w:tabs>
              <w:spacing w:line="280" w:lineRule="atLeast"/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</w:pPr>
            <w:r w:rsidRPr="00E0548C"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  <w:t>2)………….                        2)…………..</w:t>
            </w:r>
          </w:p>
          <w:p w:rsidR="00AD767B" w:rsidRDefault="00AD767B" w:rsidP="00C04874">
            <w:pPr>
              <w:tabs>
                <w:tab w:val="left" w:pos="360"/>
              </w:tabs>
              <w:spacing w:line="280" w:lineRule="atLeast"/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</w:pPr>
            <w:r w:rsidRPr="00E0548C">
              <w:rPr>
                <w:rStyle w:val="apple-style-span"/>
                <w:i/>
                <w:color w:val="000000"/>
                <w:sz w:val="22"/>
                <w:szCs w:val="22"/>
                <w:shd w:val="clear" w:color="auto" w:fill="FBFEFE"/>
              </w:rPr>
              <w:t>3)………….                        3)…………..</w:t>
            </w:r>
          </w:p>
          <w:p w:rsidR="00AD767B" w:rsidRDefault="00AD767B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  <w:r>
              <w:rPr>
                <w:b/>
                <w:color w:val="000000"/>
                <w:sz w:val="22"/>
                <w:szCs w:val="22"/>
                <w:shd w:val="clear" w:color="auto" w:fill="FBFEFE"/>
              </w:rPr>
              <w:t>f) Hataya neden olan faktörleri yazınız.</w:t>
            </w:r>
          </w:p>
          <w:p w:rsidR="00AD767B" w:rsidRDefault="00AD767B" w:rsidP="00C04874">
            <w:pPr>
              <w:tabs>
                <w:tab w:val="left" w:pos="360"/>
              </w:tabs>
              <w:spacing w:line="280" w:lineRule="atLeast"/>
              <w:rPr>
                <w:i/>
                <w:color w:val="000000"/>
                <w:sz w:val="22"/>
                <w:szCs w:val="22"/>
                <w:shd w:val="clear" w:color="auto" w:fill="FBFEFE"/>
              </w:rPr>
            </w:pPr>
            <w:r>
              <w:rPr>
                <w:i/>
                <w:color w:val="000000"/>
                <w:sz w:val="22"/>
                <w:szCs w:val="22"/>
                <w:shd w:val="clear" w:color="auto" w:fill="FBFEFE"/>
              </w:rPr>
              <w:t>1)………………………. …….2)……………………………….</w:t>
            </w:r>
          </w:p>
          <w:p w:rsidR="00AD767B" w:rsidRPr="007B11C1" w:rsidRDefault="00AD767B" w:rsidP="00C04874">
            <w:pPr>
              <w:tabs>
                <w:tab w:val="left" w:pos="360"/>
              </w:tabs>
              <w:spacing w:line="280" w:lineRule="atLeast"/>
              <w:rPr>
                <w:i/>
                <w:color w:val="000000"/>
                <w:sz w:val="22"/>
                <w:szCs w:val="22"/>
                <w:shd w:val="clear" w:color="auto" w:fill="FBFEFE"/>
              </w:rPr>
            </w:pPr>
            <w:r>
              <w:rPr>
                <w:i/>
                <w:color w:val="000000"/>
                <w:sz w:val="22"/>
                <w:szCs w:val="22"/>
                <w:shd w:val="clear" w:color="auto" w:fill="FBFEFE"/>
              </w:rPr>
              <w:t>3)………………………………4)……………………………….</w:t>
            </w:r>
          </w:p>
        </w:tc>
      </w:tr>
      <w:tr w:rsidR="00AD767B" w:rsidRPr="003E784C" w:rsidTr="00C50B13">
        <w:trPr>
          <w:trHeight w:val="829"/>
        </w:trPr>
        <w:tc>
          <w:tcPr>
            <w:tcW w:w="5778" w:type="dxa"/>
            <w:gridSpan w:val="2"/>
            <w:tcBorders>
              <w:bottom w:val="nil"/>
            </w:tcBorders>
          </w:tcPr>
          <w:p w:rsidR="00AD767B" w:rsidRDefault="00AD767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18"/>
                <w:szCs w:val="18"/>
              </w:rPr>
              <w:t xml:space="preserve">3a) </w:t>
            </w:r>
            <w:r>
              <w:rPr>
                <w:b/>
                <w:noProof/>
                <w:sz w:val="22"/>
                <w:szCs w:val="22"/>
              </w:rPr>
              <w:t>Temel ve türetilmiş büyüklüklere ikişer tane örnek verininz.</w:t>
            </w:r>
          </w:p>
          <w:p w:rsidR="00AD767B" w:rsidRDefault="00AD767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AD767B" w:rsidRDefault="00AD767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AD767B" w:rsidRDefault="00AD767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AD767B" w:rsidRDefault="00AD767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AD767B" w:rsidRDefault="00AD767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AD767B" w:rsidRDefault="00AD767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AD767B" w:rsidRDefault="00AD767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AD767B" w:rsidRDefault="00AD767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AD767B" w:rsidRPr="00C50B13" w:rsidRDefault="00AD767B" w:rsidP="00BE2453">
            <w:pPr>
              <w:ind w:right="2956"/>
              <w:rPr>
                <w:b/>
                <w:noProof/>
                <w:sz w:val="22"/>
                <w:szCs w:val="22"/>
              </w:rPr>
            </w:pPr>
          </w:p>
          <w:p w:rsidR="00AD767B" w:rsidRDefault="00AD767B" w:rsidP="00BE2453">
            <w:pPr>
              <w:ind w:right="2956"/>
              <w:rPr>
                <w:b/>
                <w:noProof/>
                <w:sz w:val="18"/>
                <w:szCs w:val="18"/>
              </w:rPr>
            </w:pPr>
          </w:p>
          <w:p w:rsidR="00AD767B" w:rsidRPr="003E784C" w:rsidRDefault="00AD767B" w:rsidP="00BE2453">
            <w:pPr>
              <w:ind w:right="2956"/>
              <w:rPr>
                <w:b/>
                <w:sz w:val="18"/>
                <w:szCs w:val="18"/>
              </w:rPr>
            </w:pPr>
          </w:p>
        </w:tc>
        <w:tc>
          <w:tcPr>
            <w:tcW w:w="5778" w:type="dxa"/>
            <w:gridSpan w:val="2"/>
          </w:tcPr>
          <w:p w:rsidR="00AD767B" w:rsidRPr="00AA2029" w:rsidRDefault="00AD767B" w:rsidP="00C50B13">
            <w:pPr>
              <w:shd w:val="clear" w:color="auto" w:fill="FFFFFF"/>
              <w:spacing w:line="240" w:lineRule="atLeast"/>
              <w:rPr>
                <w:b/>
                <w:color w:val="000000"/>
                <w:spacing w:val="-5"/>
                <w:sz w:val="22"/>
                <w:szCs w:val="22"/>
              </w:rPr>
            </w:pPr>
            <w:r w:rsidRPr="00AA2029">
              <w:rPr>
                <w:b/>
                <w:color w:val="000000"/>
                <w:spacing w:val="-5"/>
                <w:sz w:val="22"/>
                <w:szCs w:val="22"/>
              </w:rPr>
              <w:t>3 b)</w:t>
            </w:r>
            <w:r w:rsidRPr="00AA2029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Dayanıklılığın nelere bağlı olduğunu yazarak mavi balinaların karaya vurduğunda neden öldüğünü açıklayınız.</w:t>
            </w:r>
            <w:r w:rsidRPr="00AA2029">
              <w:rPr>
                <w:b/>
                <w:color w:val="000000"/>
                <w:spacing w:val="-5"/>
                <w:sz w:val="22"/>
                <w:szCs w:val="22"/>
              </w:rPr>
              <w:t xml:space="preserve"> </w:t>
            </w:r>
          </w:p>
        </w:tc>
      </w:tr>
      <w:tr w:rsidR="00AD767B" w:rsidRPr="003E784C" w:rsidTr="007B11C1">
        <w:trPr>
          <w:gridAfter w:val="1"/>
          <w:wAfter w:w="168" w:type="dxa"/>
          <w:trHeight w:val="1687"/>
        </w:trPr>
        <w:tc>
          <w:tcPr>
            <w:tcW w:w="11388" w:type="dxa"/>
            <w:gridSpan w:val="3"/>
          </w:tcPr>
          <w:p w:rsidR="00AD767B" w:rsidRPr="00AA2029" w:rsidRDefault="00AD767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color w:val="000000"/>
                <w:spacing w:val="-10"/>
                <w:sz w:val="22"/>
                <w:szCs w:val="22"/>
              </w:rPr>
              <w:t>4)  64</w:t>
            </w:r>
            <w:r w:rsidRPr="00AA2029">
              <w:rPr>
                <w:b/>
                <w:color w:val="000000"/>
                <w:spacing w:val="-10"/>
                <w:sz w:val="22"/>
                <w:szCs w:val="22"/>
              </w:rPr>
              <w:t xml:space="preserve"> cm</w:t>
            </w:r>
            <w:r w:rsidRPr="00AA2029">
              <w:rPr>
                <w:b/>
                <w:color w:val="000000"/>
                <w:spacing w:val="-10"/>
                <w:sz w:val="22"/>
                <w:szCs w:val="22"/>
                <w:vertAlign w:val="superscript"/>
              </w:rPr>
              <w:t>3</w:t>
            </w:r>
            <w:r>
              <w:rPr>
                <w:b/>
                <w:color w:val="000000"/>
                <w:spacing w:val="-10"/>
                <w:sz w:val="22"/>
                <w:szCs w:val="22"/>
              </w:rPr>
              <w:t xml:space="preserve"> kuru kumun içine 50</w:t>
            </w:r>
            <w:r w:rsidRPr="00AA2029">
              <w:rPr>
                <w:b/>
                <w:color w:val="000000"/>
                <w:spacing w:val="-10"/>
                <w:sz w:val="22"/>
                <w:szCs w:val="22"/>
              </w:rPr>
              <w:t xml:space="preserve"> cm</w:t>
            </w:r>
            <w:r w:rsidRPr="00AA2029">
              <w:rPr>
                <w:b/>
                <w:color w:val="000000"/>
                <w:spacing w:val="-10"/>
                <w:sz w:val="22"/>
                <w:szCs w:val="22"/>
                <w:vertAlign w:val="superscript"/>
              </w:rPr>
              <w:t>3</w:t>
            </w:r>
            <w:r w:rsidRPr="00AA2029">
              <w:rPr>
                <w:b/>
                <w:color w:val="000000"/>
                <w:spacing w:val="-10"/>
                <w:sz w:val="22"/>
                <w:szCs w:val="22"/>
              </w:rPr>
              <w:t xml:space="preserve"> su döküldüğünde dereceli silindir </w:t>
            </w:r>
            <w:r>
              <w:rPr>
                <w:b/>
                <w:color w:val="000000"/>
                <w:spacing w:val="-10"/>
                <w:sz w:val="22"/>
                <w:szCs w:val="22"/>
              </w:rPr>
              <w:t>98</w:t>
            </w:r>
            <w:r w:rsidRPr="00AA2029">
              <w:rPr>
                <w:b/>
                <w:color w:val="000000"/>
                <w:spacing w:val="-10"/>
                <w:sz w:val="22"/>
                <w:szCs w:val="22"/>
              </w:rPr>
              <w:t xml:space="preserve"> cm</w:t>
            </w:r>
            <w:r w:rsidRPr="00AA2029">
              <w:rPr>
                <w:b/>
                <w:color w:val="000000"/>
                <w:spacing w:val="-10"/>
                <w:sz w:val="22"/>
                <w:szCs w:val="22"/>
                <w:vertAlign w:val="superscript"/>
              </w:rPr>
              <w:t>3</w:t>
            </w:r>
            <w:r w:rsidRPr="00AA2029">
              <w:rPr>
                <w:b/>
                <w:color w:val="000000"/>
                <w:spacing w:val="-10"/>
                <w:sz w:val="22"/>
                <w:szCs w:val="22"/>
              </w:rPr>
              <w:t xml:space="preserve"> ü gösterdiğine göre kumun gerçek hacmini ve kuru kumun yüzde kaçının boşluk olduğunu bulunuz.</w:t>
            </w:r>
          </w:p>
          <w:p w:rsidR="00AD767B" w:rsidRDefault="00AD767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D767B" w:rsidRDefault="00AD767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D767B" w:rsidRDefault="00AD767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D767B" w:rsidRDefault="00AD767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D767B" w:rsidRDefault="00AD767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D767B" w:rsidRDefault="00AD767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D767B" w:rsidRDefault="00AD767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D767B" w:rsidRPr="001255EA" w:rsidRDefault="00AD767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D767B" w:rsidRDefault="00AD767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D767B" w:rsidRDefault="00AD767B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D767B" w:rsidRPr="003E784C" w:rsidRDefault="00AD767B" w:rsidP="007B11C1">
            <w:pPr>
              <w:rPr>
                <w:b/>
                <w:color w:val="000000"/>
                <w:spacing w:val="-10"/>
                <w:sz w:val="18"/>
                <w:szCs w:val="18"/>
              </w:rPr>
            </w:pPr>
          </w:p>
        </w:tc>
      </w:tr>
      <w:tr w:rsidR="00AD767B" w:rsidRPr="003E784C" w:rsidTr="007B11C1">
        <w:trPr>
          <w:gridAfter w:val="1"/>
          <w:wAfter w:w="168" w:type="dxa"/>
          <w:trHeight w:val="2050"/>
        </w:trPr>
        <w:tc>
          <w:tcPr>
            <w:tcW w:w="5637" w:type="dxa"/>
          </w:tcPr>
          <w:p w:rsidR="00AD767B" w:rsidRDefault="00AD767B" w:rsidP="001255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Pr="001255EA">
              <w:rPr>
                <w:b/>
                <w:sz w:val="22"/>
                <w:szCs w:val="22"/>
              </w:rPr>
              <w:t>) Aşağıdaki birim dönüşümlerini yapınız.</w:t>
            </w:r>
          </w:p>
          <w:p w:rsidR="00AD767B" w:rsidRPr="001255EA" w:rsidRDefault="00AD767B" w:rsidP="001255EA">
            <w:pPr>
              <w:rPr>
                <w:b/>
                <w:sz w:val="22"/>
                <w:szCs w:val="22"/>
              </w:rPr>
            </w:pPr>
          </w:p>
          <w:p w:rsidR="00AD767B" w:rsidRDefault="00AD767B" w:rsidP="00125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1m=………..cm                           38 dm=……….dam</w:t>
            </w:r>
          </w:p>
          <w:p w:rsidR="00AD767B" w:rsidRDefault="00AD767B" w:rsidP="00125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1cg=………g                              4,06 hm=………..m</w:t>
            </w:r>
          </w:p>
          <w:p w:rsidR="00AD767B" w:rsidRDefault="00AD767B" w:rsidP="001255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3400mm=………m                     3000dm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=………..m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  <w:p w:rsidR="00AD767B" w:rsidRDefault="00AD767B" w:rsidP="001255EA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4600m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=……….lt                       2,67 m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=…………..cm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  <w:p w:rsidR="00AD767B" w:rsidRPr="00C65F5F" w:rsidRDefault="00AD767B" w:rsidP="001255EA">
            <w:pPr>
              <w:tabs>
                <w:tab w:val="left" w:pos="399"/>
              </w:tabs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vertAlign w:val="superscript"/>
              </w:rPr>
              <w:t>7</w:t>
            </w:r>
            <w:r>
              <w:rPr>
                <w:sz w:val="22"/>
                <w:szCs w:val="22"/>
              </w:rPr>
              <w:t xml:space="preserve"> µm=……….m                      10</w:t>
            </w:r>
            <w:r>
              <w:rPr>
                <w:sz w:val="22"/>
                <w:szCs w:val="22"/>
                <w:vertAlign w:val="superscript"/>
              </w:rPr>
              <w:t>4</w:t>
            </w:r>
            <w:r>
              <w:rPr>
                <w:sz w:val="22"/>
                <w:szCs w:val="22"/>
              </w:rPr>
              <w:t xml:space="preserve"> nm=………….Mm</w:t>
            </w:r>
          </w:p>
        </w:tc>
        <w:tc>
          <w:tcPr>
            <w:tcW w:w="5751" w:type="dxa"/>
            <w:gridSpan w:val="2"/>
          </w:tcPr>
          <w:p w:rsidR="00AD767B" w:rsidRDefault="00AD767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  <w:r w:rsidRPr="00AA2029">
              <w:rPr>
                <w:b/>
                <w:color w:val="000000"/>
                <w:spacing w:val="-11"/>
                <w:sz w:val="22"/>
                <w:szCs w:val="22"/>
              </w:rPr>
              <w:t>7) Gazların özelliklerinden 3 tane yazarak plazmalardan farklı olan bir özelliğini belirtiniz.</w:t>
            </w:r>
          </w:p>
          <w:p w:rsidR="00AD767B" w:rsidRDefault="00AD767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AD767B" w:rsidRDefault="00AD767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AD767B" w:rsidRDefault="00AD767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AD767B" w:rsidRDefault="00AD767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AD767B" w:rsidRDefault="00AD767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AD767B" w:rsidRDefault="00AD767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AD767B" w:rsidRDefault="00AD767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AD767B" w:rsidRDefault="00AD767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  <w:p w:rsidR="00AD767B" w:rsidRPr="00AA2029" w:rsidRDefault="00AD767B" w:rsidP="00BE2453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1"/>
                <w:sz w:val="22"/>
                <w:szCs w:val="22"/>
              </w:rPr>
            </w:pPr>
          </w:p>
        </w:tc>
      </w:tr>
    </w:tbl>
    <w:p w:rsidR="00AD767B" w:rsidRPr="003E784C" w:rsidRDefault="00AD767B" w:rsidP="00F838D4">
      <w:pPr>
        <w:tabs>
          <w:tab w:val="left" w:pos="993"/>
        </w:tabs>
        <w:rPr>
          <w:b/>
          <w:sz w:val="18"/>
          <w:szCs w:val="18"/>
        </w:rPr>
      </w:pPr>
      <w:r w:rsidRPr="003E784C">
        <w:rPr>
          <w:b/>
          <w:sz w:val="18"/>
          <w:szCs w:val="18"/>
        </w:rPr>
        <w:tab/>
      </w:r>
      <w:r w:rsidRPr="003E784C">
        <w:rPr>
          <w:b/>
          <w:sz w:val="18"/>
          <w:szCs w:val="18"/>
        </w:rPr>
        <w:tab/>
      </w:r>
    </w:p>
    <w:p w:rsidR="00AD767B" w:rsidRPr="002125C6" w:rsidRDefault="00AD767B" w:rsidP="00F838D4">
      <w:pPr>
        <w:tabs>
          <w:tab w:val="left" w:pos="993"/>
        </w:tabs>
        <w:rPr>
          <w:b/>
          <w:sz w:val="22"/>
          <w:szCs w:val="22"/>
        </w:rPr>
      </w:pPr>
      <w:r w:rsidRPr="00AA2029">
        <w:rPr>
          <w:b/>
          <w:sz w:val="22"/>
          <w:szCs w:val="22"/>
        </w:rPr>
        <w:t>9)</w:t>
      </w:r>
      <w:r>
        <w:rPr>
          <w:b/>
          <w:sz w:val="18"/>
          <w:szCs w:val="18"/>
        </w:rPr>
        <w:t xml:space="preserve">   </w:t>
      </w:r>
      <w:r>
        <w:rPr>
          <w:b/>
          <w:sz w:val="22"/>
          <w:szCs w:val="22"/>
        </w:rPr>
        <w:t>Tabloda verilen kütle hacim değerlerine göre; kütle-hacim, hacim-yoğunluk, yoğunluk-kütle grafiklerini çiziniz.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2"/>
        <w:gridCol w:w="702"/>
        <w:gridCol w:w="702"/>
        <w:gridCol w:w="702"/>
        <w:gridCol w:w="702"/>
        <w:gridCol w:w="702"/>
      </w:tblGrid>
      <w:tr w:rsidR="00AD767B" w:rsidTr="00822223">
        <w:trPr>
          <w:trHeight w:val="326"/>
        </w:trPr>
        <w:tc>
          <w:tcPr>
            <w:tcW w:w="702" w:type="dxa"/>
          </w:tcPr>
          <w:p w:rsidR="00AD767B" w:rsidRPr="00822223" w:rsidRDefault="00AD767B" w:rsidP="00822223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822223">
              <w:rPr>
                <w:b/>
                <w:sz w:val="18"/>
                <w:szCs w:val="18"/>
              </w:rPr>
              <w:t>m</w:t>
            </w:r>
          </w:p>
        </w:tc>
        <w:tc>
          <w:tcPr>
            <w:tcW w:w="702" w:type="dxa"/>
          </w:tcPr>
          <w:p w:rsidR="00AD767B" w:rsidRPr="00822223" w:rsidRDefault="00AD767B" w:rsidP="00822223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82222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2" w:type="dxa"/>
          </w:tcPr>
          <w:p w:rsidR="00AD767B" w:rsidRPr="00822223" w:rsidRDefault="00AD767B" w:rsidP="00822223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822223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702" w:type="dxa"/>
          </w:tcPr>
          <w:p w:rsidR="00AD767B" w:rsidRPr="00822223" w:rsidRDefault="00AD767B" w:rsidP="00822223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822223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702" w:type="dxa"/>
          </w:tcPr>
          <w:p w:rsidR="00AD767B" w:rsidRPr="00822223" w:rsidRDefault="00AD767B" w:rsidP="00822223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822223">
              <w:rPr>
                <w:b/>
                <w:sz w:val="18"/>
                <w:szCs w:val="18"/>
              </w:rPr>
              <w:t>54</w:t>
            </w:r>
          </w:p>
        </w:tc>
        <w:tc>
          <w:tcPr>
            <w:tcW w:w="702" w:type="dxa"/>
          </w:tcPr>
          <w:p w:rsidR="00AD767B" w:rsidRPr="00822223" w:rsidRDefault="00AD767B" w:rsidP="00822223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822223">
              <w:rPr>
                <w:b/>
                <w:sz w:val="18"/>
                <w:szCs w:val="18"/>
              </w:rPr>
              <w:t>72</w:t>
            </w:r>
          </w:p>
        </w:tc>
      </w:tr>
      <w:tr w:rsidR="00AD767B" w:rsidTr="00822223">
        <w:trPr>
          <w:trHeight w:val="351"/>
        </w:trPr>
        <w:tc>
          <w:tcPr>
            <w:tcW w:w="702" w:type="dxa"/>
          </w:tcPr>
          <w:p w:rsidR="00AD767B" w:rsidRPr="00822223" w:rsidRDefault="00AD767B" w:rsidP="00822223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822223">
              <w:rPr>
                <w:b/>
                <w:sz w:val="18"/>
                <w:szCs w:val="18"/>
              </w:rPr>
              <w:t>V</w:t>
            </w:r>
          </w:p>
        </w:tc>
        <w:tc>
          <w:tcPr>
            <w:tcW w:w="702" w:type="dxa"/>
          </w:tcPr>
          <w:p w:rsidR="00AD767B" w:rsidRPr="00822223" w:rsidRDefault="00AD767B" w:rsidP="00822223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82222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2" w:type="dxa"/>
          </w:tcPr>
          <w:p w:rsidR="00AD767B" w:rsidRPr="00822223" w:rsidRDefault="00AD767B" w:rsidP="00822223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822223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702" w:type="dxa"/>
          </w:tcPr>
          <w:p w:rsidR="00AD767B" w:rsidRPr="00822223" w:rsidRDefault="00AD767B" w:rsidP="00822223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822223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702" w:type="dxa"/>
          </w:tcPr>
          <w:p w:rsidR="00AD767B" w:rsidRPr="00822223" w:rsidRDefault="00AD767B" w:rsidP="00822223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822223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702" w:type="dxa"/>
          </w:tcPr>
          <w:p w:rsidR="00AD767B" w:rsidRPr="00822223" w:rsidRDefault="00AD767B" w:rsidP="00822223">
            <w:pPr>
              <w:tabs>
                <w:tab w:val="left" w:pos="993"/>
              </w:tabs>
              <w:rPr>
                <w:b/>
                <w:sz w:val="18"/>
                <w:szCs w:val="18"/>
              </w:rPr>
            </w:pPr>
            <w:r w:rsidRPr="00822223">
              <w:rPr>
                <w:b/>
                <w:sz w:val="18"/>
                <w:szCs w:val="18"/>
              </w:rPr>
              <w:t>36</w:t>
            </w:r>
          </w:p>
        </w:tc>
      </w:tr>
    </w:tbl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Pr="003E4907" w:rsidRDefault="00AD767B" w:rsidP="00F838D4">
      <w:pPr>
        <w:tabs>
          <w:tab w:val="left" w:pos="993"/>
        </w:tabs>
        <w:rPr>
          <w:b/>
          <w:sz w:val="22"/>
          <w:szCs w:val="22"/>
        </w:rPr>
      </w:pPr>
    </w:p>
    <w:p w:rsidR="00AD767B" w:rsidRPr="003E4907" w:rsidRDefault="00AD767B" w:rsidP="00F838D4">
      <w:pPr>
        <w:tabs>
          <w:tab w:val="left" w:pos="993"/>
        </w:tabs>
        <w:rPr>
          <w:b/>
          <w:sz w:val="22"/>
          <w:szCs w:val="22"/>
        </w:rPr>
      </w:pPr>
      <w:r w:rsidRPr="003E4907">
        <w:rPr>
          <w:b/>
          <w:sz w:val="22"/>
          <w:szCs w:val="22"/>
        </w:rPr>
        <w:t xml:space="preserve">10) Yarı çapı </w:t>
      </w:r>
      <w:smartTag w:uri="urn:schemas-microsoft-com:office:smarttags" w:element="metricconverter">
        <w:smartTagPr>
          <w:attr w:name="ProductID" w:val="10 cm"/>
        </w:smartTagPr>
        <w:r w:rsidRPr="003E4907">
          <w:rPr>
            <w:b/>
            <w:sz w:val="22"/>
            <w:szCs w:val="22"/>
          </w:rPr>
          <w:t>10 cm</w:t>
        </w:r>
      </w:smartTag>
      <w:r w:rsidRPr="003E4907">
        <w:rPr>
          <w:b/>
          <w:sz w:val="22"/>
          <w:szCs w:val="22"/>
        </w:rPr>
        <w:t xml:space="preserve"> o</w:t>
      </w:r>
      <w:r>
        <w:rPr>
          <w:b/>
          <w:sz w:val="22"/>
          <w:szCs w:val="22"/>
        </w:rPr>
        <w:t>lan dolu bir kürenin kütlesi 4000</w:t>
      </w:r>
      <w:r w:rsidRPr="003E4907">
        <w:rPr>
          <w:b/>
          <w:sz w:val="22"/>
          <w:szCs w:val="22"/>
        </w:rPr>
        <w:t>g dır. Bu kürenin yapı</w:t>
      </w:r>
      <w:r>
        <w:rPr>
          <w:b/>
          <w:sz w:val="22"/>
          <w:szCs w:val="22"/>
        </w:rPr>
        <w:t>ldığı maddenin öz kütlesi kaç g/cm</w:t>
      </w:r>
      <w:r>
        <w:rPr>
          <w:b/>
          <w:sz w:val="22"/>
          <w:szCs w:val="22"/>
          <w:vertAlign w:val="superscript"/>
        </w:rPr>
        <w:t>3</w:t>
      </w:r>
      <w:r>
        <w:rPr>
          <w:b/>
          <w:sz w:val="22"/>
          <w:szCs w:val="22"/>
        </w:rPr>
        <w:t xml:space="preserve"> tür</w:t>
      </w:r>
      <w:r w:rsidRPr="003E4907">
        <w:rPr>
          <w:b/>
          <w:sz w:val="22"/>
          <w:szCs w:val="22"/>
        </w:rPr>
        <w:t>.</w:t>
      </w:r>
    </w:p>
    <w:p w:rsidR="00AD767B" w:rsidRPr="003E4907" w:rsidRDefault="00AD767B" w:rsidP="00F838D4">
      <w:pPr>
        <w:tabs>
          <w:tab w:val="left" w:pos="993"/>
        </w:tabs>
        <w:rPr>
          <w:b/>
          <w:sz w:val="22"/>
          <w:szCs w:val="22"/>
        </w:rPr>
      </w:pPr>
      <w:r w:rsidRPr="003E4907">
        <w:rPr>
          <w:b/>
          <w:sz w:val="22"/>
          <w:szCs w:val="22"/>
        </w:rPr>
        <w:t xml:space="preserve"> (π=3 alınız)</w:t>
      </w: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Pr="00C50B13" w:rsidRDefault="00AD767B" w:rsidP="00F838D4">
      <w:pPr>
        <w:tabs>
          <w:tab w:val="left" w:pos="993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11) Kendinize göre bir problem belirleyip bilimsel çalışma basamaklarına göre çözümleyininz.</w:t>
      </w: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  <w:hyperlink r:id="rId5" w:history="1">
        <w:r w:rsidRPr="002A198E">
          <w:rPr>
            <w:rStyle w:val="Hyperlink"/>
            <w:i/>
            <w:noProof/>
            <w:sz w:val="20"/>
          </w:rPr>
          <w:t>www.sorubak.com</w:t>
        </w:r>
      </w:hyperlink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18"/>
          <w:szCs w:val="18"/>
        </w:rPr>
      </w:pPr>
    </w:p>
    <w:p w:rsidR="00AD767B" w:rsidRDefault="00AD767B" w:rsidP="00F838D4">
      <w:pPr>
        <w:tabs>
          <w:tab w:val="left" w:pos="993"/>
        </w:tabs>
        <w:rPr>
          <w:b/>
          <w:sz w:val="22"/>
          <w:szCs w:val="22"/>
        </w:rPr>
      </w:pPr>
    </w:p>
    <w:p w:rsidR="00AD767B" w:rsidRDefault="00AD767B" w:rsidP="00F838D4">
      <w:pPr>
        <w:tabs>
          <w:tab w:val="left" w:pos="993"/>
        </w:tabs>
        <w:rPr>
          <w:b/>
          <w:sz w:val="22"/>
          <w:szCs w:val="22"/>
        </w:rPr>
      </w:pPr>
    </w:p>
    <w:p w:rsidR="00AD767B" w:rsidRDefault="00AD767B" w:rsidP="00F838D4">
      <w:pPr>
        <w:tabs>
          <w:tab w:val="left" w:pos="993"/>
        </w:tabs>
        <w:rPr>
          <w:b/>
          <w:sz w:val="22"/>
          <w:szCs w:val="22"/>
        </w:rPr>
      </w:pPr>
    </w:p>
    <w:p w:rsidR="00AD767B" w:rsidRPr="00BE7C5F" w:rsidRDefault="00AD767B" w:rsidP="00F838D4">
      <w:pPr>
        <w:tabs>
          <w:tab w:val="left" w:pos="993"/>
        </w:tabs>
        <w:rPr>
          <w:b/>
          <w:sz w:val="22"/>
          <w:szCs w:val="22"/>
        </w:rPr>
      </w:pPr>
      <w:r w:rsidRPr="00BE7C5F">
        <w:rPr>
          <w:b/>
          <w:sz w:val="22"/>
          <w:szCs w:val="22"/>
        </w:rPr>
        <w:t>Fizik Öğretmeni                                                                Okul Müdürü</w:t>
      </w:r>
    </w:p>
    <w:p w:rsidR="00AD767B" w:rsidRPr="00BE7C5F" w:rsidRDefault="00AD767B" w:rsidP="00F838D4">
      <w:pPr>
        <w:tabs>
          <w:tab w:val="left" w:pos="993"/>
        </w:tabs>
        <w:rPr>
          <w:b/>
          <w:sz w:val="22"/>
          <w:szCs w:val="22"/>
        </w:rPr>
      </w:pPr>
      <w:r w:rsidRPr="00BE7C5F">
        <w:rPr>
          <w:b/>
          <w:sz w:val="22"/>
          <w:szCs w:val="22"/>
        </w:rPr>
        <w:t>Mehmet Arduç                                                                   İdris Solmaz                                                           Başarılar…..</w:t>
      </w:r>
    </w:p>
    <w:sectPr w:rsidR="00AD767B" w:rsidRPr="00BE7C5F" w:rsidSect="00C35FA3">
      <w:pgSz w:w="11906" w:h="16838"/>
      <w:pgMar w:top="284" w:right="340" w:bottom="28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1C7"/>
    <w:multiLevelType w:val="singleLevel"/>
    <w:tmpl w:val="226E45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">
    <w:nsid w:val="07A740E5"/>
    <w:multiLevelType w:val="singleLevel"/>
    <w:tmpl w:val="B02407DA"/>
    <w:lvl w:ilvl="0">
      <w:start w:val="1"/>
      <w:numFmt w:val="decimal"/>
      <w:lvlText w:val="%1."/>
      <w:legacy w:legacy="1" w:legacySpace="0" w:legacyIndent="178"/>
      <w:lvlJc w:val="left"/>
      <w:rPr>
        <w:rFonts w:ascii="Arial" w:hAnsi="Arial" w:cs="Arial" w:hint="default"/>
      </w:rPr>
    </w:lvl>
  </w:abstractNum>
  <w:abstractNum w:abstractNumId="2">
    <w:nsid w:val="13456D65"/>
    <w:multiLevelType w:val="hybridMultilevel"/>
    <w:tmpl w:val="1B481FA2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F878EB"/>
    <w:multiLevelType w:val="singleLevel"/>
    <w:tmpl w:val="45564CC6"/>
    <w:lvl w:ilvl="0">
      <w:start w:val="1"/>
      <w:numFmt w:val="decimal"/>
      <w:lvlText w:val="%1.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4">
    <w:nsid w:val="1A8B6E19"/>
    <w:multiLevelType w:val="hybridMultilevel"/>
    <w:tmpl w:val="3F24D49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3939A0"/>
    <w:multiLevelType w:val="hybridMultilevel"/>
    <w:tmpl w:val="0EB6C0B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338318D"/>
    <w:multiLevelType w:val="hybridMultilevel"/>
    <w:tmpl w:val="F5BA6A9C"/>
    <w:lvl w:ilvl="0" w:tplc="E7E4C7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E660F5"/>
    <w:multiLevelType w:val="hybridMultilevel"/>
    <w:tmpl w:val="CE3441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1D67A24"/>
    <w:multiLevelType w:val="hybridMultilevel"/>
    <w:tmpl w:val="35488AA0"/>
    <w:lvl w:ilvl="0" w:tplc="D37CD450">
      <w:start w:val="8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034753"/>
    <w:multiLevelType w:val="hybridMultilevel"/>
    <w:tmpl w:val="E2AC7FEA"/>
    <w:lvl w:ilvl="0" w:tplc="27DA2244">
      <w:start w:val="1"/>
      <w:numFmt w:val="bullet"/>
      <w:lvlText w:val=""/>
      <w:lvlJc w:val="left"/>
      <w:pPr>
        <w:tabs>
          <w:tab w:val="num" w:pos="216"/>
        </w:tabs>
        <w:ind w:left="288" w:hanging="288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FB7840"/>
    <w:multiLevelType w:val="hybridMultilevel"/>
    <w:tmpl w:val="398298E2"/>
    <w:lvl w:ilvl="0" w:tplc="EDA222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B8906EF"/>
    <w:multiLevelType w:val="hybridMultilevel"/>
    <w:tmpl w:val="94A03B4C"/>
    <w:lvl w:ilvl="0" w:tplc="89D88B14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2">
    <w:nsid w:val="5C8A5C6D"/>
    <w:multiLevelType w:val="singleLevel"/>
    <w:tmpl w:val="6FE4E6D2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3">
    <w:nsid w:val="5D111AFC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0E276D9"/>
    <w:multiLevelType w:val="singleLevel"/>
    <w:tmpl w:val="957C4DD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5">
    <w:nsid w:val="61AD06FE"/>
    <w:multiLevelType w:val="hybridMultilevel"/>
    <w:tmpl w:val="0E1A6616"/>
    <w:lvl w:ilvl="0" w:tplc="AC3632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A05C68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4D7697B"/>
    <w:multiLevelType w:val="singleLevel"/>
    <w:tmpl w:val="E96673FA"/>
    <w:lvl w:ilvl="0">
      <w:start w:val="1"/>
      <w:numFmt w:val="upp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17">
    <w:nsid w:val="6A4641F6"/>
    <w:multiLevelType w:val="singleLevel"/>
    <w:tmpl w:val="8CC29998"/>
    <w:lvl w:ilvl="0">
      <w:start w:val="1"/>
      <w:numFmt w:val="lowerLetter"/>
      <w:lvlText w:val="%1)"/>
      <w:legacy w:legacy="1" w:legacySpace="0" w:legacyIndent="307"/>
      <w:lvlJc w:val="left"/>
      <w:rPr>
        <w:rFonts w:ascii="Arial" w:hAnsi="Arial" w:cs="Arial" w:hint="default"/>
      </w:rPr>
    </w:lvl>
  </w:abstractNum>
  <w:abstractNum w:abstractNumId="18">
    <w:nsid w:val="6B68514C"/>
    <w:multiLevelType w:val="hybridMultilevel"/>
    <w:tmpl w:val="B372CE46"/>
    <w:lvl w:ilvl="0" w:tplc="5644F8A6">
      <w:start w:val="1"/>
      <w:numFmt w:val="lowerLetter"/>
      <w:lvlText w:val="%1)"/>
      <w:lvlJc w:val="left"/>
      <w:pPr>
        <w:ind w:left="67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19">
    <w:nsid w:val="6D436C40"/>
    <w:multiLevelType w:val="hybridMultilevel"/>
    <w:tmpl w:val="6BB4571C"/>
    <w:lvl w:ilvl="0" w:tplc="3654C6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320714B"/>
    <w:multiLevelType w:val="hybridMultilevel"/>
    <w:tmpl w:val="1F72DD16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3EA1AD2"/>
    <w:multiLevelType w:val="hybridMultilevel"/>
    <w:tmpl w:val="C6484EAC"/>
    <w:lvl w:ilvl="0" w:tplc="226E456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12"/>
  </w:num>
  <w:num w:numId="5">
    <w:abstractNumId w:val="1"/>
  </w:num>
  <w:num w:numId="6">
    <w:abstractNumId w:val="18"/>
  </w:num>
  <w:num w:numId="7">
    <w:abstractNumId w:val="21"/>
  </w:num>
  <w:num w:numId="8">
    <w:abstractNumId w:val="11"/>
  </w:num>
  <w:num w:numId="9">
    <w:abstractNumId w:val="14"/>
  </w:num>
  <w:num w:numId="10">
    <w:abstractNumId w:val="8"/>
  </w:num>
  <w:num w:numId="11">
    <w:abstractNumId w:val="3"/>
  </w:num>
  <w:num w:numId="12">
    <w:abstractNumId w:val="0"/>
  </w:num>
  <w:num w:numId="13">
    <w:abstractNumId w:val="7"/>
  </w:num>
  <w:num w:numId="14">
    <w:abstractNumId w:val="10"/>
  </w:num>
  <w:num w:numId="15">
    <w:abstractNumId w:val="4"/>
  </w:num>
  <w:num w:numId="16">
    <w:abstractNumId w:val="2"/>
  </w:num>
  <w:num w:numId="17">
    <w:abstractNumId w:val="20"/>
  </w:num>
  <w:num w:numId="18">
    <w:abstractNumId w:val="19"/>
  </w:num>
  <w:num w:numId="19">
    <w:abstractNumId w:val="5"/>
  </w:num>
  <w:num w:numId="20">
    <w:abstractNumId w:val="13"/>
  </w:num>
  <w:num w:numId="21">
    <w:abstractNumId w:val="15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682"/>
    <w:rsid w:val="00011A58"/>
    <w:rsid w:val="00011CBC"/>
    <w:rsid w:val="0002671E"/>
    <w:rsid w:val="000310F3"/>
    <w:rsid w:val="0004608C"/>
    <w:rsid w:val="000A19BC"/>
    <w:rsid w:val="000A22A6"/>
    <w:rsid w:val="000A7A36"/>
    <w:rsid w:val="000C2413"/>
    <w:rsid w:val="000E0CCA"/>
    <w:rsid w:val="000E1A4E"/>
    <w:rsid w:val="00104614"/>
    <w:rsid w:val="001255EA"/>
    <w:rsid w:val="00136377"/>
    <w:rsid w:val="00165A96"/>
    <w:rsid w:val="0018562C"/>
    <w:rsid w:val="001B0C16"/>
    <w:rsid w:val="001D047D"/>
    <w:rsid w:val="001D44AD"/>
    <w:rsid w:val="002125C6"/>
    <w:rsid w:val="00245CC7"/>
    <w:rsid w:val="002641AD"/>
    <w:rsid w:val="00265A51"/>
    <w:rsid w:val="00286BE0"/>
    <w:rsid w:val="0029646A"/>
    <w:rsid w:val="002A198E"/>
    <w:rsid w:val="002A5C4A"/>
    <w:rsid w:val="002B0187"/>
    <w:rsid w:val="002B30AE"/>
    <w:rsid w:val="002C7D69"/>
    <w:rsid w:val="00333B0F"/>
    <w:rsid w:val="003379F8"/>
    <w:rsid w:val="00341E35"/>
    <w:rsid w:val="003500D5"/>
    <w:rsid w:val="00350221"/>
    <w:rsid w:val="00377E10"/>
    <w:rsid w:val="003817EE"/>
    <w:rsid w:val="00386BD9"/>
    <w:rsid w:val="00387473"/>
    <w:rsid w:val="003E01F4"/>
    <w:rsid w:val="003E38D1"/>
    <w:rsid w:val="003E4907"/>
    <w:rsid w:val="003E784C"/>
    <w:rsid w:val="00410B3D"/>
    <w:rsid w:val="0042177F"/>
    <w:rsid w:val="00425E35"/>
    <w:rsid w:val="00460877"/>
    <w:rsid w:val="00464C3D"/>
    <w:rsid w:val="004B0F10"/>
    <w:rsid w:val="004C2B03"/>
    <w:rsid w:val="005463F4"/>
    <w:rsid w:val="0057114D"/>
    <w:rsid w:val="005A03E8"/>
    <w:rsid w:val="005A091D"/>
    <w:rsid w:val="005D3429"/>
    <w:rsid w:val="005F0FAB"/>
    <w:rsid w:val="005F3273"/>
    <w:rsid w:val="00666C59"/>
    <w:rsid w:val="00683038"/>
    <w:rsid w:val="00687712"/>
    <w:rsid w:val="006A7BD7"/>
    <w:rsid w:val="006C1E62"/>
    <w:rsid w:val="006D76D3"/>
    <w:rsid w:val="006F7311"/>
    <w:rsid w:val="007171DF"/>
    <w:rsid w:val="00754153"/>
    <w:rsid w:val="00756719"/>
    <w:rsid w:val="007570D0"/>
    <w:rsid w:val="007701FA"/>
    <w:rsid w:val="00773CA4"/>
    <w:rsid w:val="00787CB2"/>
    <w:rsid w:val="007B11C1"/>
    <w:rsid w:val="00815A89"/>
    <w:rsid w:val="00822223"/>
    <w:rsid w:val="00824314"/>
    <w:rsid w:val="00842C52"/>
    <w:rsid w:val="00864206"/>
    <w:rsid w:val="00880DCE"/>
    <w:rsid w:val="008B2DC0"/>
    <w:rsid w:val="008E0093"/>
    <w:rsid w:val="008E1E15"/>
    <w:rsid w:val="008F0682"/>
    <w:rsid w:val="008F4EFE"/>
    <w:rsid w:val="008F5F6A"/>
    <w:rsid w:val="009335BE"/>
    <w:rsid w:val="00964EBE"/>
    <w:rsid w:val="00984151"/>
    <w:rsid w:val="00990852"/>
    <w:rsid w:val="0099168F"/>
    <w:rsid w:val="009A2848"/>
    <w:rsid w:val="009B0DFE"/>
    <w:rsid w:val="009C1860"/>
    <w:rsid w:val="00A11229"/>
    <w:rsid w:val="00A50227"/>
    <w:rsid w:val="00A602C7"/>
    <w:rsid w:val="00A63810"/>
    <w:rsid w:val="00A63F88"/>
    <w:rsid w:val="00A669CC"/>
    <w:rsid w:val="00A8413F"/>
    <w:rsid w:val="00A84C17"/>
    <w:rsid w:val="00A95E76"/>
    <w:rsid w:val="00AA2029"/>
    <w:rsid w:val="00AA24C8"/>
    <w:rsid w:val="00AA2625"/>
    <w:rsid w:val="00AD3C5E"/>
    <w:rsid w:val="00AD767B"/>
    <w:rsid w:val="00AD7D87"/>
    <w:rsid w:val="00AF095F"/>
    <w:rsid w:val="00AF2C4B"/>
    <w:rsid w:val="00AF6B2B"/>
    <w:rsid w:val="00B232AF"/>
    <w:rsid w:val="00B71B84"/>
    <w:rsid w:val="00B85CBD"/>
    <w:rsid w:val="00BB1666"/>
    <w:rsid w:val="00BB60F4"/>
    <w:rsid w:val="00BE2453"/>
    <w:rsid w:val="00BE7C5F"/>
    <w:rsid w:val="00C04874"/>
    <w:rsid w:val="00C2559A"/>
    <w:rsid w:val="00C35FA3"/>
    <w:rsid w:val="00C50B13"/>
    <w:rsid w:val="00C65F5F"/>
    <w:rsid w:val="00C747B2"/>
    <w:rsid w:val="00C96771"/>
    <w:rsid w:val="00CA3701"/>
    <w:rsid w:val="00CB0580"/>
    <w:rsid w:val="00CB3518"/>
    <w:rsid w:val="00CF7EE9"/>
    <w:rsid w:val="00D06496"/>
    <w:rsid w:val="00D069FD"/>
    <w:rsid w:val="00D152DC"/>
    <w:rsid w:val="00D21929"/>
    <w:rsid w:val="00D25EAB"/>
    <w:rsid w:val="00D37885"/>
    <w:rsid w:val="00D37887"/>
    <w:rsid w:val="00D4507B"/>
    <w:rsid w:val="00D51A8B"/>
    <w:rsid w:val="00D65783"/>
    <w:rsid w:val="00D77B0B"/>
    <w:rsid w:val="00DC4977"/>
    <w:rsid w:val="00DD0E70"/>
    <w:rsid w:val="00DD1FCE"/>
    <w:rsid w:val="00DE24D9"/>
    <w:rsid w:val="00DE4F2C"/>
    <w:rsid w:val="00E04BCA"/>
    <w:rsid w:val="00E0548C"/>
    <w:rsid w:val="00E2717A"/>
    <w:rsid w:val="00E27A45"/>
    <w:rsid w:val="00E370BA"/>
    <w:rsid w:val="00E416B4"/>
    <w:rsid w:val="00E44002"/>
    <w:rsid w:val="00E61ABA"/>
    <w:rsid w:val="00E651D1"/>
    <w:rsid w:val="00E7392F"/>
    <w:rsid w:val="00EC4946"/>
    <w:rsid w:val="00F00C4A"/>
    <w:rsid w:val="00F12998"/>
    <w:rsid w:val="00F255E9"/>
    <w:rsid w:val="00F33CAD"/>
    <w:rsid w:val="00F55619"/>
    <w:rsid w:val="00F838D4"/>
    <w:rsid w:val="00F85443"/>
    <w:rsid w:val="00FB6101"/>
    <w:rsid w:val="00FB7D0A"/>
    <w:rsid w:val="00FC7396"/>
    <w:rsid w:val="00FD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682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8F0682"/>
    <w:pPr>
      <w:jc w:val="center"/>
    </w:pPr>
    <w:rPr>
      <w:b/>
      <w:i/>
      <w:emboss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8F0682"/>
    <w:rPr>
      <w:rFonts w:ascii="Times New Roman" w:hAnsi="Times New Roman" w:cs="Times New Roman"/>
      <w:b/>
      <w:i/>
      <w:emboss/>
      <w:sz w:val="20"/>
      <w:szCs w:val="20"/>
      <w:lang w:eastAsia="tr-TR"/>
    </w:rPr>
  </w:style>
  <w:style w:type="table" w:styleId="TableGrid">
    <w:name w:val="Table Grid"/>
    <w:basedOn w:val="TableNormal"/>
    <w:uiPriority w:val="99"/>
    <w:rsid w:val="008F0682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8F06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171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71DF"/>
    <w:rPr>
      <w:rFonts w:ascii="Tahoma" w:hAnsi="Tahoma" w:cs="Tahoma"/>
      <w:sz w:val="16"/>
      <w:szCs w:val="16"/>
      <w:lang w:eastAsia="tr-TR"/>
    </w:rPr>
  </w:style>
  <w:style w:type="character" w:customStyle="1" w:styleId="FontStyle138">
    <w:name w:val="Font Style138"/>
    <w:basedOn w:val="DefaultParagraphFont"/>
    <w:uiPriority w:val="99"/>
    <w:rsid w:val="00165A96"/>
    <w:rPr>
      <w:rFonts w:ascii="Arial" w:hAnsi="Arial" w:cs="Arial"/>
      <w:b/>
      <w:bCs/>
      <w:sz w:val="14"/>
      <w:szCs w:val="14"/>
    </w:rPr>
  </w:style>
  <w:style w:type="paragraph" w:customStyle="1" w:styleId="Style22">
    <w:name w:val="Style22"/>
    <w:basedOn w:val="Normal"/>
    <w:uiPriority w:val="99"/>
    <w:rsid w:val="00165A9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4">
    <w:name w:val="Font Style134"/>
    <w:basedOn w:val="DefaultParagraphFont"/>
    <w:uiPriority w:val="99"/>
    <w:rsid w:val="00165A96"/>
    <w:rPr>
      <w:rFonts w:ascii="Arial" w:hAnsi="Arial" w:cs="Arial"/>
      <w:sz w:val="16"/>
      <w:szCs w:val="16"/>
    </w:rPr>
  </w:style>
  <w:style w:type="character" w:customStyle="1" w:styleId="FontStyle167">
    <w:name w:val="Font Style167"/>
    <w:basedOn w:val="DefaultParagraphFont"/>
    <w:uiPriority w:val="99"/>
    <w:rsid w:val="00165A96"/>
    <w:rPr>
      <w:rFonts w:ascii="Arial" w:hAnsi="Arial" w:cs="Arial"/>
      <w:b/>
      <w:bCs/>
      <w:sz w:val="18"/>
      <w:szCs w:val="18"/>
    </w:rPr>
  </w:style>
  <w:style w:type="paragraph" w:customStyle="1" w:styleId="Style94">
    <w:name w:val="Style94"/>
    <w:basedOn w:val="Normal"/>
    <w:uiPriority w:val="99"/>
    <w:rsid w:val="00165A9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" w:hAnsi="Arial" w:cs="Arial"/>
    </w:rPr>
  </w:style>
  <w:style w:type="paragraph" w:customStyle="1" w:styleId="Style123">
    <w:name w:val="Style123"/>
    <w:basedOn w:val="Normal"/>
    <w:uiPriority w:val="99"/>
    <w:rsid w:val="00165A96"/>
    <w:pPr>
      <w:widowControl w:val="0"/>
      <w:autoSpaceDE w:val="0"/>
      <w:autoSpaceDN w:val="0"/>
      <w:adjustRightInd w:val="0"/>
      <w:spacing w:line="240" w:lineRule="exact"/>
      <w:ind w:hanging="413"/>
      <w:jc w:val="both"/>
    </w:pPr>
    <w:rPr>
      <w:rFonts w:ascii="Arial" w:hAnsi="Arial" w:cs="Arial"/>
    </w:rPr>
  </w:style>
  <w:style w:type="character" w:customStyle="1" w:styleId="apple-style-span">
    <w:name w:val="apple-style-span"/>
    <w:basedOn w:val="DefaultParagraphFont"/>
    <w:uiPriority w:val="99"/>
    <w:rsid w:val="00F85443"/>
    <w:rPr>
      <w:rFonts w:cs="Times New Roman"/>
    </w:rPr>
  </w:style>
  <w:style w:type="character" w:styleId="Hyperlink">
    <w:name w:val="Hyperlink"/>
    <w:basedOn w:val="DefaultParagraphFont"/>
    <w:uiPriority w:val="99"/>
    <w:rsid w:val="000460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2</Pages>
  <Words>638</Words>
  <Characters>3637</Characters>
  <Application>Microsoft Office Outlook</Application>
  <DocSecurity>0</DocSecurity>
  <Lines>0</Lines>
  <Paragraphs>0</Paragraphs>
  <ScaleCrop>false</ScaleCrop>
  <Company>dersimiz.com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>dersimiz.com</cp:keywords>
  <dc:description>dersimiz.com</dc:description>
  <cp:lastModifiedBy>BİRSEN</cp:lastModifiedBy>
  <cp:revision>5</cp:revision>
  <cp:lastPrinted>2002-07-30T01:18:00Z</cp:lastPrinted>
  <dcterms:created xsi:type="dcterms:W3CDTF">2013-12-09T20:52:00Z</dcterms:created>
  <dcterms:modified xsi:type="dcterms:W3CDTF">2015-10-25T15:54:00Z</dcterms:modified>
  <cp:category>dersimiz.com</cp:category>
</cp:coreProperties>
</file>