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41"/>
        <w:gridCol w:w="3438"/>
      </w:tblGrid>
      <w:tr w:rsidR="00113C3B" w:rsidRPr="00BB59B8">
        <w:trPr>
          <w:trHeight w:val="708"/>
        </w:trPr>
        <w:tc>
          <w:tcPr>
            <w:tcW w:w="10579" w:type="dxa"/>
            <w:gridSpan w:val="2"/>
            <w:shd w:val="clear" w:color="auto" w:fill="FDE9D9"/>
            <w:vAlign w:val="center"/>
          </w:tcPr>
          <w:p w:rsidR="00113C3B" w:rsidRPr="00BB59B8" w:rsidRDefault="00113C3B" w:rsidP="00FC34CB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B59B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PATNOS ADNAN MENDERES MESLEKİ VE TEKNİK ANADOLU LİSESİ</w:t>
            </w:r>
          </w:p>
          <w:p w:rsidR="00113C3B" w:rsidRPr="00BB59B8" w:rsidRDefault="00113C3B" w:rsidP="00FC34C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113C3B" w:rsidRPr="00BB59B8">
        <w:tc>
          <w:tcPr>
            <w:tcW w:w="10579" w:type="dxa"/>
            <w:gridSpan w:val="2"/>
            <w:shd w:val="clear" w:color="auto" w:fill="C4BC96"/>
          </w:tcPr>
          <w:p w:rsidR="00113C3B" w:rsidRPr="00BB59B8" w:rsidRDefault="00113C3B" w:rsidP="00FC34CB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B59B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2014 - 2015 EĞİTİM - ÖĞRETİM YILI DİN KÜLTÜRÜ VE AHLAK BİLGİSİ DERSİ</w:t>
            </w:r>
          </w:p>
        </w:tc>
      </w:tr>
      <w:tr w:rsidR="00113C3B" w:rsidRPr="00BB59B8">
        <w:tc>
          <w:tcPr>
            <w:tcW w:w="10579" w:type="dxa"/>
            <w:gridSpan w:val="2"/>
            <w:shd w:val="clear" w:color="auto" w:fill="C4BC96"/>
          </w:tcPr>
          <w:p w:rsidR="00113C3B" w:rsidRPr="00BB59B8" w:rsidRDefault="00113C3B" w:rsidP="00FC34CB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B59B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9. SINIF 2. DÖNEM 1. YAZILI  SINAV SORULARI</w:t>
            </w:r>
          </w:p>
        </w:tc>
      </w:tr>
      <w:tr w:rsidR="00113C3B" w:rsidRPr="00BB59B8">
        <w:trPr>
          <w:trHeight w:val="361"/>
        </w:trPr>
        <w:tc>
          <w:tcPr>
            <w:tcW w:w="7141" w:type="dxa"/>
            <w:tcBorders>
              <w:right w:val="single" w:sz="4" w:space="0" w:color="auto"/>
            </w:tcBorders>
            <w:shd w:val="clear" w:color="auto" w:fill="B8CCE4"/>
          </w:tcPr>
          <w:p w:rsidR="00113C3B" w:rsidRPr="00BB59B8" w:rsidRDefault="00113C3B" w:rsidP="00FC34CB">
            <w:pPr>
              <w:spacing w:line="240" w:lineRule="atLeast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B59B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ADI – SOYADI: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shd w:val="clear" w:color="auto" w:fill="B8CCE4"/>
          </w:tcPr>
          <w:p w:rsidR="00113C3B" w:rsidRPr="00BB59B8" w:rsidRDefault="00113C3B" w:rsidP="00FC34CB">
            <w:pPr>
              <w:spacing w:line="240" w:lineRule="atLeast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B59B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SINIFI – NO:</w:t>
            </w:r>
          </w:p>
        </w:tc>
      </w:tr>
    </w:tbl>
    <w:p w:rsidR="00113C3B" w:rsidRDefault="00113C3B" w:rsidP="005A6A43">
      <w:pPr>
        <w:spacing w:after="0" w:line="240" w:lineRule="auto"/>
      </w:pPr>
    </w:p>
    <w:p w:rsidR="00113C3B" w:rsidRPr="005A6A43" w:rsidRDefault="00113C3B" w:rsidP="005A6A43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1-</w:t>
      </w:r>
      <w:r w:rsidRPr="00130E7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Ayet,Sure.Meal,</w:t>
      </w:r>
      <w:r w:rsidRPr="00ED2ECE">
        <w:rPr>
          <w:rFonts w:ascii="Comic Sans MS" w:hAnsi="Comic Sans MS" w:cs="Comic Sans MS"/>
          <w:b/>
          <w:bCs/>
          <w:sz w:val="20"/>
          <w:szCs w:val="20"/>
        </w:rPr>
        <w:t>Hatim, Hafızlık, Tefsir, Cüz,  Sebeb-i nüzul kavramlarını açıklayınız?</w:t>
      </w:r>
      <w:r w:rsidRPr="005A6A43">
        <w:rPr>
          <w:b/>
          <w:bCs/>
        </w:rPr>
        <w:t xml:space="preserve"> </w:t>
      </w:r>
      <w:r w:rsidRPr="005A6A43">
        <w:rPr>
          <w:rFonts w:ascii="Comic Sans MS" w:hAnsi="Comic Sans MS" w:cs="Comic Sans MS"/>
          <w:b/>
          <w:bCs/>
          <w:sz w:val="20"/>
          <w:szCs w:val="20"/>
        </w:rPr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5A6A43">
        <w:rPr>
          <w:rFonts w:ascii="Comic Sans MS" w:hAnsi="Comic Sans MS" w:cs="Comic Sans MS"/>
          <w:b/>
          <w:bCs/>
          <w:sz w:val="20"/>
          <w:szCs w:val="20"/>
        </w:rPr>
        <w:t>0 Puan )</w:t>
      </w:r>
    </w:p>
    <w:p w:rsidR="00113C3B" w:rsidRPr="00BB246B" w:rsidRDefault="00113C3B" w:rsidP="007751C5">
      <w:pPr>
        <w:spacing w:after="0"/>
        <w:jc w:val="both"/>
        <w:rPr>
          <w:rFonts w:ascii="Candara" w:hAnsi="Candara" w:cs="Candara"/>
          <w:b/>
          <w:bCs/>
          <w:sz w:val="20"/>
          <w:szCs w:val="20"/>
        </w:rPr>
      </w:pPr>
      <w:r w:rsidRPr="00ED2ECE">
        <w:rPr>
          <w:rFonts w:ascii="Comic Sans MS" w:hAnsi="Comic Sans MS" w:cs="Comic Sans MS"/>
          <w:b/>
          <w:bCs/>
          <w:sz w:val="20"/>
          <w:szCs w:val="20"/>
        </w:rPr>
        <w:t xml:space="preserve">  </w:t>
      </w:r>
      <w:r w:rsidRPr="00CC496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113C3B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-Ayet:</w:t>
      </w:r>
    </w:p>
    <w:p w:rsidR="00113C3B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-Sure:</w:t>
      </w:r>
    </w:p>
    <w:p w:rsidR="00113C3B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-Meal</w:t>
      </w:r>
    </w:p>
    <w:p w:rsidR="00113C3B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Pr="00ED2ECE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ED2ECE">
        <w:rPr>
          <w:rFonts w:ascii="Comic Sans MS" w:hAnsi="Comic Sans MS" w:cs="Comic Sans MS"/>
          <w:b/>
          <w:bCs/>
          <w:sz w:val="20"/>
          <w:szCs w:val="20"/>
        </w:rPr>
        <w:t>Hatim:</w:t>
      </w:r>
    </w:p>
    <w:p w:rsidR="00113C3B" w:rsidRPr="00ED2ECE" w:rsidRDefault="00113C3B" w:rsidP="00BB246B">
      <w:pPr>
        <w:shd w:val="clear" w:color="auto" w:fill="FFFFFF"/>
        <w:spacing w:after="0" w:line="240" w:lineRule="auto"/>
        <w:ind w:left="180" w:right="22" w:firstLine="180"/>
        <w:rPr>
          <w:rFonts w:ascii="Comic Sans MS" w:hAnsi="Comic Sans MS" w:cs="Comic Sans MS"/>
          <w:sz w:val="20"/>
          <w:szCs w:val="20"/>
        </w:rPr>
      </w:pPr>
      <w:r w:rsidRPr="00ED2ECE">
        <w:rPr>
          <w:rFonts w:ascii="Comic Sans MS" w:hAnsi="Comic Sans MS" w:cs="Comic Sans MS"/>
          <w:sz w:val="20"/>
          <w:szCs w:val="20"/>
        </w:rPr>
        <w:t> </w:t>
      </w:r>
    </w:p>
    <w:p w:rsidR="00113C3B" w:rsidRPr="00ED2ECE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ED2ECE">
        <w:rPr>
          <w:rFonts w:ascii="Comic Sans MS" w:hAnsi="Comic Sans MS" w:cs="Comic Sans MS"/>
          <w:b/>
          <w:bCs/>
          <w:sz w:val="20"/>
          <w:szCs w:val="20"/>
        </w:rPr>
        <w:t>Hafızlık:</w:t>
      </w:r>
      <w:r w:rsidRPr="00ED2ECE">
        <w:rPr>
          <w:rFonts w:ascii="Comic Sans MS" w:hAnsi="Comic Sans MS" w:cs="Comic Sans MS"/>
          <w:sz w:val="20"/>
          <w:szCs w:val="20"/>
        </w:rPr>
        <w:t xml:space="preserve"> </w:t>
      </w:r>
    </w:p>
    <w:p w:rsidR="00113C3B" w:rsidRPr="00ED2ECE" w:rsidRDefault="00113C3B" w:rsidP="00BB246B">
      <w:pPr>
        <w:shd w:val="clear" w:color="auto" w:fill="FFFFFF"/>
        <w:spacing w:after="0" w:line="240" w:lineRule="auto"/>
        <w:ind w:left="180" w:right="22" w:firstLine="180"/>
        <w:rPr>
          <w:rFonts w:ascii="Comic Sans MS" w:hAnsi="Comic Sans MS" w:cs="Comic Sans MS"/>
          <w:sz w:val="20"/>
          <w:szCs w:val="20"/>
        </w:rPr>
      </w:pPr>
      <w:r w:rsidRPr="00ED2ECE">
        <w:rPr>
          <w:rFonts w:ascii="Comic Sans MS" w:hAnsi="Comic Sans MS" w:cs="Comic Sans MS"/>
          <w:sz w:val="20"/>
          <w:szCs w:val="20"/>
        </w:rPr>
        <w:t> </w:t>
      </w:r>
    </w:p>
    <w:p w:rsidR="00113C3B" w:rsidRPr="00ED2ECE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ED2ECE">
        <w:rPr>
          <w:rFonts w:ascii="Comic Sans MS" w:hAnsi="Comic Sans MS" w:cs="Comic Sans MS"/>
          <w:b/>
          <w:bCs/>
          <w:sz w:val="20"/>
          <w:szCs w:val="20"/>
        </w:rPr>
        <w:t>Tefsir:</w:t>
      </w:r>
      <w:r w:rsidRPr="00ED2ECE">
        <w:rPr>
          <w:rFonts w:ascii="Comic Sans MS" w:hAnsi="Comic Sans MS" w:cs="Comic Sans MS"/>
          <w:sz w:val="20"/>
          <w:szCs w:val="20"/>
        </w:rPr>
        <w:t xml:space="preserve"> </w:t>
      </w:r>
    </w:p>
    <w:p w:rsidR="00113C3B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Pr="00ED2ECE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ED2ECE">
        <w:rPr>
          <w:rFonts w:ascii="Comic Sans MS" w:hAnsi="Comic Sans MS" w:cs="Comic Sans MS"/>
          <w:b/>
          <w:bCs/>
          <w:sz w:val="20"/>
          <w:szCs w:val="20"/>
        </w:rPr>
        <w:t>Cüz:</w:t>
      </w:r>
      <w:r w:rsidRPr="00ED2ECE">
        <w:rPr>
          <w:rFonts w:ascii="Comic Sans MS" w:hAnsi="Comic Sans MS" w:cs="Comic Sans MS"/>
          <w:sz w:val="20"/>
          <w:szCs w:val="20"/>
        </w:rPr>
        <w:t xml:space="preserve"> </w:t>
      </w:r>
    </w:p>
    <w:p w:rsidR="00113C3B" w:rsidRPr="00ED2ECE" w:rsidRDefault="00113C3B" w:rsidP="00BB246B">
      <w:pPr>
        <w:shd w:val="clear" w:color="auto" w:fill="FFFFFF"/>
        <w:spacing w:after="0" w:line="240" w:lineRule="auto"/>
        <w:ind w:left="180" w:right="22" w:firstLine="180"/>
        <w:rPr>
          <w:rFonts w:ascii="Comic Sans MS" w:hAnsi="Comic Sans MS" w:cs="Comic Sans MS"/>
          <w:sz w:val="20"/>
          <w:szCs w:val="20"/>
        </w:rPr>
      </w:pPr>
      <w:r w:rsidRPr="00ED2ECE">
        <w:rPr>
          <w:rFonts w:ascii="Comic Sans MS" w:hAnsi="Comic Sans MS" w:cs="Comic Sans MS"/>
          <w:sz w:val="20"/>
          <w:szCs w:val="20"/>
        </w:rPr>
        <w:t> </w:t>
      </w:r>
    </w:p>
    <w:p w:rsidR="00113C3B" w:rsidRPr="00ED2ECE" w:rsidRDefault="00113C3B" w:rsidP="00BB246B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ED2ECE">
        <w:rPr>
          <w:rFonts w:ascii="Comic Sans MS" w:hAnsi="Comic Sans MS" w:cs="Comic Sans MS"/>
          <w:b/>
          <w:bCs/>
          <w:sz w:val="20"/>
          <w:szCs w:val="20"/>
        </w:rPr>
        <w:t>Sebeb-i nüzul:</w:t>
      </w:r>
      <w:r w:rsidRPr="00ED2ECE">
        <w:rPr>
          <w:rFonts w:ascii="Comic Sans MS" w:hAnsi="Comic Sans MS" w:cs="Comic Sans MS"/>
          <w:sz w:val="20"/>
          <w:szCs w:val="20"/>
        </w:rPr>
        <w:t xml:space="preserve"> </w:t>
      </w:r>
    </w:p>
    <w:p w:rsidR="00113C3B" w:rsidRPr="00CC4960" w:rsidRDefault="00113C3B" w:rsidP="007751C5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Pr="005A6A43" w:rsidRDefault="00113C3B" w:rsidP="00043AA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2-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Kuran-ı kerimin tarihini açıklayınız? </w:t>
      </w:r>
      <w:r w:rsidRPr="005A6A43">
        <w:rPr>
          <w:rFonts w:ascii="Comic Sans MS" w:hAnsi="Comic Sans MS" w:cs="Comic Sans MS"/>
          <w:b/>
          <w:bCs/>
          <w:sz w:val="20"/>
          <w:szCs w:val="20"/>
        </w:rPr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5A6A43">
        <w:rPr>
          <w:rFonts w:ascii="Comic Sans MS" w:hAnsi="Comic Sans MS" w:cs="Comic Sans MS"/>
          <w:b/>
          <w:bCs/>
          <w:sz w:val="20"/>
          <w:szCs w:val="20"/>
        </w:rPr>
        <w:t>0 Puan )</w:t>
      </w:r>
    </w:p>
    <w:p w:rsidR="00113C3B" w:rsidRPr="00CC4960" w:rsidRDefault="00113C3B" w:rsidP="007751C5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-</w:t>
      </w:r>
    </w:p>
    <w:p w:rsidR="00113C3B" w:rsidRPr="00CC4960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-</w:t>
      </w:r>
    </w:p>
    <w:p w:rsidR="00113C3B" w:rsidRPr="00CC4960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-</w:t>
      </w:r>
    </w:p>
    <w:p w:rsidR="00113C3B" w:rsidRPr="00CC4960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-</w:t>
      </w:r>
    </w:p>
    <w:p w:rsidR="00113C3B" w:rsidRPr="00CC4960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Pr="00CC4960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-</w:t>
      </w: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Pr="00347ED7" w:rsidRDefault="00113C3B" w:rsidP="00347ED7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CC4960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347ED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D2ECE">
        <w:rPr>
          <w:rFonts w:ascii="Comic Sans MS" w:hAnsi="Comic Sans MS" w:cs="Comic Sans MS"/>
          <w:b/>
          <w:bCs/>
          <w:sz w:val="20"/>
          <w:szCs w:val="20"/>
        </w:rPr>
        <w:t>Kur'an-ı Kerim'in Belli Başlı Konuları nelerdir?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347ED7">
        <w:rPr>
          <w:rFonts w:ascii="Comic Sans MS" w:hAnsi="Comic Sans MS" w:cs="Comic Sans MS"/>
          <w:b/>
          <w:bCs/>
          <w:sz w:val="20"/>
          <w:szCs w:val="20"/>
        </w:rPr>
        <w:t xml:space="preserve">Kısaca açıklayınız? </w:t>
      </w:r>
      <w:r w:rsidRPr="005A6A43">
        <w:rPr>
          <w:rFonts w:ascii="Comic Sans MS" w:hAnsi="Comic Sans MS" w:cs="Comic Sans MS"/>
          <w:b/>
          <w:bCs/>
          <w:sz w:val="20"/>
          <w:szCs w:val="20"/>
        </w:rPr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5A6A43">
        <w:rPr>
          <w:rFonts w:ascii="Comic Sans MS" w:hAnsi="Comic Sans MS" w:cs="Comic Sans MS"/>
          <w:b/>
          <w:bCs/>
          <w:sz w:val="20"/>
          <w:szCs w:val="20"/>
        </w:rPr>
        <w:t>0 Puan )</w:t>
      </w: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EF329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EF329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Pr="00A900A9" w:rsidRDefault="00113C3B" w:rsidP="00EF329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A900A9">
        <w:rPr>
          <w:rFonts w:ascii="Comic Sans MS" w:hAnsi="Comic Sans MS" w:cs="Comic Sans MS"/>
          <w:b/>
          <w:bCs/>
          <w:sz w:val="20"/>
          <w:szCs w:val="20"/>
        </w:rPr>
        <w:t xml:space="preserve"> – Aşağıdaki kavram haritasında boş bırakılan yerleri doldurunuz (20 Puan )</w:t>
      </w:r>
    </w:p>
    <w:p w:rsidR="00113C3B" w:rsidRDefault="00113C3B"/>
    <w:p w:rsidR="00113C3B" w:rsidRDefault="00113C3B">
      <w:r>
        <w:rPr>
          <w:noProof/>
          <w:lang w:eastAsia="tr-TR"/>
        </w:rPr>
        <w:pict>
          <v:roundrect id="Yuvarlatılmış Dikdörtgen 6" o:spid="_x0000_s1026" style="position:absolute;margin-left:171.4pt;margin-top:10.65pt;width:114.75pt;height:35.25pt;z-index:251649536;visibility:visible;v-text-anchor:middle" arcsize="10923f" strokecolor="#70ad47" strokeweight="1pt">
            <v:stroke joinstyle="miter"/>
            <v:textbox>
              <w:txbxContent>
                <w:p w:rsidR="00113C3B" w:rsidRDefault="00113C3B" w:rsidP="00D707D0">
                  <w:pPr>
                    <w:jc w:val="center"/>
                  </w:pPr>
                  <w:r>
                    <w:t>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27" style="position:absolute;margin-left:-13.85pt;margin-top:13.65pt;width:104.25pt;height:33pt;z-index:251658752;visibility:visible;v-text-anchor:middle" arcsize="10923f" strokecolor="#70ad47" strokeweight="1pt">
            <v:stroke joinstyle="miter"/>
            <v:textbox>
              <w:txbxContent>
                <w:p w:rsidR="00113C3B" w:rsidRDefault="00113C3B" w:rsidP="00F3176E">
                  <w:pPr>
                    <w:jc w:val="center"/>
                  </w:pPr>
                  <w:r>
                    <w:t>……………………………….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28" style="position:absolute;margin-left:362.65pt;margin-top:11.4pt;width:118.5pt;height:36pt;z-index:251652608;visibility:visible;v-text-anchor:middle" arcsize="10923f" strokecolor="#70ad47" strokeweight="1pt">
            <v:stroke joinstyle="miter"/>
            <v:textbox>
              <w:txbxContent>
                <w:p w:rsidR="00113C3B" w:rsidRDefault="00113C3B" w:rsidP="00F3176E">
                  <w:pPr>
                    <w:jc w:val="center"/>
                  </w:pPr>
                  <w:r>
                    <w:t>………………………..</w:t>
                  </w:r>
                </w:p>
              </w:txbxContent>
            </v:textbox>
          </v:roundrect>
        </w:pict>
      </w:r>
    </w:p>
    <w:p w:rsidR="00113C3B" w:rsidRDefault="00113C3B" w:rsidP="00D707D0">
      <w:pPr>
        <w:jc w:val="center"/>
      </w:pPr>
    </w:p>
    <w:p w:rsidR="00113C3B" w:rsidRDefault="00113C3B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9" type="#_x0000_t32" style="position:absolute;margin-left:34.9pt;margin-top:13.85pt;width:52.5pt;height:49.5pt;flip:x y;z-index:251657728;visibility:visible" strokecolor="#5b9bd5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8" o:spid="_x0000_s1030" type="#_x0000_t32" style="position:absolute;margin-left:330.4pt;margin-top:16.65pt;width:51pt;height:46.5pt;flip:y;z-index:251651584;visibility:visible" strokecolor="#5b9bd5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31" type="#_x0000_t32" style="position:absolute;margin-left:225.55pt;margin-top:6.9pt;width:3.6pt;height:57pt;flip:y;z-index:251648512;visibility:visible" strokecolor="#5b9bd5" strokeweight="2.25pt">
            <v:stroke endarrow="block" joinstyle="miter"/>
          </v:shape>
        </w:pict>
      </w:r>
    </w:p>
    <w:p w:rsidR="00113C3B" w:rsidRDefault="00113C3B"/>
    <w:p w:rsidR="00113C3B" w:rsidRDefault="00113C3B" w:rsidP="00D707D0">
      <w:pPr>
        <w:jc w:val="center"/>
      </w:pPr>
    </w:p>
    <w:p w:rsidR="00113C3B" w:rsidRDefault="00113C3B" w:rsidP="00D707D0">
      <w:pPr>
        <w:pStyle w:val="NoSpacing"/>
      </w:pPr>
      <w:r>
        <w:t xml:space="preserve">               </w:t>
      </w:r>
      <w:r>
        <w:tab/>
        <w:t>Ayetten Oluşur.</w:t>
      </w:r>
      <w:r>
        <w:tab/>
      </w:r>
      <w:r>
        <w:tab/>
        <w:t xml:space="preserve">    Cüzden oluşur.</w:t>
      </w:r>
      <w:r>
        <w:tab/>
        <w:t xml:space="preserve">  Tarihinde inmeye </w:t>
      </w:r>
    </w:p>
    <w:p w:rsidR="00113C3B" w:rsidRDefault="00113C3B" w:rsidP="00D707D0">
      <w:pPr>
        <w:pStyle w:val="NoSpacing"/>
        <w:ind w:left="3540" w:firstLine="708"/>
      </w:pPr>
      <w:r>
        <w:rPr>
          <w:noProof/>
          <w:lang w:eastAsia="tr-TR"/>
        </w:rPr>
        <w:pict>
          <v:line id="Düz Bağlayıcı 13" o:spid="_x0000_s1032" style="position:absolute;left:0;text-align:left;flip:x y;z-index:251656704;visibility:visible" from="109.9pt,2.7pt" to="170.65pt,38.7pt" strokecolor="#5b9bd5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33" style="position:absolute;left:0;text-align:left;flip:y;z-index:251650560;visibility:visible" from="265.9pt,13.05pt" to="291.4pt,33.3pt" strokecolor="#5b9bd5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34" style="position:absolute;left:0;text-align:left;flip:x;z-index:251647488;visibility:visible" from="223.9pt,2.55pt" to="223.9pt,29.55pt" strokecolor="#5b9bd5" strokeweight="2.25pt">
            <v:stroke joinstyle="miter"/>
          </v:line>
        </w:pict>
      </w:r>
      <w:r>
        <w:t xml:space="preserve">                                  Başladı.</w:t>
      </w:r>
    </w:p>
    <w:p w:rsidR="00113C3B" w:rsidRDefault="00113C3B" w:rsidP="00D707D0">
      <w:pPr>
        <w:jc w:val="center"/>
      </w:pPr>
      <w:r>
        <w:rPr>
          <w:noProof/>
          <w:lang w:eastAsia="tr-TR"/>
        </w:rPr>
        <w:pict>
          <v:roundrect id="Yuvarlatılmış Dikdörtgen 2" o:spid="_x0000_s1035" style="position:absolute;left:0;text-align:left;margin-left:171.4pt;margin-top:193.9pt;width:96pt;height:39pt;z-index:-251670016;visibility:visible;mso-position-horizontal-relative:margin;mso-position-vertical-relative:margin;v-text-anchor:bottom" arcsize="10923f" strokecolor="#70ad47" strokeweight="1pt">
            <v:stroke joinstyle="miter"/>
            <v:textbox>
              <w:txbxContent>
                <w:p w:rsidR="00113C3B" w:rsidRPr="003F1FC5" w:rsidRDefault="00113C3B" w:rsidP="003F1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F1FC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KURAN-I KERİM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noProof/>
          <w:lang w:eastAsia="tr-TR"/>
        </w:rPr>
        <w:pict>
          <v:roundrect id="Yuvarlatılmış Dikdörtgen 12" o:spid="_x0000_s1036" style="position:absolute;left:0;text-align:left;margin-left:439.15pt;margin-top:7.85pt;width:71.25pt;height:57.75pt;z-index:251655680;visibility:visible;v-text-anchor:middle" arcsize="10923f" strokecolor="#70ad47" strokeweight="1pt">
            <v:stroke joinstyle="miter"/>
            <v:textbox>
              <w:txbxContent>
                <w:p w:rsidR="00113C3B" w:rsidRDefault="00113C3B" w:rsidP="00F3176E">
                  <w:pPr>
                    <w:jc w:val="center"/>
                  </w:pPr>
                  <w:r>
                    <w:t>……………………………..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7" style="position:absolute;left:0;text-align:left;margin-left:-54.35pt;margin-top:14.1pt;width:1in;height:54.5pt;z-index:251661824;visibility:visible;v-text-anchor:middle" arcsize="10923f" strokecolor="#70ad47" strokeweight="1pt">
            <v:stroke joinstyle="miter"/>
            <v:textbox>
              <w:txbxContent>
                <w:p w:rsidR="00113C3B" w:rsidRDefault="00113C3B" w:rsidP="006F3449">
                  <w:pPr>
                    <w:jc w:val="center"/>
                  </w:pPr>
                  <w:r>
                    <w:t>……………………………….</w:t>
                  </w:r>
                </w:p>
              </w:txbxContent>
            </v:textbox>
          </v:roundrect>
        </w:pict>
      </w:r>
    </w:p>
    <w:p w:rsidR="00113C3B" w:rsidRPr="006F3449" w:rsidRDefault="00113C3B" w:rsidP="006F3449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3449">
        <w:t xml:space="preserve">Döneminde Kitap </w:t>
      </w:r>
    </w:p>
    <w:p w:rsidR="00113C3B" w:rsidRPr="006F3449" w:rsidRDefault="00113C3B" w:rsidP="006F3449">
      <w:pPr>
        <w:pStyle w:val="NoSpacing"/>
      </w:pPr>
      <w:r>
        <w:rPr>
          <w:noProof/>
          <w:lang w:eastAsia="tr-TR"/>
        </w:rPr>
        <w:pict>
          <v:line id="Düz Bağlayıcı 16" o:spid="_x0000_s1038" style="position:absolute;flip:x;z-index:251659776;visibility:visible" from="119.65pt,9.45pt" to="169.9pt,10.2pt" strokecolor="#5b9bd5" strokeweight="2.25pt">
            <v:stroke joinstyle="miter"/>
          </v:line>
        </w:pict>
      </w:r>
      <w:r>
        <w:rPr>
          <w:noProof/>
          <w:lang w:eastAsia="tr-TR"/>
        </w:rPr>
        <w:pict>
          <v:shape id="Düz Ok Bağlayıcısı 17" o:spid="_x0000_s1039" type="#_x0000_t32" style="position:absolute;margin-left:16.15pt;margin-top:8.7pt;width:42pt;height:1.5pt;flip:x y;z-index:251660800;visibility:visible" strokecolor="#5b9bd5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1" o:spid="_x0000_s1040" type="#_x0000_t32" style="position:absolute;margin-left:394.15pt;margin-top:2.65pt;width:43.5pt;height:3.6pt;flip:y;z-index:251654656;visibility:visible;mso-position-horizontal-relative:margin" strokecolor="#5b9bd5" strokeweight="2.2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line id="Düz Bağlayıcı 10" o:spid="_x0000_s1041" style="position:absolute;flip:y;z-index:251653632;visibility:visible" from="268.9pt,5.65pt" to="316.9pt,5.65pt" strokecolor="#5b9bd5" strokeweight="2.25pt">
            <v:stroke joinstyle="miter"/>
          </v:line>
        </w:pict>
      </w:r>
      <w:r w:rsidRPr="006F3449">
        <w:tab/>
      </w:r>
      <w:r>
        <w:t xml:space="preserve">            </w:t>
      </w:r>
      <w:r w:rsidRPr="006F3449">
        <w:t xml:space="preserve">Döneminde </w:t>
      </w:r>
    </w:p>
    <w:p w:rsidR="00113C3B" w:rsidRDefault="00113C3B" w:rsidP="006F3449">
      <w:pPr>
        <w:pStyle w:val="NoSpacing"/>
      </w:pPr>
      <w:r>
        <w:rPr>
          <w:noProof/>
          <w:lang w:eastAsia="tr-TR"/>
        </w:rPr>
        <w:pict>
          <v:line id="Düz Bağlayıcı 19" o:spid="_x0000_s1042" style="position:absolute;flip:x;z-index:251662848;visibility:visible" from="138.4pt,9.65pt" to="175.9pt,50.9pt" strokecolor="#5b9bd5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20" o:spid="_x0000_s1043" style="position:absolute;z-index:251663872;visibility:visible" from="265.15pt,7.4pt" to="304.15pt,51.65pt" strokecolor="#5b9bd5" strokeweight="2.25pt">
            <v:stroke joinstyle="miter"/>
          </v:line>
        </w:pict>
      </w:r>
      <w:r w:rsidRPr="006F3449">
        <w:t xml:space="preserve">                </w:t>
      </w:r>
      <w:r>
        <w:t xml:space="preserve">          Çoğaltılmıştır.</w:t>
      </w:r>
      <w:r>
        <w:tab/>
      </w:r>
      <w:r>
        <w:tab/>
        <w:t xml:space="preserve">               Haline getirilmiştir.</w:t>
      </w: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  <w:r>
        <w:t xml:space="preserve">                                       Mağarasında inmeye</w:t>
      </w:r>
      <w:r>
        <w:tab/>
      </w:r>
      <w:r>
        <w:tab/>
        <w:t xml:space="preserve">            Sureden oluşur.</w:t>
      </w:r>
    </w:p>
    <w:p w:rsidR="00113C3B" w:rsidRDefault="00113C3B" w:rsidP="006F3449">
      <w:pPr>
        <w:pStyle w:val="NoSpacing"/>
      </w:pPr>
      <w:r>
        <w:rPr>
          <w:noProof/>
          <w:lang w:eastAsia="tr-TR"/>
        </w:rPr>
        <w:pict>
          <v:roundrect id="Yuvarlatılmış Dikdörtgen 24" o:spid="_x0000_s1044" style="position:absolute;margin-left:313.9pt;margin-top:53.35pt;width:123pt;height:35.25pt;z-index:251667968;visibility:visible;v-text-anchor:middle" arcsize="10923f" strokecolor="#70ad47" strokeweight="1pt">
            <v:stroke joinstyle="miter"/>
            <v:textbox>
              <w:txbxContent>
                <w:p w:rsidR="00113C3B" w:rsidRDefault="00113C3B" w:rsidP="001272B7">
                  <w:pPr>
                    <w:jc w:val="center"/>
                  </w:pPr>
                  <w:r>
                    <w:t>……………………………..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3" o:spid="_x0000_s1045" type="#_x0000_t32" style="position:absolute;margin-left:321.4pt;margin-top:3.1pt;width:35.25pt;height:41.25pt;z-index:251666944;visibility:visible" strokecolor="#5b9bd5" strokeweight="2.2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22" o:spid="_x0000_s1046" style="position:absolute;margin-left:-21.35pt;margin-top:56.35pt;width:118.5pt;height:37.5pt;z-index:251665920;visibility:visible;v-text-anchor:middle" arcsize="10923f" strokecolor="#70ad47" strokeweight="1pt">
            <v:stroke joinstyle="miter"/>
            <v:textbox>
              <w:txbxContent>
                <w:p w:rsidR="00113C3B" w:rsidRDefault="00113C3B" w:rsidP="006F3449">
                  <w:pPr>
                    <w:jc w:val="center"/>
                  </w:pPr>
                  <w:r>
                    <w:t>…………………………..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1" o:spid="_x0000_s1047" type="#_x0000_t32" style="position:absolute;margin-left:70.15pt;margin-top:13.6pt;width:36pt;height:35.25pt;flip:x;z-index:251664896;visibility:visible" strokecolor="#5b9bd5" strokeweight="2.25pt">
            <v:stroke endarrow="block" joinstyle="miter"/>
          </v:shape>
        </w:pict>
      </w:r>
      <w:r>
        <w:tab/>
      </w:r>
      <w:r>
        <w:tab/>
        <w:t xml:space="preserve">           Başlamıştır.</w:t>
      </w: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Default="00113C3B" w:rsidP="006F3449">
      <w:pPr>
        <w:pStyle w:val="NoSpacing"/>
      </w:pPr>
    </w:p>
    <w:p w:rsidR="00113C3B" w:rsidRPr="00A900A9" w:rsidRDefault="00113C3B" w:rsidP="00C15FE0">
      <w:pPr>
        <w:shd w:val="clear" w:color="auto" w:fill="FFFFFF"/>
        <w:spacing w:after="0" w:line="240" w:lineRule="auto"/>
        <w:ind w:right="22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A900A9"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 w:rsidRPr="00ED2ECE">
        <w:rPr>
          <w:rFonts w:ascii="Comic Sans MS" w:hAnsi="Comic Sans MS" w:cs="Comic Sans MS"/>
          <w:b/>
          <w:bCs/>
          <w:sz w:val="20"/>
          <w:szCs w:val="20"/>
        </w:rPr>
        <w:t>Kültürümüzde Kur'an'ın Yeri ve Önemi Açıklayınız?</w:t>
      </w:r>
      <w:r w:rsidRPr="00A900A9">
        <w:rPr>
          <w:rFonts w:ascii="Comic Sans MS" w:hAnsi="Comic Sans MS" w:cs="Comic Sans MS"/>
          <w:b/>
          <w:bCs/>
          <w:sz w:val="20"/>
          <w:szCs w:val="20"/>
        </w:rPr>
        <w:t xml:space="preserve"> ( 10 Puan )</w:t>
      </w:r>
    </w:p>
    <w:p w:rsidR="00113C3B" w:rsidRPr="00B6720F" w:rsidRDefault="00113C3B" w:rsidP="00EF329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DD5BF5">
      <w:pPr>
        <w:pStyle w:val="NoSpacing"/>
        <w:jc w:val="right"/>
      </w:pPr>
    </w:p>
    <w:p w:rsidR="00113C3B" w:rsidRPr="003F1FC5" w:rsidRDefault="00113C3B" w:rsidP="003F1FC5"/>
    <w:p w:rsidR="00113C3B" w:rsidRDefault="00113C3B" w:rsidP="003F1FC5">
      <w:pPr>
        <w:rPr>
          <w:rFonts w:ascii="Monotype Corsiva" w:hAnsi="Monotype Corsiva" w:cs="Monotype Corsiva"/>
          <w:b/>
          <w:bCs/>
          <w:i/>
          <w:iCs/>
          <w:sz w:val="28"/>
          <w:szCs w:val="28"/>
        </w:rPr>
      </w:pPr>
      <w:r>
        <w:rPr>
          <w:rFonts w:ascii="Monotype Corsiva" w:hAnsi="Monotype Corsiva" w:cs="Monotype Corsiva"/>
          <w:b/>
          <w:bCs/>
          <w:i/>
          <w:iCs/>
          <w:sz w:val="28"/>
          <w:szCs w:val="28"/>
        </w:rPr>
        <w:t xml:space="preserve">      </w:t>
      </w:r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</w:p>
    <w:p w:rsidR="00113C3B" w:rsidRDefault="00113C3B" w:rsidP="003F1FC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113C3B" w:rsidRDefault="00113C3B" w:rsidP="003F1FC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113C3B" w:rsidRDefault="00113C3B" w:rsidP="003F1FC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Default="00113C3B" w:rsidP="003F1FC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13C3B" w:rsidRPr="005E715C" w:rsidRDefault="00113C3B" w:rsidP="005E71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48" type="#_x0000_t80" style="position:absolute;margin-left:-54.35pt;margin-top:26.75pt;width:543.75pt;height:75.75pt;rotation:180;z-index:251668992" strokecolor="#666" strokeweight="1pt">
            <v:fill color2="#999" focusposition="1" focussize="" focus="100%" type="gradient"/>
            <v:shadow on="t" color="#7f7f7f" opacity=".5" offset="-6pt,-6pt"/>
            <v:textbox style="mso-next-textbox:#_x0000_s1048">
              <w:txbxContent>
                <w:p w:rsidR="00113C3B" w:rsidRDefault="00113C3B" w:rsidP="004C0855">
                  <w:pPr>
                    <w:pStyle w:val="Footer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03B1D">
                    <w:rPr>
                      <w:rFonts w:ascii="Comic Sans MS" w:hAnsi="Comic Sans MS" w:cs="Comic Sans MS"/>
                      <w:b/>
                      <w:bCs/>
                    </w:rPr>
                    <w:t>BAŞARILAR DİLERİZ</w:t>
                  </w:r>
                </w:p>
                <w:p w:rsidR="00113C3B" w:rsidRDefault="00113C3B" w:rsidP="004C0855">
                  <w:pPr>
                    <w:pStyle w:val="Footer"/>
                    <w:jc w:val="center"/>
                    <w:rPr>
                      <w:rFonts w:ascii="Bradley Hand ITC" w:hAnsi="Bradley Hand ITC" w:cs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 w:cs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113C3B" w:rsidRPr="00203B1D" w:rsidRDefault="00113C3B" w:rsidP="005E715C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xbxContent>
            </v:textbox>
          </v:shape>
        </w:pic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Mahmut BORA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Şeyda GÜLERTAŞ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DKAB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>Öğr</w:t>
      </w:r>
      <w:r>
        <w:rPr>
          <w:rFonts w:ascii="Comic Sans MS" w:hAnsi="Comic Sans MS" w:cs="Comic Sans MS"/>
          <w:b/>
          <w:bCs/>
          <w:sz w:val="20"/>
          <w:szCs w:val="20"/>
        </w:rPr>
        <w:t>etmeni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DKAB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>Öğr</w:t>
      </w:r>
      <w:r>
        <w:rPr>
          <w:rFonts w:ascii="Comic Sans MS" w:hAnsi="Comic Sans MS" w:cs="Comic Sans MS"/>
          <w:b/>
          <w:bCs/>
          <w:sz w:val="20"/>
          <w:szCs w:val="20"/>
        </w:rPr>
        <w:t>etmeni</w:t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  <w:t xml:space="preserve">       </w:t>
      </w:r>
      <w:r>
        <w:rPr>
          <w:rFonts w:ascii="Monotype Corsiva" w:hAnsi="Monotype Corsiva" w:cs="Monotype Corsiva"/>
          <w:b/>
          <w:bCs/>
          <w:i/>
          <w:iCs/>
          <w:sz w:val="28"/>
          <w:szCs w:val="28"/>
        </w:rPr>
        <w:t xml:space="preserve">                                                         </w:t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  <w:t xml:space="preserve">    </w:t>
      </w:r>
    </w:p>
    <w:sectPr w:rsidR="00113C3B" w:rsidRPr="005E715C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C3B" w:rsidRDefault="00113C3B" w:rsidP="00EF3295">
      <w:pPr>
        <w:spacing w:after="0" w:line="240" w:lineRule="auto"/>
      </w:pPr>
      <w:r>
        <w:separator/>
      </w:r>
    </w:p>
  </w:endnote>
  <w:endnote w:type="continuationSeparator" w:id="0">
    <w:p w:rsidR="00113C3B" w:rsidRDefault="00113C3B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3B" w:rsidRDefault="00113C3B" w:rsidP="00DD5BF5">
    <w:pPr>
      <w:pStyle w:val="Footer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C3B" w:rsidRDefault="00113C3B" w:rsidP="00EF3295">
      <w:pPr>
        <w:spacing w:after="0" w:line="240" w:lineRule="auto"/>
      </w:pPr>
      <w:r>
        <w:separator/>
      </w:r>
    </w:p>
  </w:footnote>
  <w:footnote w:type="continuationSeparator" w:id="0">
    <w:p w:rsidR="00113C3B" w:rsidRDefault="00113C3B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3B" w:rsidRPr="00EF3295" w:rsidRDefault="00113C3B" w:rsidP="00EF3295">
    <w:pPr>
      <w:pStyle w:val="Header"/>
      <w:jc w:val="center"/>
      <w:rPr>
        <w:sz w:val="56"/>
        <w:szCs w:val="56"/>
      </w:rPr>
    </w:pPr>
  </w:p>
  <w:p w:rsidR="00113C3B" w:rsidRDefault="00113C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3B" w:rsidRPr="00DD5BF5" w:rsidRDefault="00113C3B" w:rsidP="00DD5BF5">
    <w:pPr>
      <w:pStyle w:val="Header"/>
      <w:jc w:val="center"/>
      <w:rPr>
        <w:sz w:val="44"/>
        <w:szCs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18C"/>
    <w:rsid w:val="00043AA2"/>
    <w:rsid w:val="000452F5"/>
    <w:rsid w:val="000D2B97"/>
    <w:rsid w:val="000D7CAC"/>
    <w:rsid w:val="00113C3B"/>
    <w:rsid w:val="00123E70"/>
    <w:rsid w:val="001272B7"/>
    <w:rsid w:val="00130E77"/>
    <w:rsid w:val="001751D5"/>
    <w:rsid w:val="00175D37"/>
    <w:rsid w:val="001D065E"/>
    <w:rsid w:val="00203B1D"/>
    <w:rsid w:val="0021173E"/>
    <w:rsid w:val="002943FF"/>
    <w:rsid w:val="002F2240"/>
    <w:rsid w:val="003320F0"/>
    <w:rsid w:val="00347ED7"/>
    <w:rsid w:val="003922E0"/>
    <w:rsid w:val="003F1FC5"/>
    <w:rsid w:val="00414A5A"/>
    <w:rsid w:val="004C0855"/>
    <w:rsid w:val="00577E36"/>
    <w:rsid w:val="005A1EBC"/>
    <w:rsid w:val="005A6A43"/>
    <w:rsid w:val="005E6F34"/>
    <w:rsid w:val="005E715C"/>
    <w:rsid w:val="00694DF7"/>
    <w:rsid w:val="006F3449"/>
    <w:rsid w:val="00755872"/>
    <w:rsid w:val="007751C5"/>
    <w:rsid w:val="007D4881"/>
    <w:rsid w:val="00814365"/>
    <w:rsid w:val="008D44FD"/>
    <w:rsid w:val="00923AF3"/>
    <w:rsid w:val="009D129E"/>
    <w:rsid w:val="00A01350"/>
    <w:rsid w:val="00A31141"/>
    <w:rsid w:val="00A5718C"/>
    <w:rsid w:val="00A900A9"/>
    <w:rsid w:val="00A95DBC"/>
    <w:rsid w:val="00B6720F"/>
    <w:rsid w:val="00BB246B"/>
    <w:rsid w:val="00BB2C14"/>
    <w:rsid w:val="00BB59B8"/>
    <w:rsid w:val="00BC50D1"/>
    <w:rsid w:val="00C15FE0"/>
    <w:rsid w:val="00CC4960"/>
    <w:rsid w:val="00D210CA"/>
    <w:rsid w:val="00D707D0"/>
    <w:rsid w:val="00DC24D0"/>
    <w:rsid w:val="00DD5BF5"/>
    <w:rsid w:val="00E420ED"/>
    <w:rsid w:val="00E957D0"/>
    <w:rsid w:val="00ED0531"/>
    <w:rsid w:val="00ED2ECE"/>
    <w:rsid w:val="00EF15E1"/>
    <w:rsid w:val="00EF242A"/>
    <w:rsid w:val="00EF3295"/>
    <w:rsid w:val="00F17D6E"/>
    <w:rsid w:val="00F3176E"/>
    <w:rsid w:val="00FB597D"/>
    <w:rsid w:val="00FC34CB"/>
    <w:rsid w:val="00FD0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3E7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uiPriority w:val="99"/>
    <w:rsid w:val="00123E70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23E70"/>
    <w:pPr>
      <w:ind w:left="720"/>
    </w:pPr>
  </w:style>
  <w:style w:type="paragraph" w:styleId="NoSpacing">
    <w:name w:val="No Spacing"/>
    <w:uiPriority w:val="99"/>
    <w:qFormat/>
    <w:rsid w:val="00D707D0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3295"/>
  </w:style>
  <w:style w:type="paragraph" w:styleId="Footer">
    <w:name w:val="footer"/>
    <w:basedOn w:val="Normal"/>
    <w:link w:val="FooterChar"/>
    <w:uiPriority w:val="99"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3295"/>
  </w:style>
  <w:style w:type="paragraph" w:styleId="BalloonText">
    <w:name w:val="Balloon Text"/>
    <w:basedOn w:val="Normal"/>
    <w:link w:val="BalloonTextChar"/>
    <w:uiPriority w:val="99"/>
    <w:semiHidden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06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D04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221</Words>
  <Characters>1265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Tanisaile</dc:creator>
  <cp:keywords/>
  <dc:description/>
  <cp:lastModifiedBy>edanur</cp:lastModifiedBy>
  <cp:revision>28</cp:revision>
  <dcterms:created xsi:type="dcterms:W3CDTF">2015-03-12T09:16:00Z</dcterms:created>
  <dcterms:modified xsi:type="dcterms:W3CDTF">2015-03-23T14:32:00Z</dcterms:modified>
</cp:coreProperties>
</file>