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46"/>
        <w:tblW w:w="10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94"/>
        <w:gridCol w:w="2713"/>
        <w:gridCol w:w="4181"/>
      </w:tblGrid>
      <w:tr w:rsidR="001D2FCD" w:rsidRPr="00623205" w:rsidTr="008043AB">
        <w:trPr>
          <w:trHeight w:val="841"/>
        </w:trPr>
        <w:tc>
          <w:tcPr>
            <w:tcW w:w="3794" w:type="dxa"/>
          </w:tcPr>
          <w:p w:rsidR="001D2FCD" w:rsidRPr="00623205" w:rsidRDefault="001D2FCD" w:rsidP="00B734C8">
            <w:pPr>
              <w:jc w:val="both"/>
              <w:rPr>
                <w:sz w:val="20"/>
                <w:szCs w:val="20"/>
              </w:rPr>
            </w:pPr>
            <w:r w:rsidRPr="00623205">
              <w:rPr>
                <w:sz w:val="20"/>
                <w:szCs w:val="20"/>
              </w:rPr>
              <w:t>ADI SOYADI:</w:t>
            </w:r>
          </w:p>
          <w:p w:rsidR="001D2FCD" w:rsidRPr="00623205" w:rsidRDefault="001D2FCD" w:rsidP="00B734C8">
            <w:pPr>
              <w:jc w:val="both"/>
              <w:rPr>
                <w:sz w:val="20"/>
                <w:szCs w:val="20"/>
              </w:rPr>
            </w:pPr>
            <w:r w:rsidRPr="00623205">
              <w:rPr>
                <w:sz w:val="20"/>
                <w:szCs w:val="20"/>
              </w:rPr>
              <w:t>SINIFI NO:</w:t>
            </w:r>
            <w:r>
              <w:rPr>
                <w:sz w:val="20"/>
                <w:szCs w:val="20"/>
              </w:rPr>
              <w:t xml:space="preserve"> </w:t>
            </w:r>
            <w:hyperlink r:id="rId7" w:history="1">
              <w:r>
                <w:rPr>
                  <w:rStyle w:val="Hyperlink"/>
                  <w:rFonts w:ascii="Arial Narrow" w:hAnsi="Arial Narrow"/>
                  <w:b/>
                  <w:sz w:val="20"/>
                  <w:szCs w:val="20"/>
                </w:rPr>
                <w:t>http://www.sorubak.com</w:t>
              </w:r>
            </w:hyperlink>
          </w:p>
        </w:tc>
        <w:tc>
          <w:tcPr>
            <w:tcW w:w="2713" w:type="dxa"/>
          </w:tcPr>
          <w:p w:rsidR="001D2FCD" w:rsidRPr="00623205" w:rsidRDefault="001D2FCD" w:rsidP="00B734C8">
            <w:pPr>
              <w:jc w:val="both"/>
              <w:rPr>
                <w:sz w:val="28"/>
                <w:szCs w:val="28"/>
              </w:rPr>
            </w:pPr>
            <w:r w:rsidRPr="00623205">
              <w:rPr>
                <w:sz w:val="28"/>
                <w:szCs w:val="28"/>
              </w:rPr>
              <w:t xml:space="preserve">          9.</w:t>
            </w:r>
            <w:r w:rsidRPr="004C7CD5">
              <w:rPr>
                <w:rFonts w:ascii="Bradley Hand ITC" w:hAnsi="Bradley Hand ITC"/>
                <w:sz w:val="28"/>
                <w:szCs w:val="28"/>
              </w:rPr>
              <w:t xml:space="preserve">SINIFLAR </w:t>
            </w:r>
          </w:p>
        </w:tc>
        <w:tc>
          <w:tcPr>
            <w:tcW w:w="4181" w:type="dxa"/>
          </w:tcPr>
          <w:p w:rsidR="001D2FCD" w:rsidRPr="00623205" w:rsidRDefault="001D2FCD" w:rsidP="00B734C8">
            <w:pPr>
              <w:jc w:val="both"/>
              <w:rPr>
                <w:sz w:val="20"/>
                <w:szCs w:val="20"/>
              </w:rPr>
            </w:pPr>
            <w:r w:rsidRPr="00623205">
              <w:rPr>
                <w:sz w:val="20"/>
                <w:szCs w:val="20"/>
              </w:rPr>
              <w:t>ALDIĞI NOT:</w:t>
            </w:r>
          </w:p>
          <w:p w:rsidR="001D2FCD" w:rsidRPr="004C7CD5" w:rsidRDefault="001D2FCD" w:rsidP="00B734C8">
            <w:pPr>
              <w:jc w:val="both"/>
              <w:rPr>
                <w:rFonts w:ascii="Bradley Hand ITC" w:hAnsi="Bradley Hand ITC"/>
                <w:b/>
                <w:sz w:val="20"/>
                <w:szCs w:val="20"/>
              </w:rPr>
            </w:pPr>
            <w:r w:rsidRPr="004C7CD5">
              <w:rPr>
                <w:rFonts w:ascii="Bradley Hand ITC" w:hAnsi="Bradley Hand ITC"/>
                <w:b/>
                <w:sz w:val="20"/>
                <w:szCs w:val="20"/>
              </w:rPr>
              <w:t>BA</w:t>
            </w:r>
            <w:r w:rsidRPr="004C7CD5">
              <w:rPr>
                <w:b/>
                <w:sz w:val="20"/>
                <w:szCs w:val="20"/>
              </w:rPr>
              <w:t>Ş</w:t>
            </w:r>
            <w:r w:rsidRPr="004C7CD5">
              <w:rPr>
                <w:rFonts w:ascii="Bradley Hand ITC" w:hAnsi="Bradley Hand ITC"/>
                <w:b/>
                <w:sz w:val="20"/>
                <w:szCs w:val="20"/>
              </w:rPr>
              <w:t>ARILAR D</w:t>
            </w:r>
            <w:r w:rsidRPr="004C7CD5">
              <w:rPr>
                <w:b/>
                <w:sz w:val="20"/>
                <w:szCs w:val="20"/>
              </w:rPr>
              <w:t>İ</w:t>
            </w:r>
            <w:r w:rsidRPr="004C7CD5">
              <w:rPr>
                <w:rFonts w:ascii="Bradley Hand ITC" w:hAnsi="Bradley Hand ITC"/>
                <w:b/>
                <w:sz w:val="20"/>
                <w:szCs w:val="20"/>
              </w:rPr>
              <w:t>LER</w:t>
            </w:r>
            <w:r w:rsidRPr="004C7CD5">
              <w:rPr>
                <w:b/>
                <w:sz w:val="20"/>
                <w:szCs w:val="20"/>
              </w:rPr>
              <w:t>İ</w:t>
            </w:r>
            <w:r w:rsidRPr="004C7CD5">
              <w:rPr>
                <w:rFonts w:ascii="Bradley Hand ITC" w:hAnsi="Bradley Hand ITC"/>
                <w:b/>
                <w:sz w:val="20"/>
                <w:szCs w:val="20"/>
              </w:rPr>
              <w:t>Z</w:t>
            </w:r>
          </w:p>
        </w:tc>
      </w:tr>
    </w:tbl>
    <w:p w:rsidR="001D2FCD" w:rsidRDefault="001D2FCD" w:rsidP="00B734C8">
      <w:pPr>
        <w:jc w:val="both"/>
        <w:sectPr w:rsidR="001D2FCD" w:rsidSect="009B04D7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279.75pt;margin-top:45.15pt;width:185.25pt;height:105.75pt;z-index:-251672576;visibility:visible;mso-position-horizontal-relative:text;mso-position-vertical-relative:text" wrapcoords="-87 0 -87 21447 21600 21447 21600 0 -87 0">
            <v:imagedata r:id="rId8" o:title=""/>
            <w10:wrap type="tight"/>
          </v:shape>
        </w:pict>
      </w:r>
    </w:p>
    <w:p w:rsidR="001D2FCD" w:rsidRPr="004C7CD5" w:rsidRDefault="001D2FCD" w:rsidP="00B734C8">
      <w:pPr>
        <w:jc w:val="both"/>
        <w:rPr>
          <w:rFonts w:ascii="Times New Roman" w:hAnsi="Times New Roman"/>
          <w:b/>
          <w:sz w:val="16"/>
          <w:szCs w:val="16"/>
        </w:rPr>
      </w:pPr>
      <w:r w:rsidRPr="004C7CD5">
        <w:rPr>
          <w:b/>
        </w:rPr>
        <w:t>S-1</w:t>
      </w:r>
      <w:r w:rsidRPr="004C7CD5">
        <w:rPr>
          <w:rFonts w:ascii="Times New Roman" w:hAnsi="Times New Roman"/>
          <w:b/>
          <w:sz w:val="18"/>
          <w:szCs w:val="18"/>
        </w:rPr>
        <w:t>)</w:t>
      </w:r>
      <w:r w:rsidRPr="00EF108F">
        <w:rPr>
          <w:rFonts w:ascii="Times New Roman" w:hAnsi="Times New Roman"/>
          <w:sz w:val="18"/>
          <w:szCs w:val="18"/>
        </w:rPr>
        <w:t xml:space="preserve"> </w:t>
      </w:r>
      <w:r w:rsidRPr="004C7CD5">
        <w:rPr>
          <w:rFonts w:ascii="Times New Roman" w:hAnsi="Times New Roman"/>
          <w:sz w:val="16"/>
          <w:szCs w:val="16"/>
        </w:rPr>
        <w:t>Tabloda belirtilen doğal ortamları inceleyen coğrafya dallarını yazarak ,bu ortamları inceleyen  diğer bilimlere birer örnek yazınız</w:t>
      </w:r>
      <w:r w:rsidRPr="004C7CD5">
        <w:rPr>
          <w:rFonts w:ascii="Times New Roman" w:hAnsi="Times New Roman"/>
          <w:b/>
          <w:sz w:val="16"/>
          <w:szCs w:val="16"/>
        </w:rPr>
        <w:t>.(8P)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24"/>
        <w:gridCol w:w="1624"/>
        <w:gridCol w:w="1624"/>
      </w:tblGrid>
      <w:tr w:rsidR="001D2FCD" w:rsidRPr="00EF108F" w:rsidTr="003D6FC0">
        <w:trPr>
          <w:trHeight w:val="372"/>
        </w:trPr>
        <w:tc>
          <w:tcPr>
            <w:tcW w:w="1624" w:type="dxa"/>
          </w:tcPr>
          <w:p w:rsidR="001D2FCD" w:rsidRPr="003D6FC0" w:rsidRDefault="001D2FCD" w:rsidP="003D6FC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D6FC0">
              <w:rPr>
                <w:rFonts w:ascii="Times New Roman" w:hAnsi="Times New Roman"/>
                <w:sz w:val="18"/>
                <w:szCs w:val="18"/>
              </w:rPr>
              <w:t>Coğrafya dalı</w:t>
            </w:r>
          </w:p>
        </w:tc>
        <w:tc>
          <w:tcPr>
            <w:tcW w:w="1624" w:type="dxa"/>
          </w:tcPr>
          <w:p w:rsidR="001D2FCD" w:rsidRPr="003D6FC0" w:rsidRDefault="001D2FCD" w:rsidP="003D6FC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D6FC0">
              <w:rPr>
                <w:rFonts w:ascii="Times New Roman" w:hAnsi="Times New Roman"/>
                <w:sz w:val="18"/>
                <w:szCs w:val="18"/>
              </w:rPr>
              <w:t>Doğal ortam</w:t>
            </w:r>
          </w:p>
        </w:tc>
        <w:tc>
          <w:tcPr>
            <w:tcW w:w="1624" w:type="dxa"/>
          </w:tcPr>
          <w:p w:rsidR="001D2FCD" w:rsidRPr="003D6FC0" w:rsidRDefault="001D2FCD" w:rsidP="003D6FC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D6FC0">
              <w:rPr>
                <w:rFonts w:ascii="Times New Roman" w:hAnsi="Times New Roman"/>
                <w:sz w:val="18"/>
                <w:szCs w:val="18"/>
              </w:rPr>
              <w:t>Diğer bilimler</w:t>
            </w:r>
          </w:p>
        </w:tc>
      </w:tr>
      <w:tr w:rsidR="001D2FCD" w:rsidRPr="00EF108F" w:rsidTr="003D6FC0">
        <w:trPr>
          <w:trHeight w:val="372"/>
        </w:trPr>
        <w:tc>
          <w:tcPr>
            <w:tcW w:w="1624" w:type="dxa"/>
          </w:tcPr>
          <w:p w:rsidR="001D2FCD" w:rsidRPr="003D6FC0" w:rsidRDefault="001D2FCD" w:rsidP="003D6FC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4" w:type="dxa"/>
          </w:tcPr>
          <w:p w:rsidR="001D2FCD" w:rsidRPr="003D6FC0" w:rsidRDefault="001D2FCD" w:rsidP="003D6FC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D6FC0">
              <w:rPr>
                <w:rFonts w:ascii="Times New Roman" w:hAnsi="Times New Roman"/>
                <w:sz w:val="18"/>
                <w:szCs w:val="18"/>
              </w:rPr>
              <w:t>litosfer</w:t>
            </w:r>
          </w:p>
        </w:tc>
        <w:tc>
          <w:tcPr>
            <w:tcW w:w="1624" w:type="dxa"/>
          </w:tcPr>
          <w:p w:rsidR="001D2FCD" w:rsidRPr="003D6FC0" w:rsidRDefault="001D2FCD" w:rsidP="003D6FC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FCD" w:rsidRPr="00EF108F" w:rsidTr="003D6FC0">
        <w:trPr>
          <w:trHeight w:val="372"/>
        </w:trPr>
        <w:tc>
          <w:tcPr>
            <w:tcW w:w="1624" w:type="dxa"/>
          </w:tcPr>
          <w:p w:rsidR="001D2FCD" w:rsidRPr="003D6FC0" w:rsidRDefault="001D2FCD" w:rsidP="003D6FC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4" w:type="dxa"/>
          </w:tcPr>
          <w:p w:rsidR="001D2FCD" w:rsidRPr="003D6FC0" w:rsidRDefault="001D2FCD" w:rsidP="003D6FC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D6FC0">
              <w:rPr>
                <w:rFonts w:ascii="Times New Roman" w:hAnsi="Times New Roman"/>
                <w:sz w:val="18"/>
                <w:szCs w:val="18"/>
              </w:rPr>
              <w:t>atmosfer</w:t>
            </w:r>
          </w:p>
        </w:tc>
        <w:tc>
          <w:tcPr>
            <w:tcW w:w="1624" w:type="dxa"/>
          </w:tcPr>
          <w:p w:rsidR="001D2FCD" w:rsidRPr="003D6FC0" w:rsidRDefault="001D2FCD" w:rsidP="003D6FC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FCD" w:rsidRPr="00EF108F" w:rsidTr="003D6FC0">
        <w:trPr>
          <w:trHeight w:val="372"/>
        </w:trPr>
        <w:tc>
          <w:tcPr>
            <w:tcW w:w="1624" w:type="dxa"/>
          </w:tcPr>
          <w:p w:rsidR="001D2FCD" w:rsidRPr="003D6FC0" w:rsidRDefault="001D2FCD" w:rsidP="003D6FC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4" w:type="dxa"/>
          </w:tcPr>
          <w:p w:rsidR="001D2FCD" w:rsidRPr="003D6FC0" w:rsidRDefault="001D2FCD" w:rsidP="003D6FC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D6FC0">
              <w:rPr>
                <w:rFonts w:ascii="Times New Roman" w:hAnsi="Times New Roman"/>
                <w:sz w:val="18"/>
                <w:szCs w:val="18"/>
              </w:rPr>
              <w:t>hidrosfer</w:t>
            </w:r>
          </w:p>
        </w:tc>
        <w:tc>
          <w:tcPr>
            <w:tcW w:w="1624" w:type="dxa"/>
          </w:tcPr>
          <w:p w:rsidR="001D2FCD" w:rsidRPr="003D6FC0" w:rsidRDefault="001D2FCD" w:rsidP="003D6FC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D2FCD" w:rsidRPr="00EF108F" w:rsidTr="003D6FC0">
        <w:trPr>
          <w:trHeight w:val="383"/>
        </w:trPr>
        <w:tc>
          <w:tcPr>
            <w:tcW w:w="1624" w:type="dxa"/>
          </w:tcPr>
          <w:p w:rsidR="001D2FCD" w:rsidRPr="003D6FC0" w:rsidRDefault="001D2FCD" w:rsidP="003D6FC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4" w:type="dxa"/>
          </w:tcPr>
          <w:p w:rsidR="001D2FCD" w:rsidRPr="003D6FC0" w:rsidRDefault="001D2FCD" w:rsidP="003D6FC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D6FC0">
              <w:rPr>
                <w:rFonts w:ascii="Times New Roman" w:hAnsi="Times New Roman"/>
                <w:sz w:val="18"/>
                <w:szCs w:val="18"/>
              </w:rPr>
              <w:t>biyosfer</w:t>
            </w:r>
          </w:p>
        </w:tc>
        <w:tc>
          <w:tcPr>
            <w:tcW w:w="1624" w:type="dxa"/>
          </w:tcPr>
          <w:p w:rsidR="001D2FCD" w:rsidRPr="003D6FC0" w:rsidRDefault="001D2FCD" w:rsidP="003D6FC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D2FCD" w:rsidRDefault="001D2FCD" w:rsidP="00B734C8">
      <w:pPr>
        <w:pStyle w:val="NoSpacing"/>
        <w:jc w:val="both"/>
        <w:rPr>
          <w:rFonts w:ascii="Times New Roman" w:hAnsi="Times New Roman"/>
          <w:b/>
          <w:sz w:val="18"/>
          <w:szCs w:val="18"/>
        </w:rPr>
      </w:pPr>
    </w:p>
    <w:p w:rsidR="001D2FCD" w:rsidRPr="00EF108F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D03338">
        <w:rPr>
          <w:rFonts w:ascii="Times New Roman" w:hAnsi="Times New Roman"/>
          <w:b/>
          <w:sz w:val="18"/>
          <w:szCs w:val="18"/>
        </w:rPr>
        <w:t>S-2)</w:t>
      </w:r>
      <w:r w:rsidRPr="00EF108F">
        <w:rPr>
          <w:rFonts w:ascii="Times New Roman" w:hAnsi="Times New Roman"/>
          <w:sz w:val="18"/>
          <w:szCs w:val="18"/>
        </w:rPr>
        <w:t xml:space="preserve"> I-2000 yılı nüfus sayımlarına göre Akdeniz Bölgesinin </w:t>
      </w:r>
    </w:p>
    <w:p w:rsidR="001D2FCD" w:rsidRPr="00EF108F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    Nüfusu 12 milyondur.</w:t>
      </w:r>
    </w:p>
    <w:p w:rsidR="001D2FCD" w:rsidRPr="00EF108F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II- Bölge göç aldığından nüfus artış hızı fazladır.</w:t>
      </w:r>
    </w:p>
    <w:p w:rsidR="001D2FCD" w:rsidRPr="00EF108F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III-Nüfusun büyük çoğunluğu ovalar  ve çevresinde toplan</w:t>
      </w:r>
    </w:p>
    <w:p w:rsidR="001D2FCD" w:rsidRPr="00EF108F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      mıştır.</w:t>
      </w:r>
    </w:p>
    <w:p w:rsidR="001D2FCD" w:rsidRPr="00EF108F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IV-Antalya Bölümü,Adana Bölümüne göre daha az nüfus-</w:t>
      </w:r>
    </w:p>
    <w:p w:rsidR="001D2FCD" w:rsidRPr="00EF108F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      lanmıştır.</w:t>
      </w:r>
    </w:p>
    <w:p w:rsidR="001D2FCD" w:rsidRPr="00EF108F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V- Antalya Bölümünde nüfuslanmanın az olmasında yerşe-</w:t>
      </w:r>
    </w:p>
    <w:p w:rsidR="001D2FCD" w:rsidRPr="00EF108F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     killerinin engebeli, tarım alanlarının az, ulaşımın güç</w:t>
      </w:r>
    </w:p>
    <w:p w:rsidR="001D2FCD" w:rsidRPr="00EF108F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     olması etkili olmuştur.</w:t>
      </w:r>
    </w:p>
    <w:p w:rsidR="001D2FCD" w:rsidRPr="00EF108F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VI-Bölgede yaz aylarında nüfus artmaktadır.</w:t>
      </w:r>
    </w:p>
    <w:p w:rsidR="001D2FCD" w:rsidRPr="00EF108F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 </w:t>
      </w:r>
    </w:p>
    <w:p w:rsidR="001D2FCD" w:rsidRPr="00EF108F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Yukarıda numaralı cümlelerin hangilerinde, coğrafyanın hagi prensiplerine yer verilmiştir? Aşağıda Ayrı ayrı, sadece numarasını yazarak belirtiniz.(</w:t>
      </w:r>
      <w:r w:rsidRPr="004C7CD5">
        <w:rPr>
          <w:rFonts w:ascii="Times New Roman" w:hAnsi="Times New Roman"/>
          <w:b/>
          <w:sz w:val="18"/>
          <w:szCs w:val="18"/>
        </w:rPr>
        <w:t>6 puan)</w:t>
      </w:r>
    </w:p>
    <w:p w:rsidR="001D2FCD" w:rsidRPr="00EF108F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 </w:t>
      </w:r>
    </w:p>
    <w:p w:rsidR="001D2FCD" w:rsidRPr="00EF108F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Dağılış:</w:t>
      </w:r>
    </w:p>
    <w:p w:rsidR="001D2FCD" w:rsidRPr="00EF108F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 </w:t>
      </w:r>
    </w:p>
    <w:p w:rsidR="001D2FCD" w:rsidRPr="00EF108F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Nedensellik:</w:t>
      </w:r>
      <w:r w:rsidRPr="00EF108F">
        <w:rPr>
          <w:rFonts w:ascii="Times New Roman" w:hAnsi="Times New Roman"/>
          <w:sz w:val="18"/>
          <w:szCs w:val="18"/>
        </w:rPr>
        <w:t>:</w:t>
      </w:r>
    </w:p>
    <w:p w:rsidR="001D2FCD" w:rsidRPr="00EF108F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 </w:t>
      </w:r>
    </w:p>
    <w:p w:rsidR="001D2FCD" w:rsidRPr="00EF108F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Karşılıklı ilgi (</w:t>
      </w:r>
      <w:r>
        <w:rPr>
          <w:rFonts w:ascii="Times New Roman" w:hAnsi="Times New Roman"/>
          <w:sz w:val="18"/>
          <w:szCs w:val="18"/>
        </w:rPr>
        <w:t>ilişki</w:t>
      </w:r>
      <w:r w:rsidRPr="00EF108F">
        <w:rPr>
          <w:rFonts w:ascii="Times New Roman" w:hAnsi="Times New Roman"/>
          <w:sz w:val="18"/>
          <w:szCs w:val="18"/>
        </w:rPr>
        <w:t>):</w:t>
      </w:r>
    </w:p>
    <w:p w:rsidR="001D2FCD" w:rsidRDefault="001D2FCD" w:rsidP="00B734C8">
      <w:pPr>
        <w:pStyle w:val="NoSpacing"/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 </w:t>
      </w:r>
    </w:p>
    <w:p w:rsidR="001D2FCD" w:rsidRPr="00EF108F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</w:p>
    <w:p w:rsidR="001D2FCD" w:rsidRPr="00EF108F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3D6FC0">
        <w:rPr>
          <w:rFonts w:ascii="Times New Roman" w:hAnsi="Times New Roman"/>
          <w:noProof/>
          <w:sz w:val="18"/>
          <w:szCs w:val="18"/>
        </w:rPr>
        <w:pict>
          <v:shape id="Resim 1" o:spid="_x0000_i1025" type="#_x0000_t75" style="width:251.25pt;height:123.75pt;visibility:visible">
            <v:imagedata r:id="rId9" o:title=""/>
          </v:shape>
        </w:pict>
      </w:r>
    </w:p>
    <w:p w:rsidR="001D2FCD" w:rsidRDefault="001D2FCD" w:rsidP="00B734C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4C7CD5">
        <w:rPr>
          <w:rFonts w:ascii="Times New Roman" w:hAnsi="Times New Roman"/>
          <w:b/>
          <w:sz w:val="20"/>
          <w:szCs w:val="20"/>
        </w:rPr>
        <w:t>S-3)</w:t>
      </w:r>
      <w:r w:rsidRPr="00EF108F">
        <w:rPr>
          <w:rFonts w:ascii="Times New Roman" w:hAnsi="Times New Roman"/>
          <w:sz w:val="18"/>
          <w:szCs w:val="18"/>
        </w:rPr>
        <w:t xml:space="preserve">Yukarıdaki haritaya bakarak bir haritada bulunması gereken </w:t>
      </w:r>
      <w:r w:rsidRPr="004C7CD5">
        <w:rPr>
          <w:rFonts w:ascii="Times New Roman" w:hAnsi="Times New Roman"/>
          <w:b/>
          <w:sz w:val="18"/>
          <w:szCs w:val="18"/>
        </w:rPr>
        <w:t>unsurlardan( harita elemanları)</w:t>
      </w:r>
      <w:r w:rsidRPr="00EF108F">
        <w:rPr>
          <w:rFonts w:ascii="Times New Roman" w:hAnsi="Times New Roman"/>
          <w:sz w:val="18"/>
          <w:szCs w:val="18"/>
        </w:rPr>
        <w:t xml:space="preserve"> eksik olanları</w:t>
      </w:r>
      <w:r>
        <w:t xml:space="preserve"> yazınız.(</w:t>
      </w:r>
      <w:r w:rsidRPr="004C7CD5">
        <w:rPr>
          <w:b/>
        </w:rPr>
        <w:t>8 P)</w:t>
      </w:r>
    </w:p>
    <w:p w:rsidR="001D2FCD" w:rsidRDefault="001D2FCD" w:rsidP="00B734C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….</w:t>
      </w: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</w:p>
    <w:p w:rsidR="001D2FCD" w:rsidRDefault="001D2FCD" w:rsidP="00B734C8">
      <w:pPr>
        <w:spacing w:after="0"/>
        <w:jc w:val="both"/>
        <w:rPr>
          <w:b/>
          <w:sz w:val="20"/>
          <w:szCs w:val="20"/>
        </w:rPr>
      </w:pPr>
      <w:r w:rsidRPr="006D5EFB">
        <w:rPr>
          <w:b/>
          <w:sz w:val="20"/>
          <w:szCs w:val="20"/>
        </w:rPr>
        <w:t>S-</w:t>
      </w:r>
      <w:r>
        <w:rPr>
          <w:b/>
          <w:sz w:val="20"/>
          <w:szCs w:val="20"/>
        </w:rPr>
        <w:t>4</w:t>
      </w:r>
      <w:r w:rsidRPr="006D5EFB">
        <w:rPr>
          <w:b/>
          <w:sz w:val="20"/>
          <w:szCs w:val="20"/>
        </w:rPr>
        <w:t>)Aşağıda verilen çizgi ölçekleri kesir ölçeğe çeviriniz</w:t>
      </w:r>
      <w:r>
        <w:rPr>
          <w:b/>
          <w:sz w:val="20"/>
          <w:szCs w:val="20"/>
        </w:rPr>
        <w:t>(9p)</w:t>
      </w:r>
      <w:r w:rsidRPr="006D5EFB">
        <w:rPr>
          <w:b/>
          <w:sz w:val="20"/>
          <w:szCs w:val="20"/>
        </w:rPr>
        <w:t xml:space="preserve"> </w:t>
      </w:r>
    </w:p>
    <w:p w:rsidR="001D2FCD" w:rsidRDefault="001D2FCD" w:rsidP="00B734C8">
      <w:pPr>
        <w:spacing w:after="0"/>
        <w:jc w:val="both"/>
        <w:rPr>
          <w:sz w:val="18"/>
          <w:szCs w:val="18"/>
        </w:rPr>
      </w:pPr>
      <w:r w:rsidRPr="003D6FC0">
        <w:rPr>
          <w:b/>
          <w:noProof/>
          <w:sz w:val="20"/>
          <w:szCs w:val="20"/>
        </w:rPr>
        <w:pict>
          <v:shape id="Resim 19" o:spid="_x0000_i1026" type="#_x0000_t75" style="width:142.5pt;height:14.25pt;visibility:visible">
            <v:imagedata r:id="rId10" o:title=""/>
          </v:shape>
        </w:pict>
      </w:r>
      <w:r w:rsidRPr="00C143E9">
        <w:rPr>
          <w:sz w:val="18"/>
          <w:szCs w:val="18"/>
        </w:rPr>
        <w:t>(çentikler arası 1 cm )</w:t>
      </w:r>
    </w:p>
    <w:p w:rsidR="001D2FCD" w:rsidRDefault="001D2FCD" w:rsidP="00B734C8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……</w:t>
      </w:r>
    </w:p>
    <w:p w:rsidR="001D2FCD" w:rsidRPr="004C7CD5" w:rsidRDefault="001D2FCD" w:rsidP="00B734C8">
      <w:pPr>
        <w:spacing w:after="0"/>
        <w:jc w:val="both"/>
        <w:rPr>
          <w:sz w:val="18"/>
          <w:szCs w:val="18"/>
        </w:rPr>
      </w:pPr>
    </w:p>
    <w:p w:rsidR="001D2FCD" w:rsidRDefault="001D2FCD" w:rsidP="00B734C8">
      <w:pPr>
        <w:spacing w:after="0"/>
        <w:jc w:val="both"/>
        <w:rPr>
          <w:noProof/>
          <w:sz w:val="16"/>
          <w:szCs w:val="16"/>
        </w:rPr>
      </w:pPr>
      <w:r w:rsidRPr="003D6FC0">
        <w:rPr>
          <w:noProof/>
          <w:sz w:val="16"/>
          <w:szCs w:val="16"/>
        </w:rPr>
        <w:pict>
          <v:shape id="Resim 28" o:spid="_x0000_i1027" type="#_x0000_t75" style="width:159pt;height:16.5pt;visibility:visible">
            <v:imagedata r:id="rId11" o:title=""/>
          </v:shape>
        </w:pict>
      </w:r>
      <w:r w:rsidRPr="00C143E9">
        <w:rPr>
          <w:noProof/>
          <w:sz w:val="16"/>
          <w:szCs w:val="16"/>
        </w:rPr>
        <w:t>(</w:t>
      </w:r>
      <w:r>
        <w:rPr>
          <w:noProof/>
          <w:sz w:val="16"/>
          <w:szCs w:val="16"/>
        </w:rPr>
        <w:t xml:space="preserve">çizgi ölçeğinuzunluğu </w:t>
      </w:r>
      <w:r w:rsidRPr="00C143E9">
        <w:rPr>
          <w:noProof/>
          <w:sz w:val="16"/>
          <w:szCs w:val="16"/>
        </w:rPr>
        <w:t>8 cm)</w:t>
      </w:r>
    </w:p>
    <w:p w:rsidR="001D2FCD" w:rsidRDefault="001D2FCD" w:rsidP="00B734C8">
      <w:pPr>
        <w:spacing w:after="0"/>
        <w:jc w:val="both"/>
        <w:rPr>
          <w:noProof/>
          <w:sz w:val="16"/>
          <w:szCs w:val="16"/>
        </w:rPr>
      </w:pPr>
      <w:r>
        <w:rPr>
          <w:noProof/>
          <w:sz w:val="16"/>
          <w:szCs w:val="16"/>
        </w:rPr>
        <w:t>……..</w:t>
      </w:r>
    </w:p>
    <w:p w:rsidR="001D2FCD" w:rsidRPr="004C7CD5" w:rsidRDefault="001D2FCD" w:rsidP="00B734C8">
      <w:pPr>
        <w:spacing w:before="100" w:beforeAutospacing="1" w:after="0"/>
        <w:jc w:val="both"/>
        <w:rPr>
          <w:i/>
          <w:sz w:val="20"/>
          <w:szCs w:val="18"/>
        </w:rPr>
      </w:pPr>
      <w:r w:rsidRPr="003D6FC0">
        <w:rPr>
          <w:noProof/>
          <w:sz w:val="16"/>
          <w:szCs w:val="16"/>
        </w:rPr>
        <w:pict>
          <v:shape id="Resim 22" o:spid="_x0000_i1028" type="#_x0000_t75" style="width:158.25pt;height:15pt;visibility:visible">
            <v:imagedata r:id="rId12" o:title=""/>
          </v:shape>
        </w:pict>
      </w:r>
      <w:r>
        <w:rPr>
          <w:i/>
          <w:sz w:val="20"/>
          <w:szCs w:val="18"/>
        </w:rPr>
        <w:t>(çentikler arası 1</w:t>
      </w:r>
      <w:r w:rsidRPr="002856F0">
        <w:rPr>
          <w:i/>
          <w:sz w:val="20"/>
          <w:szCs w:val="18"/>
        </w:rPr>
        <w:t>cm )</w:t>
      </w:r>
    </w:p>
    <w:p w:rsidR="001D2FCD" w:rsidRPr="00B734C8" w:rsidRDefault="001D2FCD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r w:rsidRPr="00B734C8">
        <w:rPr>
          <w:b/>
          <w:sz w:val="18"/>
          <w:szCs w:val="18"/>
        </w:rPr>
        <w:t>S-5)</w:t>
      </w:r>
      <w:r w:rsidRPr="00B734C8">
        <w:rPr>
          <w:sz w:val="18"/>
          <w:szCs w:val="18"/>
        </w:rPr>
        <w:t xml:space="preserve">Yandaki </w:t>
      </w:r>
      <w:r w:rsidRPr="00B734C8">
        <w:rPr>
          <w:rFonts w:ascii="Times New Roman" w:hAnsi="Times New Roman"/>
          <w:sz w:val="18"/>
          <w:szCs w:val="18"/>
        </w:rPr>
        <w:t>izohips</w:t>
      </w:r>
    </w:p>
    <w:p w:rsidR="001D2FCD" w:rsidRPr="00B734C8" w:rsidRDefault="001D2FCD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r w:rsidRPr="00B734C8">
        <w:rPr>
          <w:rFonts w:ascii="Times New Roman" w:hAnsi="Times New Roman"/>
          <w:sz w:val="18"/>
          <w:szCs w:val="18"/>
        </w:rPr>
        <w:t xml:space="preserve">haritasında izohipsler 200 m </w:t>
      </w:r>
    </w:p>
    <w:p w:rsidR="001D2FCD" w:rsidRPr="00B734C8" w:rsidRDefault="001D2FCD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r w:rsidRPr="00B734C8">
        <w:rPr>
          <w:rFonts w:ascii="Times New Roman" w:hAnsi="Times New Roman"/>
          <w:sz w:val="18"/>
          <w:szCs w:val="18"/>
        </w:rPr>
        <w:t xml:space="preserve">aralıklarla çizilmiştir. </w:t>
      </w:r>
    </w:p>
    <w:p w:rsidR="001D2FCD" w:rsidRPr="00B734C8" w:rsidRDefault="001D2FCD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</w:p>
    <w:p w:rsidR="001D2FCD" w:rsidRDefault="001D2FCD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</w:p>
    <w:p w:rsidR="001D2FCD" w:rsidRDefault="001D2FCD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</w:p>
    <w:p w:rsidR="001D2FCD" w:rsidRDefault="001D2FCD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</w:p>
    <w:p w:rsidR="001D2FCD" w:rsidRDefault="001D2FCD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</w:p>
    <w:p w:rsidR="001D2FCD" w:rsidRDefault="001D2FCD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</w:p>
    <w:p w:rsidR="001D2FCD" w:rsidRPr="00B734C8" w:rsidRDefault="001D2FCD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18"/>
          <w:szCs w:val="18"/>
        </w:rPr>
      </w:pPr>
      <w:r w:rsidRPr="00B734C8">
        <w:rPr>
          <w:rFonts w:ascii="Times New Roman" w:hAnsi="Times New Roman"/>
          <w:b/>
          <w:sz w:val="18"/>
          <w:szCs w:val="18"/>
        </w:rPr>
        <w:t>a-</w:t>
      </w:r>
      <w:r w:rsidRPr="00B734C8">
        <w:rPr>
          <w:rFonts w:ascii="Times New Roman" w:hAnsi="Times New Roman"/>
          <w:sz w:val="18"/>
          <w:szCs w:val="18"/>
        </w:rPr>
        <w:t>Bu harita renklendirme yöntemine göre boyanacak olsaydı M,L ve K noktalarında hangi renk kullanılması gerekirdi</w:t>
      </w:r>
      <w:r w:rsidRPr="00B734C8">
        <w:rPr>
          <w:rFonts w:ascii="Times New Roman" w:hAnsi="Times New Roman"/>
          <w:b/>
          <w:sz w:val="18"/>
          <w:szCs w:val="18"/>
        </w:rPr>
        <w:t>.(6p)</w:t>
      </w:r>
    </w:p>
    <w:p w:rsidR="001D2FCD" w:rsidRPr="00B734C8" w:rsidRDefault="001D2FCD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18"/>
          <w:szCs w:val="18"/>
        </w:rPr>
      </w:pPr>
    </w:p>
    <w:p w:rsidR="001D2FCD" w:rsidRPr="00B734C8" w:rsidRDefault="001D2FCD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B734C8">
        <w:rPr>
          <w:rFonts w:ascii="Times New Roman" w:hAnsi="Times New Roman"/>
          <w:sz w:val="18"/>
          <w:szCs w:val="18"/>
        </w:rPr>
        <w:t>M:….                                   K: …                                     L: ….</w:t>
      </w:r>
    </w:p>
    <w:p w:rsidR="001D2FCD" w:rsidRPr="00B734C8" w:rsidRDefault="001D2FCD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</w:p>
    <w:p w:rsidR="001D2FCD" w:rsidRPr="00B734C8" w:rsidRDefault="001D2FCD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18"/>
          <w:szCs w:val="18"/>
        </w:rPr>
      </w:pPr>
      <w:r w:rsidRPr="00B734C8">
        <w:rPr>
          <w:rFonts w:ascii="Times New Roman" w:hAnsi="Times New Roman"/>
          <w:b/>
          <w:sz w:val="18"/>
          <w:szCs w:val="18"/>
        </w:rPr>
        <w:t>b</w:t>
      </w:r>
      <w:r w:rsidRPr="00B734C8">
        <w:rPr>
          <w:rFonts w:ascii="Times New Roman" w:hAnsi="Times New Roman"/>
          <w:sz w:val="18"/>
          <w:szCs w:val="18"/>
        </w:rPr>
        <w:t>-Haritada K-L noktaları arası kuş uçuşu uzaklık kaç km ‘dir?(</w:t>
      </w:r>
      <w:r w:rsidRPr="00B734C8">
        <w:rPr>
          <w:rFonts w:ascii="Times New Roman" w:hAnsi="Times New Roman"/>
          <w:b/>
          <w:sz w:val="18"/>
          <w:szCs w:val="18"/>
        </w:rPr>
        <w:t>4p)</w:t>
      </w:r>
    </w:p>
    <w:p w:rsidR="001D2FCD" w:rsidRPr="00B734C8" w:rsidRDefault="001D2FCD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</w:p>
    <w:p w:rsidR="001D2FCD" w:rsidRDefault="001D2FCD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….</w:t>
      </w:r>
    </w:p>
    <w:p w:rsidR="001D2FCD" w:rsidRPr="00324F99" w:rsidRDefault="001D2FCD" w:rsidP="00B734C8">
      <w:pPr>
        <w:pStyle w:val="NoSpacing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</w:p>
    <w:p w:rsidR="001D2FCD" w:rsidRDefault="001D2FCD" w:rsidP="00B734C8">
      <w:pPr>
        <w:pStyle w:val="NoSpacing"/>
        <w:jc w:val="both"/>
        <w:rPr>
          <w:b/>
        </w:rPr>
      </w:pPr>
    </w:p>
    <w:p w:rsidR="001D2FCD" w:rsidRPr="00B95A3A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B95A3A">
        <w:rPr>
          <w:sz w:val="20"/>
          <w:szCs w:val="20"/>
        </w:rPr>
        <w:t>10º    20º    30º   40º    50º</w:t>
      </w: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7pt;margin-top:17.4pt;width:27pt;height:18pt;z-index:251665408" stroked="f">
            <v:fill opacity="0"/>
            <v:textbox style="mso-next-textbox:#_x0000_s1027">
              <w:txbxContent>
                <w:p w:rsidR="001D2FCD" w:rsidRPr="00D918E5" w:rsidRDefault="001D2FCD" w:rsidP="00324F99">
                  <w:pPr>
                    <w:jc w:val="center"/>
                    <w:rPr>
                      <w:sz w:val="20"/>
                      <w:szCs w:val="20"/>
                    </w:rPr>
                  </w:pPr>
                  <w:r w:rsidRPr="00D918E5">
                    <w:rPr>
                      <w:sz w:val="20"/>
                      <w:szCs w:val="20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28" style="position:absolute;left:0;text-align:left;z-index:251664384" from="25.5pt,2.85pt" to="25.5pt,128.85pt"/>
        </w:pict>
      </w:r>
      <w:r>
        <w:rPr>
          <w:noProof/>
        </w:rPr>
        <w:pict>
          <v:shape id="_x0000_s1029" type="#_x0000_t202" style="position:absolute;left:0;text-align:left;margin-left:74pt;margin-top:10.85pt;width:27pt;height:18pt;z-index:251656192" stroked="f">
            <v:fill opacity="0"/>
            <v:textbox style="mso-next-textbox:#_x0000_s1029">
              <w:txbxContent>
                <w:p w:rsidR="001D2FCD" w:rsidRPr="006B160C" w:rsidRDefault="001D2FCD" w:rsidP="00324F9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Z</w:t>
                  </w:r>
                </w:p>
              </w:txbxContent>
            </v:textbox>
          </v:shape>
        </w:pict>
      </w:r>
      <w:r>
        <w:rPr>
          <w:noProof/>
        </w:rPr>
        <w:pict>
          <v:oval id="_x0000_s1030" style="position:absolute;left:0;text-align:left;margin-left:115.45pt;margin-top:38.85pt;width:4.55pt;height:4.55pt;z-index:251662336" fillcolor="black">
            <o:lock v:ext="edit" aspectratio="t"/>
          </v:oval>
        </w:pict>
      </w:r>
      <w:r>
        <w:rPr>
          <w:noProof/>
        </w:rPr>
        <w:pict>
          <v:oval id="_x0000_s1031" style="position:absolute;left:0;text-align:left;margin-left:92pt;margin-top:12.85pt;width:4.55pt;height:4.55pt;z-index:251657216" fillcolor="black">
            <o:lock v:ext="edit" aspectratio="t"/>
          </v:oval>
        </w:pict>
      </w:r>
      <w:r>
        <w:rPr>
          <w:noProof/>
        </w:rPr>
        <w:pict>
          <v:oval id="_x0000_s1032" style="position:absolute;left:0;text-align:left;margin-left:47pt;margin-top:115.85pt;width:4.55pt;height:4.55pt;z-index:251655168" fillcolor="black">
            <o:lock v:ext="edit" aspectratio="t"/>
          </v:oval>
        </w:pict>
      </w:r>
      <w:r>
        <w:rPr>
          <w:noProof/>
        </w:rPr>
        <w:pict>
          <v:shape id="_x0000_s1033" type="#_x0000_t202" style="position:absolute;left:0;text-align:left;margin-left:136pt;margin-top:3.85pt;width:34pt;height:126pt;z-index:251644928" stroked="f">
            <v:textbox style="mso-next-textbox:#_x0000_s1033">
              <w:txbxContent>
                <w:p w:rsidR="001D2FCD" w:rsidRDefault="001D2FCD" w:rsidP="00324F9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10º</w:t>
                  </w:r>
                </w:p>
                <w:p w:rsidR="001D2FCD" w:rsidRDefault="001D2FCD" w:rsidP="00324F9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0º</w:t>
                  </w:r>
                </w:p>
                <w:p w:rsidR="001D2FCD" w:rsidRDefault="001D2FCD" w:rsidP="00324F9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10º</w:t>
                  </w:r>
                </w:p>
                <w:p w:rsidR="001D2FCD" w:rsidRPr="00324F99" w:rsidRDefault="001D2FCD" w:rsidP="00324F9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20º</w:t>
                  </w:r>
                </w:p>
                <w:p w:rsidR="001D2FCD" w:rsidRDefault="001D2FCD" w:rsidP="00324F9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30º</w:t>
                  </w:r>
                </w:p>
                <w:p w:rsidR="001D2FCD" w:rsidRDefault="001D2FCD" w:rsidP="00324F99">
                  <w:pPr>
                    <w:rPr>
                      <w:sz w:val="20"/>
                      <w:szCs w:val="20"/>
                    </w:rPr>
                  </w:pPr>
                </w:p>
                <w:p w:rsidR="001D2FCD" w:rsidRPr="006B160C" w:rsidRDefault="001D2FCD" w:rsidP="00324F99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oval id="_x0000_s1034" style="position:absolute;left:0;text-align:left;margin-left:92pt;margin-top:91.85pt;width:4.55pt;height:4.55pt;z-index:251651072" fillcolor="black">
            <o:lock v:ext="edit" aspectratio="t"/>
          </v:oval>
        </w:pict>
      </w:r>
      <w:r>
        <w:rPr>
          <w:noProof/>
        </w:rPr>
        <w:pict>
          <v:line id="_x0000_s1035" style="position:absolute;left:0;text-align:left;z-index:251652096" from="117pt,3.85pt" to="117pt,129.85pt"/>
        </w:pict>
      </w:r>
      <w:r>
        <w:rPr>
          <w:noProof/>
        </w:rPr>
        <w:pict>
          <v:line id="_x0000_s1036" style="position:absolute;left:0;text-align:left;z-index:251658240" from="9pt,14.85pt" to="135pt,14.85pt"/>
        </w:pict>
      </w:r>
      <w:r>
        <w:rPr>
          <w:noProof/>
        </w:rPr>
        <w:pict>
          <v:line id="_x0000_s1037" style="position:absolute;left:0;text-align:left;z-index:251650048" from="9pt,117.85pt" to="135pt,117.85pt"/>
        </w:pict>
      </w:r>
      <w:r>
        <w:rPr>
          <w:noProof/>
        </w:rPr>
        <w:pict>
          <v:line id="_x0000_s1038" style="position:absolute;left:0;text-align:left;z-index:251649024" from="9pt,93.85pt" to="135pt,93.85pt"/>
        </w:pict>
      </w:r>
      <w:r>
        <w:rPr>
          <w:noProof/>
        </w:rPr>
        <w:pict>
          <v:line id="_x0000_s1039" style="position:absolute;left:0;text-align:left;z-index:251648000" from="9pt,67.85pt" to="135pt,67.85pt"/>
        </w:pict>
      </w:r>
      <w:r>
        <w:rPr>
          <w:noProof/>
        </w:rPr>
        <w:pict>
          <v:line id="_x0000_s1040" style="position:absolute;left:0;text-align:left;z-index:251646976" from="9pt,40.85pt" to="135pt,40.85pt"/>
        </w:pict>
      </w:r>
      <w:r>
        <w:rPr>
          <w:noProof/>
        </w:rPr>
        <w:pict>
          <v:line id="_x0000_s1041" style="position:absolute;left:0;text-align:left;z-index:251659264" from="94pt,2.85pt" to="94pt,128.85pt"/>
        </w:pict>
      </w:r>
      <w:r>
        <w:rPr>
          <w:noProof/>
        </w:rPr>
        <w:pict>
          <v:line id="_x0000_s1042" style="position:absolute;left:0;text-align:left;z-index:251660288" from="1in,3.85pt" to="1in,129.85pt"/>
        </w:pict>
      </w:r>
      <w:r>
        <w:rPr>
          <w:noProof/>
        </w:rPr>
        <w:pict>
          <v:line id="_x0000_s1043" style="position:absolute;left:0;text-align:left;z-index:251654144" from="49pt,2.85pt" to="49pt,128.85pt"/>
        </w:pict>
      </w:r>
      <w:r>
        <w:rPr>
          <w:b/>
          <w:sz w:val="20"/>
          <w:szCs w:val="20"/>
        </w:rPr>
        <w:t xml:space="preserve">                                                                        </w:t>
      </w: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  <w:r>
        <w:rPr>
          <w:noProof/>
        </w:rPr>
        <w:pict>
          <v:shape id="_x0000_s1044" type="#_x0000_t202" style="position:absolute;left:0;text-align:left;margin-left:115.45pt;margin-top:1.4pt;width:27pt;height:18pt;z-index:251663360" stroked="f">
            <v:fill opacity="0"/>
            <v:textbox style="mso-next-textbox:#_x0000_s1044">
              <w:txbxContent>
                <w:p w:rsidR="001D2FCD" w:rsidRPr="006B160C" w:rsidRDefault="001D2FCD" w:rsidP="00324F9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left:0;text-align:left;margin-left:66pt;margin-top:22.85pt;width:27pt;height:18pt;z-index:251661312" stroked="f">
            <v:fill opacity="0"/>
            <v:textbox style="mso-next-textbox:#_x0000_s1045">
              <w:txbxContent>
                <w:p w:rsidR="001D2FCD" w:rsidRPr="006B160C" w:rsidRDefault="001D2FCD" w:rsidP="00324F9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K</w:t>
                  </w:r>
                </w:p>
              </w:txbxContent>
            </v:textbox>
          </v:shape>
        </w:pict>
      </w: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  <w:r>
        <w:rPr>
          <w:noProof/>
        </w:rPr>
        <w:pict>
          <v:oval id="_x0000_s1046" style="position:absolute;left:0;text-align:left;margin-left:69.45pt;margin-top:15.25pt;width:4.55pt;height:4.55pt;z-index:251668480" fillcolor="black">
            <o:lock v:ext="edit" aspectratio="t"/>
          </v:oval>
        </w:pict>
      </w: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  <w:r>
        <w:rPr>
          <w:noProof/>
        </w:rPr>
        <w:pict>
          <v:shape id="_x0000_s1047" type="#_x0000_t202" style="position:absolute;left:0;text-align:left;margin-left:66pt;margin-top:1.75pt;width:27pt;height:18pt;z-index:251667456" stroked="f">
            <v:fill opacity="0"/>
            <v:textbox style="mso-next-textbox:#_x0000_s1047">
              <w:txbxContent>
                <w:p w:rsidR="001D2FCD" w:rsidRPr="00D918E5" w:rsidRDefault="001D2FCD" w:rsidP="00324F99">
                  <w:pPr>
                    <w:jc w:val="center"/>
                    <w:rPr>
                      <w:sz w:val="20"/>
                      <w:szCs w:val="20"/>
                    </w:rPr>
                  </w:pPr>
                  <w:r w:rsidRPr="00D918E5">
                    <w:rPr>
                      <w:sz w:val="20"/>
                      <w:szCs w:val="20"/>
                    </w:rPr>
                    <w:t>I</w:t>
                  </w:r>
                  <w:r>
                    <w:rPr>
                      <w:sz w:val="20"/>
                      <w:szCs w:val="20"/>
                    </w:rPr>
                    <w:t>II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left:0;text-align:left;margin-left:92pt;margin-top:3.75pt;width:27pt;height:18pt;z-index:251645952" stroked="f">
            <v:fill opacity="0"/>
            <v:textbox style="mso-next-textbox:#_x0000_s1048">
              <w:txbxContent>
                <w:p w:rsidR="001D2FCD" w:rsidRPr="006B160C" w:rsidRDefault="001D2FCD" w:rsidP="00324F99">
                  <w:pPr>
                    <w:rPr>
                      <w:b/>
                      <w:sz w:val="20"/>
                      <w:szCs w:val="20"/>
                    </w:rPr>
                  </w:pPr>
                  <w:r w:rsidRPr="006B160C">
                    <w:rPr>
                      <w:b/>
                      <w:sz w:val="20"/>
                      <w:szCs w:val="20"/>
                    </w:rPr>
                    <w:t>X</w:t>
                  </w:r>
                </w:p>
              </w:txbxContent>
            </v:textbox>
          </v:shape>
        </w:pict>
      </w: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  <w:r>
        <w:rPr>
          <w:noProof/>
        </w:rPr>
        <w:pict>
          <v:shape id="_x0000_s1049" type="#_x0000_t202" style="position:absolute;left:0;text-align:left;margin-left:22pt;margin-top:1.7pt;width:27pt;height:18pt;z-index:251666432" stroked="f">
            <v:fill opacity="0"/>
            <v:textbox style="mso-next-textbox:#_x0000_s1049">
              <w:txbxContent>
                <w:p w:rsidR="001D2FCD" w:rsidRPr="00D918E5" w:rsidRDefault="001D2FCD" w:rsidP="00324F99">
                  <w:pPr>
                    <w:jc w:val="center"/>
                    <w:rPr>
                      <w:sz w:val="20"/>
                      <w:szCs w:val="20"/>
                    </w:rPr>
                  </w:pPr>
                  <w:r w:rsidRPr="00D918E5">
                    <w:rPr>
                      <w:sz w:val="20"/>
                      <w:szCs w:val="20"/>
                    </w:rPr>
                    <w:t>I</w:t>
                  </w:r>
                  <w:r>
                    <w:rPr>
                      <w:sz w:val="20"/>
                      <w:szCs w:val="20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0" type="#_x0000_t202" style="position:absolute;left:0;text-align:left;margin-left:49pt;margin-top:.25pt;width:27pt;height:18pt;z-index:251653120" stroked="f">
            <v:textbox style="mso-next-textbox:#_x0000_s1050">
              <w:txbxContent>
                <w:p w:rsidR="001D2FCD" w:rsidRPr="006B160C" w:rsidRDefault="001D2FCD" w:rsidP="00324F9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Y</w:t>
                  </w:r>
                </w:p>
              </w:txbxContent>
            </v:textbox>
          </v:shape>
        </w:pict>
      </w:r>
    </w:p>
    <w:p w:rsidR="001D2FCD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</w:p>
    <w:p w:rsidR="001D2FCD" w:rsidRPr="00B734C8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  <w:r w:rsidRPr="00B734C8">
        <w:rPr>
          <w:rFonts w:ascii="Times New Roman" w:hAnsi="Times New Roman"/>
          <w:b/>
          <w:sz w:val="20"/>
          <w:szCs w:val="20"/>
        </w:rPr>
        <w:t xml:space="preserve">S-6. </w:t>
      </w:r>
      <w:r w:rsidRPr="00B734C8">
        <w:rPr>
          <w:rFonts w:ascii="Times New Roman" w:hAnsi="Times New Roman"/>
          <w:sz w:val="20"/>
          <w:szCs w:val="20"/>
        </w:rPr>
        <w:t>Yukarıda verilen Coğrafi Koordinat Sistemine bakarak, aşağıdaki soruları cevaplayınız?</w:t>
      </w:r>
    </w:p>
    <w:p w:rsidR="001D2FCD" w:rsidRPr="00B734C8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0"/>
          <w:szCs w:val="20"/>
        </w:rPr>
      </w:pPr>
    </w:p>
    <w:p w:rsidR="001D2FCD" w:rsidRPr="00B734C8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</w:t>
      </w:r>
      <w:r w:rsidRPr="00B734C8">
        <w:rPr>
          <w:rFonts w:ascii="Times New Roman" w:hAnsi="Times New Roman"/>
          <w:b/>
          <w:sz w:val="20"/>
          <w:szCs w:val="20"/>
        </w:rPr>
        <w:t xml:space="preserve">   </w:t>
      </w:r>
      <w:r>
        <w:rPr>
          <w:rFonts w:ascii="Times New Roman" w:hAnsi="Times New Roman"/>
          <w:b/>
          <w:sz w:val="20"/>
          <w:szCs w:val="20"/>
        </w:rPr>
        <w:t>a</w:t>
      </w:r>
      <w:r w:rsidRPr="00B734C8">
        <w:rPr>
          <w:rFonts w:ascii="Times New Roman" w:hAnsi="Times New Roman"/>
          <w:b/>
          <w:sz w:val="20"/>
          <w:szCs w:val="20"/>
        </w:rPr>
        <w:t>-</w:t>
      </w:r>
      <w:r w:rsidRPr="00B734C8">
        <w:rPr>
          <w:rFonts w:ascii="Times New Roman" w:hAnsi="Times New Roman"/>
          <w:sz w:val="20"/>
          <w:szCs w:val="20"/>
        </w:rPr>
        <w:t xml:space="preserve">   I , II ve III  ile gösterilen bölgelerin, yüzölçümlerini  küçükten büyüğe doğru sıralayıp, nedenini açıklayınız? </w:t>
      </w:r>
      <w:r w:rsidRPr="00B734C8">
        <w:rPr>
          <w:rFonts w:ascii="Times New Roman" w:hAnsi="Times New Roman"/>
          <w:b/>
          <w:sz w:val="20"/>
          <w:szCs w:val="20"/>
        </w:rPr>
        <w:t>3p</w:t>
      </w:r>
    </w:p>
    <w:p w:rsidR="001D2FCD" w:rsidRPr="00B734C8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</w:p>
    <w:p w:rsidR="001D2FCD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0"/>
          <w:szCs w:val="20"/>
        </w:rPr>
      </w:pPr>
      <w:r w:rsidRPr="00B734C8">
        <w:rPr>
          <w:rFonts w:ascii="Times New Roman" w:hAnsi="Times New Roman"/>
          <w:b/>
          <w:sz w:val="20"/>
          <w:szCs w:val="20"/>
        </w:rPr>
        <w:t xml:space="preserve"> En Küçük:                       Orta:                      En Büyük:</w:t>
      </w:r>
    </w:p>
    <w:p w:rsidR="001D2FCD" w:rsidRPr="00B734C8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0"/>
          <w:szCs w:val="20"/>
        </w:rPr>
      </w:pPr>
    </w:p>
    <w:p w:rsidR="001D2FCD" w:rsidRPr="00B734C8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0"/>
          <w:szCs w:val="20"/>
        </w:rPr>
      </w:pPr>
      <w:r w:rsidRPr="00B734C8"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/>
          <w:b/>
          <w:sz w:val="20"/>
          <w:szCs w:val="20"/>
        </w:rPr>
        <w:t>b-</w:t>
      </w:r>
      <w:r w:rsidRPr="00B734C8">
        <w:rPr>
          <w:rFonts w:ascii="Times New Roman" w:hAnsi="Times New Roman"/>
          <w:sz w:val="20"/>
          <w:szCs w:val="20"/>
        </w:rPr>
        <w:t xml:space="preserve">Silindir Projeksiyon kullanılarak, eşit büyüklükteki kağıtlara I. II. ve III. bölgelerin haritaları çizildiğinde, bozulma oranı en az ve en fazla olan bölgeler hangileri olur?  </w:t>
      </w:r>
      <w:r w:rsidRPr="00B734C8">
        <w:rPr>
          <w:rFonts w:ascii="Times New Roman" w:hAnsi="Times New Roman"/>
          <w:b/>
          <w:sz w:val="20"/>
          <w:szCs w:val="20"/>
        </w:rPr>
        <w:t>4p</w:t>
      </w:r>
    </w:p>
    <w:p w:rsidR="001D2FCD" w:rsidRPr="00B734C8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</w:p>
    <w:p w:rsidR="001D2FCD" w:rsidRPr="00B734C8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0"/>
          <w:szCs w:val="20"/>
        </w:rPr>
      </w:pPr>
      <w:r w:rsidRPr="00B734C8">
        <w:rPr>
          <w:rFonts w:ascii="Times New Roman" w:hAnsi="Times New Roman"/>
          <w:b/>
          <w:sz w:val="20"/>
          <w:szCs w:val="20"/>
        </w:rPr>
        <w:t>En Az Bozulma:                            En Fazla Bozulma:</w:t>
      </w:r>
    </w:p>
    <w:p w:rsidR="001D2FCD" w:rsidRPr="00B734C8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</w:p>
    <w:p w:rsidR="001D2FCD" w:rsidRPr="004C7CD5" w:rsidRDefault="001D2FCD" w:rsidP="00B734C8">
      <w:pPr>
        <w:jc w:val="both"/>
        <w:rPr>
          <w:sz w:val="16"/>
          <w:szCs w:val="16"/>
        </w:rPr>
      </w:pPr>
      <w:r w:rsidRPr="006D5EFB">
        <w:rPr>
          <w:rFonts w:ascii="Verdana" w:hAnsi="Verdana" w:cs="Tahoma"/>
          <w:b/>
          <w:bCs/>
          <w:sz w:val="18"/>
          <w:szCs w:val="18"/>
        </w:rPr>
        <w:t>S</w:t>
      </w:r>
      <w:r w:rsidRPr="006D5EFB">
        <w:rPr>
          <w:rFonts w:ascii="Verdana" w:hAnsi="Verdana" w:cs="Tahoma"/>
          <w:b/>
          <w:bCs/>
          <w:sz w:val="16"/>
          <w:szCs w:val="16"/>
        </w:rPr>
        <w:t>-</w:t>
      </w:r>
      <w:r>
        <w:rPr>
          <w:rFonts w:ascii="Verdana" w:hAnsi="Verdana" w:cs="Tahoma"/>
          <w:b/>
          <w:bCs/>
          <w:sz w:val="16"/>
          <w:szCs w:val="16"/>
        </w:rPr>
        <w:t>7</w:t>
      </w:r>
      <w:r w:rsidRPr="006D5EFB">
        <w:rPr>
          <w:rFonts w:ascii="Verdana" w:hAnsi="Verdana" w:cs="Tahoma"/>
          <w:b/>
          <w:bCs/>
          <w:sz w:val="16"/>
          <w:szCs w:val="16"/>
        </w:rPr>
        <w:t>)  1</w:t>
      </w:r>
      <w:r w:rsidRPr="004C7CD5">
        <w:rPr>
          <w:rFonts w:ascii="Verdana" w:hAnsi="Verdana" w:cs="Tahoma"/>
          <w:bCs/>
          <w:sz w:val="16"/>
          <w:szCs w:val="16"/>
        </w:rPr>
        <w:t>/250.000 ölçekli bir</w:t>
      </w:r>
      <w:r w:rsidRPr="004C7CD5">
        <w:rPr>
          <w:rFonts w:ascii="Verdana" w:hAnsi="Verdana" w:cs="Tahoma"/>
          <w:sz w:val="16"/>
          <w:szCs w:val="16"/>
        </w:rPr>
        <w:t xml:space="preserve"> </w:t>
      </w:r>
      <w:r w:rsidRPr="004C7CD5">
        <w:rPr>
          <w:rFonts w:ascii="Verdana" w:hAnsi="Verdana"/>
          <w:snapToGrid w:val="0"/>
          <w:sz w:val="16"/>
          <w:szCs w:val="16"/>
        </w:rPr>
        <w:t xml:space="preserve">Türkiye haritasının </w:t>
      </w:r>
      <w:r w:rsidRPr="004C7CD5">
        <w:rPr>
          <w:rFonts w:ascii="Verdana" w:hAnsi="Verdana"/>
          <w:sz w:val="16"/>
          <w:szCs w:val="16"/>
        </w:rPr>
        <w:t>ölçeği küçültüldüğü taktirde aşağıdaki özellikler nasıl değişir?</w:t>
      </w:r>
    </w:p>
    <w:tbl>
      <w:tblPr>
        <w:tblpPr w:leftFromText="141" w:rightFromText="141" w:vertAnchor="text" w:horzAnchor="page" w:tblpX="6193" w:tblpY="579"/>
        <w:tblW w:w="4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6"/>
        <w:gridCol w:w="2137"/>
      </w:tblGrid>
      <w:tr w:rsidR="001D2FCD" w:rsidRPr="006D5EFB" w:rsidTr="004C7CD5">
        <w:trPr>
          <w:trHeight w:val="253"/>
        </w:trPr>
        <w:tc>
          <w:tcPr>
            <w:tcW w:w="2346" w:type="dxa"/>
            <w:vAlign w:val="center"/>
          </w:tcPr>
          <w:p w:rsidR="001D2FCD" w:rsidRPr="006D5EFB" w:rsidRDefault="001D2FCD" w:rsidP="00B734C8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D5EF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Ayrıntı:</w:t>
            </w:r>
          </w:p>
        </w:tc>
        <w:tc>
          <w:tcPr>
            <w:tcW w:w="2137" w:type="dxa"/>
            <w:vAlign w:val="center"/>
          </w:tcPr>
          <w:p w:rsidR="001D2FCD" w:rsidRPr="006D5EFB" w:rsidRDefault="001D2FCD" w:rsidP="00B734C8">
            <w:pPr>
              <w:spacing w:after="0" w:line="360" w:lineRule="auto"/>
              <w:jc w:val="both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</w:tr>
      <w:tr w:rsidR="001D2FCD" w:rsidRPr="006D5EFB" w:rsidTr="004C7CD5">
        <w:trPr>
          <w:trHeight w:val="265"/>
        </w:trPr>
        <w:tc>
          <w:tcPr>
            <w:tcW w:w="2346" w:type="dxa"/>
            <w:vAlign w:val="center"/>
          </w:tcPr>
          <w:p w:rsidR="001D2FCD" w:rsidRPr="006D5EFB" w:rsidRDefault="001D2FCD" w:rsidP="00B734C8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D5EF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Hata payı:</w:t>
            </w:r>
          </w:p>
        </w:tc>
        <w:tc>
          <w:tcPr>
            <w:tcW w:w="2137" w:type="dxa"/>
            <w:vAlign w:val="center"/>
          </w:tcPr>
          <w:p w:rsidR="001D2FCD" w:rsidRPr="006D5EFB" w:rsidRDefault="001D2FCD" w:rsidP="00B734C8">
            <w:pPr>
              <w:spacing w:after="0" w:line="360" w:lineRule="auto"/>
              <w:jc w:val="both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</w:tr>
      <w:tr w:rsidR="001D2FCD" w:rsidRPr="006D5EFB" w:rsidTr="004C7CD5">
        <w:trPr>
          <w:trHeight w:val="253"/>
        </w:trPr>
        <w:tc>
          <w:tcPr>
            <w:tcW w:w="2346" w:type="dxa"/>
            <w:vAlign w:val="center"/>
          </w:tcPr>
          <w:p w:rsidR="001D2FCD" w:rsidRPr="006D5EFB" w:rsidRDefault="001D2FCD" w:rsidP="00B734C8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D5EF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Haritanın ebadı:</w:t>
            </w:r>
          </w:p>
        </w:tc>
        <w:tc>
          <w:tcPr>
            <w:tcW w:w="2137" w:type="dxa"/>
            <w:vAlign w:val="center"/>
          </w:tcPr>
          <w:p w:rsidR="001D2FCD" w:rsidRPr="006D5EFB" w:rsidRDefault="001D2FCD" w:rsidP="00B734C8">
            <w:pPr>
              <w:spacing w:after="0" w:line="360" w:lineRule="auto"/>
              <w:jc w:val="both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</w:tr>
      <w:tr w:rsidR="001D2FCD" w:rsidRPr="006D5EFB" w:rsidTr="004C7CD5">
        <w:trPr>
          <w:trHeight w:val="265"/>
        </w:trPr>
        <w:tc>
          <w:tcPr>
            <w:tcW w:w="2346" w:type="dxa"/>
            <w:vAlign w:val="center"/>
          </w:tcPr>
          <w:p w:rsidR="001D2FCD" w:rsidRPr="006D5EFB" w:rsidRDefault="001D2FCD" w:rsidP="00B734C8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D5EF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Gösterilen gerçek alan:</w:t>
            </w:r>
          </w:p>
        </w:tc>
        <w:tc>
          <w:tcPr>
            <w:tcW w:w="2137" w:type="dxa"/>
            <w:vAlign w:val="center"/>
          </w:tcPr>
          <w:p w:rsidR="001D2FCD" w:rsidRPr="006D5EFB" w:rsidRDefault="001D2FCD" w:rsidP="00B734C8">
            <w:pPr>
              <w:spacing w:after="0" w:line="360" w:lineRule="auto"/>
              <w:jc w:val="both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</w:tr>
      <w:tr w:rsidR="001D2FCD" w:rsidRPr="006D5EFB" w:rsidTr="004C7CD5">
        <w:trPr>
          <w:trHeight w:val="265"/>
        </w:trPr>
        <w:tc>
          <w:tcPr>
            <w:tcW w:w="2346" w:type="dxa"/>
            <w:vAlign w:val="center"/>
          </w:tcPr>
          <w:p w:rsidR="001D2FCD" w:rsidRPr="006D5EFB" w:rsidRDefault="001D2FCD" w:rsidP="00B734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D5EF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Ölçek paydası:</w:t>
            </w:r>
          </w:p>
        </w:tc>
        <w:tc>
          <w:tcPr>
            <w:tcW w:w="2137" w:type="dxa"/>
            <w:vAlign w:val="center"/>
          </w:tcPr>
          <w:p w:rsidR="001D2FCD" w:rsidRPr="006D5EFB" w:rsidRDefault="001D2FCD" w:rsidP="00B734C8">
            <w:pPr>
              <w:spacing w:after="0" w:line="36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:rsidR="001D2FCD" w:rsidRPr="004C7CD5" w:rsidRDefault="001D2FCD" w:rsidP="00B734C8">
      <w:pPr>
        <w:jc w:val="both"/>
        <w:rPr>
          <w:rFonts w:ascii="Verdana" w:hAnsi="Verdana"/>
          <w:i/>
          <w:snapToGrid w:val="0"/>
          <w:sz w:val="16"/>
          <w:szCs w:val="16"/>
        </w:rPr>
      </w:pPr>
      <w:r w:rsidRPr="004C7CD5">
        <w:rPr>
          <w:rFonts w:ascii="Verdana" w:hAnsi="Verdana"/>
          <w:sz w:val="16"/>
          <w:szCs w:val="16"/>
        </w:rPr>
        <w:t>Uygun ifadeleri</w:t>
      </w:r>
      <w:r w:rsidRPr="004C7CD5">
        <w:rPr>
          <w:rFonts w:ascii="Verdana" w:hAnsi="Verdana"/>
          <w:snapToGrid w:val="0"/>
          <w:sz w:val="16"/>
          <w:szCs w:val="16"/>
        </w:rPr>
        <w:t xml:space="preserve"> </w:t>
      </w:r>
      <w:r w:rsidRPr="004C7CD5">
        <w:rPr>
          <w:rFonts w:ascii="Verdana" w:hAnsi="Verdana"/>
          <w:b/>
          <w:i/>
          <w:sz w:val="16"/>
          <w:szCs w:val="16"/>
        </w:rPr>
        <w:t>(değişmez, azalır, artar)</w:t>
      </w:r>
      <w:r w:rsidRPr="004C7CD5">
        <w:rPr>
          <w:rFonts w:ascii="Verdana" w:hAnsi="Verdana"/>
          <w:b/>
          <w:sz w:val="16"/>
          <w:szCs w:val="16"/>
        </w:rPr>
        <w:t xml:space="preserve"> </w:t>
      </w:r>
      <w:r w:rsidRPr="004C7CD5">
        <w:rPr>
          <w:rFonts w:ascii="Verdana" w:hAnsi="Verdana"/>
          <w:snapToGrid w:val="0"/>
          <w:sz w:val="16"/>
          <w:szCs w:val="16"/>
        </w:rPr>
        <w:t xml:space="preserve">karşılarına yazınız. </w:t>
      </w:r>
      <w:r w:rsidRPr="004C7CD5">
        <w:rPr>
          <w:rFonts w:ascii="Verdana" w:hAnsi="Verdana"/>
          <w:b/>
          <w:i/>
          <w:snapToGrid w:val="0"/>
          <w:sz w:val="16"/>
          <w:szCs w:val="16"/>
        </w:rPr>
        <w:t>(10p)</w:t>
      </w:r>
    </w:p>
    <w:p w:rsidR="001D2FCD" w:rsidRDefault="001D2FCD" w:rsidP="00B734C8">
      <w:pPr>
        <w:jc w:val="both"/>
        <w:rPr>
          <w:sz w:val="18"/>
          <w:szCs w:val="18"/>
        </w:rPr>
      </w:pPr>
    </w:p>
    <w:p w:rsidR="001D2FCD" w:rsidRDefault="001D2FCD" w:rsidP="00B734C8">
      <w:pPr>
        <w:jc w:val="both"/>
        <w:rPr>
          <w:sz w:val="18"/>
          <w:szCs w:val="18"/>
        </w:rPr>
      </w:pPr>
    </w:p>
    <w:p w:rsidR="001D2FCD" w:rsidRDefault="001D2FCD" w:rsidP="00B734C8">
      <w:pPr>
        <w:jc w:val="both"/>
        <w:rPr>
          <w:sz w:val="18"/>
          <w:szCs w:val="18"/>
        </w:rPr>
      </w:pPr>
    </w:p>
    <w:p w:rsidR="001D2FCD" w:rsidRDefault="001D2FCD" w:rsidP="00B734C8">
      <w:pPr>
        <w:jc w:val="both"/>
        <w:rPr>
          <w:sz w:val="18"/>
          <w:szCs w:val="18"/>
        </w:rPr>
      </w:pPr>
    </w:p>
    <w:p w:rsidR="001D2FCD" w:rsidRDefault="001D2FCD" w:rsidP="00B734C8">
      <w:pPr>
        <w:jc w:val="both"/>
        <w:rPr>
          <w:sz w:val="18"/>
          <w:szCs w:val="18"/>
        </w:rPr>
      </w:pPr>
    </w:p>
    <w:p w:rsidR="001D2FCD" w:rsidRDefault="001D2FCD" w:rsidP="00B734C8">
      <w:pPr>
        <w:jc w:val="both"/>
        <w:rPr>
          <w:sz w:val="18"/>
          <w:szCs w:val="18"/>
        </w:rPr>
      </w:pPr>
    </w:p>
    <w:p w:rsidR="001D2FCD" w:rsidRDefault="001D2FCD" w:rsidP="00B734C8">
      <w:pPr>
        <w:pStyle w:val="NoSpacing"/>
        <w:jc w:val="both"/>
      </w:pP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6"/>
          <w:szCs w:val="16"/>
        </w:rPr>
      </w:pPr>
      <w:r>
        <w:rPr>
          <w:noProof/>
        </w:rPr>
        <w:pict>
          <v:shape id="Resim 16" o:spid="_x0000_s1051" type="#_x0000_t75" style="position:absolute;left:0;text-align:left;margin-left:-2.85pt;margin-top:4.6pt;width:255pt;height:122.25pt;z-index:-251646976;visibility:visible" wrapcoords="-64 0 -64 21467 21600 21467 21600 0 -64 0">
            <v:imagedata r:id="rId13" o:title=""/>
            <w10:wrap type="tight"/>
          </v:shape>
        </w:pict>
      </w:r>
      <w:r>
        <w:rPr>
          <w:b/>
          <w:sz w:val="18"/>
          <w:szCs w:val="18"/>
        </w:rPr>
        <w:t>S-8</w:t>
      </w:r>
      <w:r w:rsidRPr="00C143E9">
        <w:rPr>
          <w:rFonts w:ascii="Verdana" w:hAnsi="Verdana"/>
          <w:sz w:val="16"/>
          <w:szCs w:val="16"/>
        </w:rPr>
        <w:t>Türkiye haritası üzerinde bazı noktalar ve coğrafi koordinatları verilmiştir. soruları haritaya göre konumları dikkate alarak cevaplayınız</w:t>
      </w:r>
      <w:r w:rsidRPr="00C143E9">
        <w:rPr>
          <w:rFonts w:ascii="Verdana" w:hAnsi="Verdana"/>
          <w:b/>
          <w:sz w:val="16"/>
          <w:szCs w:val="16"/>
        </w:rPr>
        <w:t>.</w:t>
      </w:r>
    </w:p>
    <w:p w:rsidR="001D2FCD" w:rsidRPr="004C7CD5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18"/>
          <w:szCs w:val="18"/>
        </w:rPr>
      </w:pPr>
      <w:r w:rsidRPr="00C143E9">
        <w:rPr>
          <w:rFonts w:ascii="Verdana" w:hAnsi="Verdana"/>
          <w:b/>
          <w:sz w:val="16"/>
          <w:szCs w:val="16"/>
        </w:rPr>
        <w:t xml:space="preserve"> </w:t>
      </w: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</w:t>
      </w:r>
      <w:r w:rsidRPr="004C7CD5">
        <w:rPr>
          <w:rFonts w:ascii="Verdana" w:hAnsi="Verdana"/>
          <w:b/>
          <w:sz w:val="16"/>
          <w:szCs w:val="16"/>
        </w:rPr>
        <w:t>a-</w:t>
      </w:r>
      <w:r w:rsidRPr="00C143E9">
        <w:rPr>
          <w:rFonts w:ascii="Verdana" w:hAnsi="Verdana"/>
          <w:sz w:val="16"/>
          <w:szCs w:val="16"/>
        </w:rPr>
        <w:t>C noktasının coğrafi koordinatlarını  yazınız</w:t>
      </w:r>
      <w:r w:rsidRPr="00C143E9">
        <w:rPr>
          <w:rFonts w:ascii="Verdana" w:hAnsi="Verdana"/>
          <w:b/>
          <w:sz w:val="16"/>
          <w:szCs w:val="16"/>
        </w:rPr>
        <w:t>.(4P)</w:t>
      </w: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……</w:t>
      </w:r>
    </w:p>
    <w:p w:rsidR="001D2FCD" w:rsidRPr="004C7CD5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b-</w:t>
      </w:r>
      <w:r w:rsidRPr="004C7CD5">
        <w:rPr>
          <w:rFonts w:ascii="Verdana" w:hAnsi="Verdana"/>
          <w:sz w:val="16"/>
          <w:szCs w:val="16"/>
        </w:rPr>
        <w:t xml:space="preserve">E </w:t>
      </w:r>
      <w:r>
        <w:rPr>
          <w:rFonts w:ascii="Verdana" w:hAnsi="Verdana"/>
          <w:sz w:val="16"/>
          <w:szCs w:val="16"/>
        </w:rPr>
        <w:t>noktası ile B</w:t>
      </w:r>
      <w:r w:rsidRPr="004C7CD5">
        <w:rPr>
          <w:rFonts w:ascii="Verdana" w:hAnsi="Verdana"/>
          <w:sz w:val="16"/>
          <w:szCs w:val="16"/>
        </w:rPr>
        <w:t xml:space="preserve"> noktası</w:t>
      </w:r>
      <w:r>
        <w:rPr>
          <w:rFonts w:ascii="Verdana" w:hAnsi="Verdana"/>
          <w:sz w:val="16"/>
          <w:szCs w:val="16"/>
        </w:rPr>
        <w:t xml:space="preserve"> arasında kaç dakikalık zaman farkı vardır </w:t>
      </w:r>
      <w:r w:rsidRPr="004C7CD5">
        <w:rPr>
          <w:rFonts w:ascii="Verdana" w:hAnsi="Verdana"/>
          <w:b/>
          <w:sz w:val="16"/>
          <w:szCs w:val="16"/>
        </w:rPr>
        <w:t>5p</w:t>
      </w: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…</w:t>
      </w: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6"/>
          <w:szCs w:val="16"/>
        </w:rPr>
      </w:pP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6"/>
          <w:szCs w:val="16"/>
        </w:rPr>
      </w:pPr>
    </w:p>
    <w:p w:rsidR="001D2FCD" w:rsidRPr="004C7CD5" w:rsidRDefault="001D2FCD" w:rsidP="00B734C8">
      <w:pPr>
        <w:pStyle w:val="NoSpacing"/>
        <w:jc w:val="both"/>
        <w:rPr>
          <w:szCs w:val="18"/>
        </w:rPr>
      </w:pPr>
    </w:p>
    <w:p w:rsidR="001D2FCD" w:rsidRPr="004C7CD5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18"/>
          <w:szCs w:val="18"/>
        </w:rPr>
      </w:pPr>
      <w:r>
        <w:rPr>
          <w:noProof/>
        </w:rPr>
        <w:pict>
          <v:shape id="Resim 18" o:spid="_x0000_s1052" type="#_x0000_t75" style="position:absolute;left:0;text-align:left;margin-left:6.9pt;margin-top:12.6pt;width:88.5pt;height:90.75pt;z-index:-251645952;visibility:visible" wrapcoords="-183 0 -183 21421 21600 21421 21600 0 -183 0">
            <v:imagedata r:id="rId14" o:title=""/>
            <w10:wrap type="tight"/>
          </v:shape>
        </w:pict>
      </w:r>
      <w:r w:rsidRPr="004C7CD5">
        <w:rPr>
          <w:b/>
          <w:sz w:val="20"/>
          <w:szCs w:val="20"/>
        </w:rPr>
        <w:t>S-</w:t>
      </w:r>
      <w:r>
        <w:rPr>
          <w:b/>
          <w:sz w:val="20"/>
          <w:szCs w:val="20"/>
        </w:rPr>
        <w:t>9</w:t>
      </w:r>
      <w:r w:rsidRPr="004C7CD5">
        <w:rPr>
          <w:b/>
          <w:sz w:val="20"/>
          <w:szCs w:val="20"/>
        </w:rPr>
        <w:t>)</w:t>
      </w:r>
      <w:r w:rsidRPr="004C7CD5">
        <w:rPr>
          <w:sz w:val="18"/>
          <w:szCs w:val="18"/>
        </w:rPr>
        <w:t xml:space="preserve">Yandaki şekilde X-Y uzaklığı 5550 km’dir ve A-B uzaklığına eşittir. </w:t>
      </w:r>
    </w:p>
    <w:p w:rsidR="001D2FCD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4C7CD5">
        <w:t>a-</w:t>
      </w:r>
      <w:r>
        <w:t xml:space="preserve">Y noktası hangi paralel </w:t>
      </w:r>
      <w:r w:rsidRPr="004C7CD5">
        <w:t>üzerindedir.(</w:t>
      </w:r>
      <w:r>
        <w:rPr>
          <w:b/>
        </w:rPr>
        <w:t>3</w:t>
      </w:r>
      <w:r w:rsidRPr="004C7CD5">
        <w:rPr>
          <w:b/>
        </w:rPr>
        <w:t>P</w:t>
      </w:r>
      <w:r w:rsidRPr="004C7CD5">
        <w:t>)</w:t>
      </w:r>
    </w:p>
    <w:p w:rsidR="001D2FCD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1D2FCD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……</w:t>
      </w:r>
    </w:p>
    <w:p w:rsidR="001D2FCD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1D2FCD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1D2FCD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r>
        <w:rPr>
          <w:b/>
        </w:rPr>
        <w:t>b-</w:t>
      </w:r>
      <w:r w:rsidRPr="008056B4">
        <w:rPr>
          <w:sz w:val="20"/>
          <w:szCs w:val="20"/>
        </w:rPr>
        <w:t>A noktası 10 batı meridyeni  üzerinde olduğuna göre B noktası hangi meridyen üzerindedir</w:t>
      </w:r>
      <w:r w:rsidRPr="006E419F">
        <w:t>.</w:t>
      </w:r>
      <w:r w:rsidRPr="008056B4">
        <w:rPr>
          <w:sz w:val="18"/>
          <w:szCs w:val="18"/>
        </w:rPr>
        <w:t xml:space="preserve"> </w:t>
      </w:r>
      <w:r w:rsidRPr="008056B4">
        <w:rPr>
          <w:b/>
        </w:rPr>
        <w:t>(</w:t>
      </w:r>
      <w:r>
        <w:rPr>
          <w:b/>
        </w:rPr>
        <w:t>3</w:t>
      </w:r>
      <w:r w:rsidRPr="008056B4">
        <w:rPr>
          <w:b/>
        </w:rPr>
        <w:t>P)</w:t>
      </w:r>
    </w:p>
    <w:p w:rsidR="001D2FCD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r>
        <w:rPr>
          <w:b/>
        </w:rPr>
        <w:t>…….</w:t>
      </w:r>
    </w:p>
    <w:p w:rsidR="001D2FCD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</w:p>
    <w:p w:rsidR="001D2FCD" w:rsidRDefault="001D2FCD" w:rsidP="00B734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</w:p>
    <w:p w:rsidR="001D2FCD" w:rsidRDefault="001D2FCD" w:rsidP="00B734C8">
      <w:pPr>
        <w:jc w:val="both"/>
      </w:pPr>
    </w:p>
    <w:p w:rsidR="001D2FCD" w:rsidRPr="004C7CD5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18"/>
          <w:szCs w:val="18"/>
        </w:rPr>
      </w:pPr>
      <w:r>
        <w:rPr>
          <w:noProof/>
        </w:rPr>
        <w:pict>
          <v:shape id="Resim 4" o:spid="_x0000_s1053" type="#_x0000_t75" alt="tara0016" style="position:absolute;left:0;text-align:left;margin-left:20.4pt;margin-top:14.3pt;width:145.5pt;height:117pt;z-index:251671552;visibility:visible">
            <v:imagedata r:id="rId15" o:title=""/>
            <w10:wrap type="square"/>
          </v:shape>
        </w:pict>
      </w:r>
      <w:r w:rsidRPr="008056B4">
        <w:rPr>
          <w:b/>
        </w:rPr>
        <w:t>-</w:t>
      </w:r>
      <w:r>
        <w:rPr>
          <w:b/>
        </w:rPr>
        <w:t>10</w:t>
      </w:r>
      <w:r w:rsidRPr="008056B4">
        <w:rPr>
          <w:b/>
        </w:rPr>
        <w:t>)</w:t>
      </w:r>
      <w:r w:rsidRPr="004C7CD5">
        <w:rPr>
          <w:sz w:val="18"/>
          <w:szCs w:val="18"/>
        </w:rPr>
        <w:t xml:space="preserve">Yandaki şekilde aynı meridyen üzerinde bulunan 5 noktadan  hareket eden uçaklar 2000 km doğuya gitmektedirler. Yolculuk sonunda en çok </w:t>
      </w:r>
      <w:r>
        <w:rPr>
          <w:sz w:val="18"/>
          <w:szCs w:val="18"/>
        </w:rPr>
        <w:t xml:space="preserve"> ve </w:t>
      </w:r>
      <w:r w:rsidRPr="004C7CD5">
        <w:rPr>
          <w:sz w:val="18"/>
          <w:szCs w:val="18"/>
        </w:rPr>
        <w:t>en az meridyen geçen</w:t>
      </w:r>
      <w:r>
        <w:rPr>
          <w:sz w:val="18"/>
          <w:szCs w:val="18"/>
        </w:rPr>
        <w:t xml:space="preserve"> uçakları yazınız</w:t>
      </w:r>
      <w:r w:rsidRPr="004C7CD5">
        <w:rPr>
          <w:sz w:val="18"/>
          <w:szCs w:val="18"/>
        </w:rPr>
        <w:t xml:space="preserve"> </w:t>
      </w:r>
      <w:r w:rsidRPr="004C7CD5">
        <w:rPr>
          <w:b/>
          <w:sz w:val="18"/>
          <w:szCs w:val="18"/>
        </w:rPr>
        <w:t>(</w:t>
      </w:r>
      <w:r>
        <w:rPr>
          <w:b/>
          <w:sz w:val="18"/>
          <w:szCs w:val="18"/>
        </w:rPr>
        <w:t>4</w:t>
      </w:r>
      <w:r w:rsidRPr="004C7CD5">
        <w:rPr>
          <w:b/>
          <w:sz w:val="18"/>
          <w:szCs w:val="18"/>
        </w:rPr>
        <w:t>p)</w:t>
      </w: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r w:rsidRPr="004C7CD5">
        <w:t>En çok</w:t>
      </w:r>
      <w:r>
        <w:rPr>
          <w:b/>
        </w:rPr>
        <w:t>……                      en az:…..</w:t>
      </w:r>
    </w:p>
    <w:p w:rsidR="001D2FCD" w:rsidRDefault="001D2FCD" w:rsidP="00B734C8">
      <w:pPr>
        <w:jc w:val="both"/>
        <w:rPr>
          <w:b/>
        </w:rPr>
      </w:pPr>
    </w:p>
    <w:p w:rsidR="001D2FCD" w:rsidRDefault="001D2FCD" w:rsidP="00B734C8">
      <w:pPr>
        <w:jc w:val="both"/>
        <w:rPr>
          <w:rFonts w:ascii="Verdana" w:hAnsi="Verdana"/>
          <w:b/>
          <w:sz w:val="20"/>
          <w:szCs w:val="20"/>
        </w:rPr>
      </w:pP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sz w:val="18"/>
          <w:szCs w:val="18"/>
        </w:rPr>
        <w:t>Ahmet:</w:t>
      </w:r>
      <w:r>
        <w:rPr>
          <w:rFonts w:ascii="Verdana" w:hAnsi="Verdana"/>
          <w:sz w:val="18"/>
          <w:szCs w:val="18"/>
        </w:rPr>
        <w:t xml:space="preserve"> 70Kuzey Paraleli-80 doğu meridyeni</w:t>
      </w: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sz w:val="18"/>
          <w:szCs w:val="18"/>
        </w:rPr>
        <w:t>Alper:</w:t>
      </w:r>
      <w:r>
        <w:rPr>
          <w:rFonts w:ascii="Verdana" w:hAnsi="Verdana"/>
          <w:sz w:val="18"/>
          <w:szCs w:val="18"/>
        </w:rPr>
        <w:t xml:space="preserve"> 30 Güney Paraleli 20 Batı meridyeni</w:t>
      </w: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sz w:val="18"/>
          <w:szCs w:val="18"/>
        </w:rPr>
        <w:t>Merve:</w:t>
      </w:r>
      <w:r>
        <w:rPr>
          <w:rFonts w:ascii="Verdana" w:hAnsi="Verdana"/>
          <w:sz w:val="18"/>
          <w:szCs w:val="18"/>
        </w:rPr>
        <w:t xml:space="preserve"> Başlangıç Meridyeni- 80 Kuzey paraleli</w:t>
      </w: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sz w:val="18"/>
          <w:szCs w:val="18"/>
        </w:rPr>
        <w:t>Ayşe:</w:t>
      </w:r>
      <w:r>
        <w:rPr>
          <w:rFonts w:ascii="Verdana" w:hAnsi="Verdana"/>
          <w:sz w:val="18"/>
          <w:szCs w:val="18"/>
        </w:rPr>
        <w:t xml:space="preserve"> 60 Doğu meridyeni-Ekvator</w:t>
      </w:r>
    </w:p>
    <w:p w:rsidR="001D2FCD" w:rsidRPr="00547D64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jc w:val="both"/>
        <w:rPr>
          <w:rFonts w:ascii="Verdana" w:hAnsi="Verdana"/>
          <w:i/>
          <w:sz w:val="18"/>
          <w:szCs w:val="18"/>
        </w:rPr>
      </w:pPr>
      <w:r w:rsidRPr="00B734C8">
        <w:rPr>
          <w:rFonts w:ascii="Verdana" w:hAnsi="Verdana"/>
          <w:b/>
          <w:i/>
          <w:sz w:val="18"/>
          <w:szCs w:val="18"/>
        </w:rPr>
        <w:t>S-11)</w:t>
      </w:r>
      <w:r w:rsidRPr="00547D64">
        <w:rPr>
          <w:rFonts w:ascii="Verdana" w:hAnsi="Verdana"/>
          <w:i/>
          <w:sz w:val="18"/>
          <w:szCs w:val="18"/>
        </w:rPr>
        <w:t>Yukarıda dört öğrencinin dünya üzerinde bulundukları noktaların koordinatları verilmiştir. Bu öğrencilerin bulundukları noktadan Türkiye ye ulaşmaları için hangi yönde hareket etmeliler yazınız</w:t>
      </w:r>
      <w:r>
        <w:rPr>
          <w:rFonts w:ascii="Verdana" w:hAnsi="Verdana"/>
          <w:i/>
          <w:sz w:val="18"/>
          <w:szCs w:val="18"/>
        </w:rPr>
        <w:t xml:space="preserve"> </w:t>
      </w:r>
      <w:r w:rsidRPr="00B734C8">
        <w:rPr>
          <w:rFonts w:ascii="Verdana" w:hAnsi="Verdana"/>
          <w:b/>
          <w:i/>
          <w:sz w:val="18"/>
          <w:szCs w:val="18"/>
        </w:rPr>
        <w:t>(8P)</w:t>
      </w: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i/>
          <w:sz w:val="18"/>
          <w:szCs w:val="18"/>
        </w:rPr>
        <w:t>Ahmet</w:t>
      </w:r>
      <w:r>
        <w:rPr>
          <w:rFonts w:ascii="Verdana" w:hAnsi="Verdana"/>
          <w:sz w:val="18"/>
          <w:szCs w:val="18"/>
        </w:rPr>
        <w:t>:……………………………………………………….</w:t>
      </w: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i/>
          <w:sz w:val="18"/>
          <w:szCs w:val="18"/>
        </w:rPr>
        <w:t>Alper</w:t>
      </w:r>
      <w:r>
        <w:rPr>
          <w:rFonts w:ascii="Verdana" w:hAnsi="Verdana"/>
          <w:sz w:val="18"/>
          <w:szCs w:val="18"/>
        </w:rPr>
        <w:t>:………………………………………………………….</w:t>
      </w: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i/>
          <w:sz w:val="18"/>
          <w:szCs w:val="18"/>
        </w:rPr>
        <w:t>Merve</w:t>
      </w:r>
      <w:r>
        <w:rPr>
          <w:rFonts w:ascii="Verdana" w:hAnsi="Verdana"/>
          <w:sz w:val="18"/>
          <w:szCs w:val="18"/>
        </w:rPr>
        <w:t>:…………………………………………………………</w:t>
      </w: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i/>
          <w:sz w:val="18"/>
          <w:szCs w:val="18"/>
        </w:rPr>
        <w:t>Ayşe</w:t>
      </w:r>
      <w:r>
        <w:rPr>
          <w:rFonts w:ascii="Verdana" w:hAnsi="Verdana"/>
          <w:sz w:val="18"/>
          <w:szCs w:val="18"/>
        </w:rPr>
        <w:t>:…………………………………………………………….</w:t>
      </w: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:rsidR="001D2FCD" w:rsidRDefault="001D2FCD" w:rsidP="00B734C8">
      <w:pPr>
        <w:jc w:val="both"/>
      </w:pP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Verdana" w:hAnsi="Verdana"/>
          <w:b/>
          <w:sz w:val="18"/>
          <w:szCs w:val="18"/>
        </w:rPr>
      </w:pPr>
      <w:r w:rsidRPr="004C7CD5">
        <w:rPr>
          <w:rFonts w:ascii="Verdana" w:hAnsi="Verdana"/>
          <w:b/>
          <w:sz w:val="18"/>
          <w:szCs w:val="18"/>
        </w:rPr>
        <w:t>S-</w:t>
      </w:r>
      <w:r>
        <w:rPr>
          <w:rFonts w:ascii="Verdana" w:hAnsi="Verdana"/>
          <w:b/>
          <w:sz w:val="18"/>
          <w:szCs w:val="18"/>
        </w:rPr>
        <w:t>12</w:t>
      </w:r>
      <w:r w:rsidRPr="004C7CD5">
        <w:rPr>
          <w:rFonts w:ascii="Verdana" w:hAnsi="Verdana"/>
          <w:b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>32 batı meridyeninin antimeridyeni kaçtır</w:t>
      </w:r>
      <w:r w:rsidRPr="00747423">
        <w:rPr>
          <w:rFonts w:ascii="Verdana" w:hAnsi="Verdana"/>
          <w:b/>
          <w:sz w:val="18"/>
          <w:szCs w:val="18"/>
        </w:rPr>
        <w:t>?(3</w:t>
      </w:r>
      <w:r>
        <w:rPr>
          <w:rFonts w:ascii="Verdana" w:hAnsi="Verdana"/>
          <w:b/>
          <w:sz w:val="18"/>
          <w:szCs w:val="18"/>
        </w:rPr>
        <w:t>p</w:t>
      </w:r>
      <w:r w:rsidRPr="00747423">
        <w:rPr>
          <w:rFonts w:ascii="Verdana" w:hAnsi="Verdana"/>
          <w:b/>
          <w:sz w:val="18"/>
          <w:szCs w:val="18"/>
        </w:rPr>
        <w:t>)</w:t>
      </w: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….</w:t>
      </w: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Verdana" w:hAnsi="Verdana"/>
          <w:sz w:val="18"/>
          <w:szCs w:val="18"/>
        </w:rPr>
      </w:pPr>
    </w:p>
    <w:p w:rsidR="001D2FCD" w:rsidRDefault="001D2FCD" w:rsidP="00B734C8">
      <w:pPr>
        <w:spacing w:after="0" w:line="240" w:lineRule="auto"/>
        <w:jc w:val="both"/>
        <w:rPr>
          <w:rFonts w:ascii="Verdana" w:hAnsi="Verdana"/>
          <w:b/>
          <w:sz w:val="18"/>
          <w:szCs w:val="18"/>
        </w:rPr>
      </w:pPr>
    </w:p>
    <w:p w:rsidR="001D2FCD" w:rsidRDefault="001D2FC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  <w:r w:rsidRPr="004C7CD5">
        <w:rPr>
          <w:rFonts w:ascii="Verdana" w:hAnsi="Verdana"/>
          <w:b/>
          <w:sz w:val="18"/>
          <w:szCs w:val="18"/>
        </w:rPr>
        <w:t>S-</w:t>
      </w:r>
      <w:r>
        <w:rPr>
          <w:rFonts w:ascii="Verdana" w:hAnsi="Verdana"/>
          <w:b/>
          <w:sz w:val="18"/>
          <w:szCs w:val="18"/>
        </w:rPr>
        <w:t>13 )</w:t>
      </w:r>
      <w:r>
        <w:rPr>
          <w:b/>
        </w:rPr>
        <w:t>Bir öğrenci Türkiye de aralarında 20 dakikalık zaman farkı olan iki meridyen arasındaki uzaklığı hesaplayabilirim diyor.</w:t>
      </w:r>
    </w:p>
    <w:p w:rsidR="001D2FCD" w:rsidRDefault="001D2FC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  <w:r>
        <w:rPr>
          <w:b/>
        </w:rPr>
        <w:t>Öğretmeni bu duruma itiraz ediyor</w:t>
      </w:r>
    </w:p>
    <w:p w:rsidR="001D2FCD" w:rsidRDefault="001D2FC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  <w:r>
        <w:rPr>
          <w:b/>
        </w:rPr>
        <w:t>Öğrencinin verdiği bilgi hangi yönüyle yanlış bilgi içermektedir yazınız? (5P)</w:t>
      </w:r>
    </w:p>
    <w:p w:rsidR="001D2FCD" w:rsidRDefault="001D2FC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  <w:r>
        <w:rPr>
          <w:b/>
        </w:rPr>
        <w:t>….</w:t>
      </w:r>
    </w:p>
    <w:p w:rsidR="001D2FCD" w:rsidRDefault="001D2FC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1D2FCD" w:rsidRDefault="001D2FC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1D2FCD" w:rsidRDefault="001D2FC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1D2FCD" w:rsidRDefault="001D2FC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1D2FCD" w:rsidRDefault="001D2FC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1D2FCD" w:rsidRDefault="001D2FC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1D2FCD" w:rsidRDefault="001D2FC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1D2FCD" w:rsidRDefault="001D2FCD" w:rsidP="00B734C8">
      <w:pPr>
        <w:jc w:val="both"/>
        <w:rPr>
          <w:b/>
        </w:rPr>
      </w:pP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sz w:val="18"/>
          <w:szCs w:val="18"/>
        </w:rPr>
      </w:pPr>
      <w:r w:rsidRPr="004C7CD5">
        <w:rPr>
          <w:b/>
        </w:rPr>
        <w:t>S-</w:t>
      </w:r>
      <w:r>
        <w:rPr>
          <w:b/>
        </w:rPr>
        <w:t>14</w:t>
      </w:r>
      <w:r w:rsidRPr="004C7CD5">
        <w:rPr>
          <w:b/>
        </w:rPr>
        <w:t>)</w:t>
      </w:r>
      <w:r>
        <w:rPr>
          <w:b/>
        </w:rPr>
        <w:t>1/300000 ölçekli haritada 4cm olarak gösterilen bir alan 1/100000 ölçekli bir haritada kaç cm ile gösterilir hesaplayınız? (7P)</w:t>
      </w: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sz w:val="18"/>
          <w:szCs w:val="18"/>
        </w:rPr>
      </w:pP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sz w:val="18"/>
          <w:szCs w:val="18"/>
        </w:rPr>
      </w:pP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1D2FCD" w:rsidRDefault="001D2FC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BAŞARILAR DİLERİZ  Armağan ÖZTÜRK  Hacı YAŞAR</w:t>
      </w:r>
    </w:p>
    <w:sectPr w:rsidR="001D2FCD" w:rsidSect="004C7CD5">
      <w:type w:val="continuous"/>
      <w:pgSz w:w="11906" w:h="16838" w:code="9"/>
      <w:pgMar w:top="567" w:right="567" w:bottom="567" w:left="567" w:header="709" w:footer="709" w:gutter="0"/>
      <w:cols w:num="2"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FCD" w:rsidRDefault="001D2FCD" w:rsidP="004C7CD5">
      <w:pPr>
        <w:spacing w:after="0" w:line="240" w:lineRule="auto"/>
      </w:pPr>
      <w:r>
        <w:separator/>
      </w:r>
    </w:p>
  </w:endnote>
  <w:endnote w:type="continuationSeparator" w:id="0">
    <w:p w:rsidR="001D2FCD" w:rsidRDefault="001D2FCD" w:rsidP="004C7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FCD" w:rsidRDefault="001D2FCD" w:rsidP="004C7CD5">
      <w:pPr>
        <w:spacing w:after="0" w:line="240" w:lineRule="auto"/>
      </w:pPr>
      <w:r>
        <w:separator/>
      </w:r>
    </w:p>
  </w:footnote>
  <w:footnote w:type="continuationSeparator" w:id="0">
    <w:p w:rsidR="001D2FCD" w:rsidRDefault="001D2FCD" w:rsidP="004C7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480922"/>
    <w:multiLevelType w:val="hybridMultilevel"/>
    <w:tmpl w:val="8DF2EC5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04D7"/>
    <w:rsid w:val="000C652E"/>
    <w:rsid w:val="000E453F"/>
    <w:rsid w:val="00104CE6"/>
    <w:rsid w:val="001714E2"/>
    <w:rsid w:val="001C7624"/>
    <w:rsid w:val="001D2FCD"/>
    <w:rsid w:val="001D5778"/>
    <w:rsid w:val="002465A2"/>
    <w:rsid w:val="002856F0"/>
    <w:rsid w:val="003043BC"/>
    <w:rsid w:val="00324F99"/>
    <w:rsid w:val="00385491"/>
    <w:rsid w:val="003D6FC0"/>
    <w:rsid w:val="003F38C5"/>
    <w:rsid w:val="00463D82"/>
    <w:rsid w:val="004C7CD5"/>
    <w:rsid w:val="00547D64"/>
    <w:rsid w:val="005C325C"/>
    <w:rsid w:val="005E2FE1"/>
    <w:rsid w:val="00623205"/>
    <w:rsid w:val="006500E6"/>
    <w:rsid w:val="0065034A"/>
    <w:rsid w:val="00682E65"/>
    <w:rsid w:val="006A24ED"/>
    <w:rsid w:val="006B160C"/>
    <w:rsid w:val="006D5EFB"/>
    <w:rsid w:val="006E419F"/>
    <w:rsid w:val="006F687C"/>
    <w:rsid w:val="006F6984"/>
    <w:rsid w:val="007107F5"/>
    <w:rsid w:val="00747423"/>
    <w:rsid w:val="007D34E7"/>
    <w:rsid w:val="008043AB"/>
    <w:rsid w:val="008056B4"/>
    <w:rsid w:val="008A0DBE"/>
    <w:rsid w:val="008D5B39"/>
    <w:rsid w:val="008D78A5"/>
    <w:rsid w:val="00973DDC"/>
    <w:rsid w:val="009B04D7"/>
    <w:rsid w:val="009C4B45"/>
    <w:rsid w:val="009D3FB1"/>
    <w:rsid w:val="00A47AF1"/>
    <w:rsid w:val="00B20FFE"/>
    <w:rsid w:val="00B734C8"/>
    <w:rsid w:val="00B95A3A"/>
    <w:rsid w:val="00BE4159"/>
    <w:rsid w:val="00C143E9"/>
    <w:rsid w:val="00C45DBB"/>
    <w:rsid w:val="00CE1777"/>
    <w:rsid w:val="00D03338"/>
    <w:rsid w:val="00D918E5"/>
    <w:rsid w:val="00E36414"/>
    <w:rsid w:val="00E70A1C"/>
    <w:rsid w:val="00EF108F"/>
    <w:rsid w:val="00EF5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4D7"/>
    <w:pPr>
      <w:spacing w:after="200" w:line="276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B04D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04D7"/>
    <w:rPr>
      <w:rFonts w:ascii="Cambria" w:hAnsi="Cambria" w:cs="Times New Roman"/>
      <w:b/>
      <w:bCs/>
      <w:color w:val="365F91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99"/>
    <w:qFormat/>
    <w:rsid w:val="001714E2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714E2"/>
    <w:rPr>
      <w:rFonts w:ascii="Cambria" w:hAnsi="Cambria" w:cs="Times New Roman"/>
      <w:sz w:val="24"/>
      <w:szCs w:val="24"/>
    </w:rPr>
  </w:style>
  <w:style w:type="table" w:styleId="TableGrid">
    <w:name w:val="Table Grid"/>
    <w:basedOn w:val="TableNormal"/>
    <w:uiPriority w:val="99"/>
    <w:rsid w:val="009B04D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9B04D7"/>
    <w:rPr>
      <w:rFonts w:ascii="Calibri" w:hAnsi="Calibri"/>
    </w:rPr>
  </w:style>
  <w:style w:type="paragraph" w:styleId="BalloonText">
    <w:name w:val="Balloon Text"/>
    <w:basedOn w:val="Normal"/>
    <w:link w:val="BalloonTextChar"/>
    <w:uiPriority w:val="99"/>
    <w:semiHidden/>
    <w:rsid w:val="009B0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04D7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1D5778"/>
    <w:pPr>
      <w:spacing w:after="120" w:line="480" w:lineRule="auto"/>
    </w:pPr>
    <w:rPr>
      <w:rFonts w:ascii="Times New Roman" w:eastAsia="Batang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D5778"/>
    <w:rPr>
      <w:rFonts w:eastAsia="Batang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4C7C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C7CD5"/>
    <w:rPr>
      <w:rFonts w:ascii="Calibri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rsid w:val="004C7C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C7CD5"/>
    <w:rPr>
      <w:rFonts w:ascii="Calibri" w:hAnsi="Calibri" w:cs="Times New Roman"/>
      <w:sz w:val="22"/>
      <w:szCs w:val="22"/>
    </w:rPr>
  </w:style>
  <w:style w:type="character" w:styleId="Hyperlink">
    <w:name w:val="Hyperlink"/>
    <w:basedOn w:val="DefaultParagraphFont"/>
    <w:uiPriority w:val="99"/>
    <w:rsid w:val="00463D8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45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165</TotalTime>
  <Pages>2</Pages>
  <Words>661</Words>
  <Characters>3771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BİRSEN</cp:lastModifiedBy>
  <cp:revision>8</cp:revision>
  <dcterms:created xsi:type="dcterms:W3CDTF">2011-11-12T07:25:00Z</dcterms:created>
  <dcterms:modified xsi:type="dcterms:W3CDTF">2015-10-22T18:50:00Z</dcterms:modified>
</cp:coreProperties>
</file>