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D4E" w:rsidRPr="004B684D" w:rsidRDefault="00C87D4E" w:rsidP="007572EF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Serbest Form 1" o:spid="_x0000_s1026" style="position:absolute;margin-left:381.75pt;margin-top:-21.75pt;width:90pt;height:60.3pt;z-index:251658240;visibility:visible" coordsize="21600,21600" o:spt="100" adj="0,,0" path="m1949,7180c841,7336,,8613,,10137v-1,1055,409,2032,1074,2565l1063,12668v-378,549,-588,1272,-588,2022c475,16325,1451,17650,2655,17650v84,,169,-7,254,-21l2897,17649v688,1639,1966,2651,3350,2651c6947,20299,7635,20039,8235,19546r-6,4c8855,20829,9908,21597,11036,21597v1487,-1,2800,-1330,3231,-3273l14270,18350v460,390,990,597,1532,597c17390,18946,18682,17205,18694,15045r-5,-10c20357,14710,21597,12765,21597,10472v,-1016,-247,-2003,-701,-2809l20889,7661v142,-453,216,-940,216,-1433c21105,4588,20299,3150,19139,2719r9,-7c18940,1142,17933,,16758,v-714,-1,-1391,426,-1853,1165l14909,1170c14497,432,13855,,13174,v-827,-1,-1584,637,-1953,1645l11229,1694c10730,1024,10058,650,9358,650,8372,649,7466,1391,7003,2578r-8,24c6477,2189,5888,1972,5288,1972v-1865,,-3376,2057,-3376,4595c1911,6774,1922,6981,1942,7186r7,-6xem1074,12702nfc1407,12969,1786,13110,2172,13110v56,-1,113,-3,169,-9em2909,17629nfc3099,17599,3285,17535,3463,17439em7895,18680nfc7983,18985,8095,19277,8229,19550em14267,18324nfc14336,18013,14380,17693,14400,17370em18694,15045nfc18694,15034,18695,15024,18695,15013v,-1505,-632,-2877,-1626,-3536em20165,8999nfc20479,8635,20726,8177,20889,7661em19186,3344nfc19186,3328,19187,3313,19187,3297v,-196,-13,-392,-39,-585em14905,1165nfc14754,1408,14629,1679,14535,1971em11221,1645nfc11140,1866,11080,2099,11041,2340em7645,3276nfc7449,3016,7231,2790,6995,2602em1942,7186nfc1966,7426,2004,7663,2056,7895e" fillcolor="#ffbe7d">
            <v:stroke joinstyle="miter"/>
            <v:shadow on="t" offset="6pt,6pt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extrusionok="f" o:connecttype="custom" o:connectlocs="3545,382905;571500,764995;1142048,382905;571500,43786" o:connectangles="0,0,0,0" textboxrect="2977,3262,17087,17337"/>
            <v:handles>
              <v:h position="@3,#0" polar="10800,10800"/>
              <v:h position="#2,#1" polar="10800,10800" radiusrange="0,10800"/>
            </v:handles>
            <o:lock v:ext="edit" aspectratio="t" verticies="t"/>
          </v:shape>
        </w:pict>
      </w:r>
      <w:r w:rsidRPr="004B684D">
        <w:rPr>
          <w:rFonts w:ascii="Comic Sans MS" w:hAnsi="Comic Sans MS" w:cs="Comic Sans MS"/>
          <w:b/>
          <w:bCs/>
          <w:sz w:val="20"/>
          <w:szCs w:val="20"/>
        </w:rPr>
        <w:t>Adı</w:t>
      </w:r>
      <w:r w:rsidRPr="00794F2F">
        <w:rPr>
          <w:rFonts w:ascii="Comic Sans MS" w:hAnsi="Comic Sans MS" w:cs="Comic Sans MS"/>
          <w:b/>
          <w:bCs/>
          <w:sz w:val="22"/>
          <w:szCs w:val="22"/>
        </w:rPr>
        <w:t>:       A GRUBU</w:t>
      </w:r>
      <w:r>
        <w:rPr>
          <w:rFonts w:ascii="Comic Sans MS" w:hAnsi="Comic Sans MS" w:cs="Comic Sans MS"/>
          <w:b/>
          <w:bCs/>
          <w:sz w:val="20"/>
          <w:szCs w:val="20"/>
        </w:rPr>
        <w:t>PUAN:</w:t>
      </w:r>
    </w:p>
    <w:p w:rsidR="00C87D4E" w:rsidRPr="004B684D" w:rsidRDefault="00C87D4E" w:rsidP="007572EF">
      <w:pPr>
        <w:rPr>
          <w:rFonts w:ascii="Comic Sans MS" w:hAnsi="Comic Sans MS" w:cs="Comic Sans MS"/>
          <w:b/>
          <w:bCs/>
          <w:sz w:val="20"/>
          <w:szCs w:val="20"/>
        </w:rPr>
      </w:pPr>
      <w:r w:rsidRPr="004B684D">
        <w:rPr>
          <w:rFonts w:ascii="Comic Sans MS" w:hAnsi="Comic Sans MS" w:cs="Comic Sans MS"/>
          <w:b/>
          <w:bCs/>
          <w:sz w:val="20"/>
          <w:szCs w:val="20"/>
        </w:rPr>
        <w:t>Soyadı:</w:t>
      </w:r>
    </w:p>
    <w:p w:rsidR="00C87D4E" w:rsidRPr="007572EF" w:rsidRDefault="00C87D4E" w:rsidP="007572EF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No</w:t>
      </w:r>
      <w:r w:rsidRPr="007572EF">
        <w:rPr>
          <w:rFonts w:ascii="Comic Sans MS" w:hAnsi="Comic Sans MS" w:cs="Comic Sans MS"/>
          <w:b/>
          <w:bCs/>
          <w:sz w:val="20"/>
          <w:szCs w:val="20"/>
        </w:rPr>
        <w:t xml:space="preserve">: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Sınıf: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25"/>
      </w:tblGrid>
      <w:tr w:rsidR="00C87D4E">
        <w:trPr>
          <w:trHeight w:val="540"/>
        </w:trPr>
        <w:tc>
          <w:tcPr>
            <w:tcW w:w="8025" w:type="dxa"/>
          </w:tcPr>
          <w:p w:rsidR="00C87D4E" w:rsidRPr="007572EF" w:rsidRDefault="00C87D4E" w:rsidP="007572EF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7572EF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2014-2015 </w:t>
            </w:r>
            <w:r w:rsidRPr="007572EF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EĞİT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İM ÖĞRETİM YILI CUMHURİYET ORTA</w:t>
            </w:r>
            <w:r w:rsidRPr="007572EF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OKULU                    </w:t>
            </w:r>
          </w:p>
          <w:p w:rsidR="00C87D4E" w:rsidRPr="007572EF" w:rsidRDefault="00C87D4E" w:rsidP="007572EF">
            <w:pPr>
              <w:rPr>
                <w:b/>
                <w:bCs/>
                <w:sz w:val="20"/>
                <w:szCs w:val="20"/>
              </w:rPr>
            </w:pPr>
            <w:hyperlink r:id="rId5" w:history="1">
              <w:r w:rsidRPr="007572EF">
                <w:rPr>
                  <w:b/>
                  <w:bCs/>
                  <w:sz w:val="20"/>
                  <w:szCs w:val="20"/>
                </w:rPr>
                <w:t>VATANDAŞLIK VE DEMOKRASİ DERSİ 2.DÖNEM 1.YAZILI    SINAV</w:t>
              </w:r>
            </w:hyperlink>
            <w:r w:rsidRPr="007572EF">
              <w:rPr>
                <w:b/>
                <w:bCs/>
                <w:sz w:val="20"/>
                <w:szCs w:val="20"/>
              </w:rPr>
              <w:t xml:space="preserve">  SORULARI</w:t>
            </w:r>
          </w:p>
          <w:p w:rsidR="00C87D4E" w:rsidRDefault="00C87D4E" w:rsidP="007572EF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C87D4E" w:rsidRPr="00BB319B" w:rsidRDefault="00C87D4E" w:rsidP="007572EF">
      <w:pPr>
        <w:rPr>
          <w:rFonts w:ascii="Comic Sans MS" w:hAnsi="Comic Sans MS" w:cs="Comic Sans MS"/>
          <w:b/>
          <w:bCs/>
        </w:rPr>
      </w:pPr>
    </w:p>
    <w:p w:rsidR="00C87D4E" w:rsidRPr="00BB319B" w:rsidRDefault="00C87D4E" w:rsidP="007572EF">
      <w:pPr>
        <w:rPr>
          <w:b/>
          <w:bCs/>
        </w:rPr>
      </w:pPr>
      <w:r w:rsidRPr="00BB319B">
        <w:rPr>
          <w:rFonts w:ascii="Calibri" w:hAnsi="Calibri" w:cs="Calibri"/>
          <w:b/>
          <w:bCs/>
          <w:lang w:eastAsia="en-US"/>
        </w:rPr>
        <w:t xml:space="preserve">A   </w:t>
      </w:r>
      <w:r>
        <w:rPr>
          <w:b/>
          <w:bCs/>
        </w:rPr>
        <w:t>-AŞAĞIDAKİ</w:t>
      </w:r>
      <w:r w:rsidRPr="00BB319B">
        <w:rPr>
          <w:b/>
          <w:bCs/>
        </w:rPr>
        <w:t xml:space="preserve"> İFADELERDE BOŞ BIRAKILAN YERLERİ DOLDURUNUZ </w:t>
      </w:r>
      <w:r>
        <w:rPr>
          <w:b/>
          <w:bCs/>
        </w:rPr>
        <w:t>(10 PUAN)</w:t>
      </w:r>
    </w:p>
    <w:p w:rsidR="00C87D4E" w:rsidRDefault="00C87D4E" w:rsidP="007572EF">
      <w:pPr>
        <w:tabs>
          <w:tab w:val="left" w:pos="1185"/>
        </w:tabs>
      </w:pPr>
    </w:p>
    <w:p w:rsidR="00C87D4E" w:rsidRDefault="00C87D4E" w:rsidP="007572EF">
      <w:pPr>
        <w:tabs>
          <w:tab w:val="left" w:pos="1185"/>
        </w:tabs>
      </w:pPr>
      <w:r>
        <w:t>“</w:t>
      </w:r>
      <w:r w:rsidRPr="0040010A">
        <w:rPr>
          <w:b/>
          <w:bCs/>
        </w:rPr>
        <w:t>KANUNLARIN-  CUMHURİYET-MİLLET-  VATANDAŞ-  GENEL VE YEREL SEÇİMLER</w:t>
      </w:r>
      <w:r>
        <w:t>”</w:t>
      </w:r>
    </w:p>
    <w:p w:rsidR="00C87D4E" w:rsidRDefault="00C87D4E" w:rsidP="007572EF">
      <w:pPr>
        <w:tabs>
          <w:tab w:val="left" w:pos="1185"/>
        </w:tabs>
      </w:pPr>
    </w:p>
    <w:p w:rsidR="00C87D4E" w:rsidRDefault="00C87D4E" w:rsidP="00757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1-……………………hukuksal olarak bir ülkeye vatandaşlık bağı ile bağlı olan herkese verilen isimdir.</w:t>
      </w:r>
    </w:p>
    <w:p w:rsidR="00C87D4E" w:rsidRDefault="00C87D4E" w:rsidP="00757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2-Demokrasilerde halk, adına görev yapacak temsilcileri ……………………….yoluyla seçerler.</w:t>
      </w:r>
    </w:p>
    <w:p w:rsidR="00C87D4E" w:rsidRDefault="00C87D4E" w:rsidP="00757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3-Demokraside insanlar,temel hak ve hürriyetlerini ……………………………….öngördüğü sınırlar içinde kullanabilmektir.</w:t>
      </w:r>
    </w:p>
    <w:p w:rsidR="00C87D4E" w:rsidRDefault="00C87D4E" w:rsidP="00757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4-Demokrasinin ilkelerini en iyi biçimde uygulayan yönetim biçimi……………………………………………….tir</w:t>
      </w:r>
    </w:p>
    <w:p w:rsidR="00C87D4E" w:rsidRDefault="00C87D4E" w:rsidP="00757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5-</w:t>
      </w:r>
      <w:r w:rsidRPr="003C470C">
        <w:t xml:space="preserve"> Demokraside egemenliğin kaynağını</w:t>
      </w:r>
      <w:r>
        <w:t>…………….</w:t>
      </w:r>
      <w:r w:rsidRPr="003C470C">
        <w:t xml:space="preserve"> oluşturur.</w:t>
      </w:r>
    </w:p>
    <w:p w:rsidR="00C87D4E" w:rsidRPr="00BB319B" w:rsidRDefault="00C87D4E">
      <w:pPr>
        <w:rPr>
          <w:sz w:val="22"/>
          <w:szCs w:val="22"/>
        </w:rPr>
      </w:pPr>
    </w:p>
    <w:p w:rsidR="00C87D4E" w:rsidRPr="00BB319B" w:rsidRDefault="00C87D4E">
      <w:pPr>
        <w:rPr>
          <w:b/>
          <w:bCs/>
          <w:sz w:val="22"/>
          <w:szCs w:val="22"/>
        </w:rPr>
      </w:pPr>
      <w:r w:rsidRPr="00BB319B">
        <w:rPr>
          <w:b/>
          <w:bCs/>
          <w:sz w:val="22"/>
          <w:szCs w:val="22"/>
        </w:rPr>
        <w:t>B-AŞAĞIDA</w:t>
      </w:r>
      <w:r>
        <w:rPr>
          <w:b/>
          <w:bCs/>
          <w:sz w:val="22"/>
          <w:szCs w:val="22"/>
        </w:rPr>
        <w:t xml:space="preserve">Kİ SORULARDA DOĞRU OLAN YERE “D” </w:t>
      </w:r>
      <w:r w:rsidRPr="00BB319B">
        <w:rPr>
          <w:b/>
          <w:bCs/>
          <w:sz w:val="22"/>
          <w:szCs w:val="22"/>
        </w:rPr>
        <w:t xml:space="preserve">YANLIŞ OLAN YERE </w:t>
      </w:r>
      <w:r>
        <w:rPr>
          <w:b/>
          <w:bCs/>
          <w:sz w:val="22"/>
          <w:szCs w:val="22"/>
        </w:rPr>
        <w:t>“</w:t>
      </w:r>
      <w:r w:rsidRPr="00BB319B">
        <w:rPr>
          <w:b/>
          <w:bCs/>
          <w:sz w:val="22"/>
          <w:szCs w:val="22"/>
        </w:rPr>
        <w:t>Y</w:t>
      </w:r>
      <w:r>
        <w:rPr>
          <w:b/>
          <w:bCs/>
          <w:sz w:val="22"/>
          <w:szCs w:val="22"/>
        </w:rPr>
        <w:t>”</w:t>
      </w:r>
      <w:r w:rsidRPr="00BB319B">
        <w:rPr>
          <w:b/>
          <w:bCs/>
          <w:sz w:val="22"/>
          <w:szCs w:val="22"/>
        </w:rPr>
        <w:t xml:space="preserve"> YAZINIZ</w:t>
      </w:r>
      <w:r>
        <w:rPr>
          <w:b/>
          <w:bCs/>
          <w:sz w:val="22"/>
          <w:szCs w:val="22"/>
        </w:rPr>
        <w:t>(10 PUAN)</w:t>
      </w:r>
    </w:p>
    <w:p w:rsidR="00C87D4E" w:rsidRPr="00BB319B" w:rsidRDefault="00C87D4E" w:rsidP="00BB319B">
      <w:pPr>
        <w:pStyle w:val="ListParagraph"/>
        <w:numPr>
          <w:ilvl w:val="0"/>
          <w:numId w:val="1"/>
        </w:numPr>
        <w:spacing w:line="259" w:lineRule="auto"/>
        <w:ind w:right="-285"/>
        <w:rPr>
          <w:sz w:val="22"/>
          <w:szCs w:val="22"/>
          <w:lang w:eastAsia="en-US"/>
        </w:rPr>
      </w:pPr>
      <w:r w:rsidRPr="00BB319B">
        <w:rPr>
          <w:sz w:val="22"/>
          <w:szCs w:val="22"/>
          <w:lang w:eastAsia="en-US"/>
        </w:rPr>
        <w:t xml:space="preserve">  [            ]-Seçme  ve seçilme hakkını kullanarak ülke yönetimine katılmak yeterlidir.</w:t>
      </w:r>
    </w:p>
    <w:p w:rsidR="00C87D4E" w:rsidRPr="00BB319B" w:rsidRDefault="00C87D4E" w:rsidP="00BB319B">
      <w:pPr>
        <w:pStyle w:val="ListParagraph"/>
        <w:numPr>
          <w:ilvl w:val="0"/>
          <w:numId w:val="1"/>
        </w:numPr>
        <w:spacing w:line="259" w:lineRule="auto"/>
        <w:ind w:right="-285"/>
        <w:rPr>
          <w:sz w:val="22"/>
          <w:szCs w:val="22"/>
          <w:lang w:eastAsia="en-US"/>
        </w:rPr>
      </w:pPr>
      <w:r w:rsidRPr="00BB319B">
        <w:rPr>
          <w:sz w:val="22"/>
          <w:szCs w:val="22"/>
          <w:lang w:eastAsia="en-US"/>
        </w:rPr>
        <w:t xml:space="preserve"> [            ]-Vatandaş olarak herkesin aynı vergiyi vermesi gerekir.</w:t>
      </w:r>
    </w:p>
    <w:p w:rsidR="00C87D4E" w:rsidRPr="00BB319B" w:rsidRDefault="00C87D4E" w:rsidP="00BB319B">
      <w:pPr>
        <w:pStyle w:val="ListParagraph"/>
        <w:numPr>
          <w:ilvl w:val="0"/>
          <w:numId w:val="1"/>
        </w:numPr>
        <w:spacing w:line="259" w:lineRule="auto"/>
        <w:ind w:right="-285"/>
        <w:rPr>
          <w:sz w:val="22"/>
          <w:szCs w:val="22"/>
          <w:lang w:eastAsia="en-US"/>
        </w:rPr>
      </w:pPr>
      <w:r w:rsidRPr="00BB319B">
        <w:rPr>
          <w:sz w:val="22"/>
          <w:szCs w:val="22"/>
          <w:lang w:eastAsia="en-US"/>
        </w:rPr>
        <w:t xml:space="preserve">  [            ]-Bütün insanlar özgürlük,onur,ve haklar bakımından eşittir.</w:t>
      </w:r>
    </w:p>
    <w:p w:rsidR="00C87D4E" w:rsidRPr="00BB319B" w:rsidRDefault="00C87D4E" w:rsidP="00BB319B">
      <w:pPr>
        <w:pStyle w:val="ListParagraph"/>
        <w:numPr>
          <w:ilvl w:val="0"/>
          <w:numId w:val="1"/>
        </w:numPr>
        <w:spacing w:line="259" w:lineRule="auto"/>
        <w:ind w:right="-285"/>
        <w:rPr>
          <w:sz w:val="22"/>
          <w:szCs w:val="22"/>
          <w:lang w:eastAsia="en-US"/>
        </w:rPr>
      </w:pPr>
      <w:r w:rsidRPr="00BB319B">
        <w:rPr>
          <w:sz w:val="22"/>
          <w:szCs w:val="22"/>
          <w:lang w:eastAsia="en-US"/>
        </w:rPr>
        <w:t xml:space="preserve">  [            ]-Demokrasilerde ülkeyi halkın oylarıyla seçilen sivil toplum örgütleri yönetir.</w:t>
      </w:r>
    </w:p>
    <w:p w:rsidR="00C87D4E" w:rsidRPr="00BB319B" w:rsidRDefault="00C87D4E" w:rsidP="00BB319B">
      <w:pPr>
        <w:pStyle w:val="ListParagraph"/>
        <w:numPr>
          <w:ilvl w:val="0"/>
          <w:numId w:val="1"/>
        </w:numPr>
        <w:spacing w:line="259" w:lineRule="auto"/>
        <w:ind w:right="-285"/>
        <w:rPr>
          <w:b/>
          <w:bCs/>
          <w:sz w:val="22"/>
          <w:szCs w:val="22"/>
          <w:lang w:eastAsia="en-US"/>
        </w:rPr>
      </w:pPr>
      <w:r w:rsidRPr="00BB319B">
        <w:rPr>
          <w:sz w:val="22"/>
          <w:szCs w:val="22"/>
          <w:lang w:eastAsia="en-US"/>
        </w:rPr>
        <w:t>[            ]-Hukuk Devletinde kişi hak ve hürriyetleri devlet tarafından güvence altına alınmamıştır.</w:t>
      </w:r>
    </w:p>
    <w:p w:rsidR="00C87D4E" w:rsidRDefault="00C87D4E" w:rsidP="007572EF">
      <w:pPr>
        <w:rPr>
          <w:b/>
          <w:bCs/>
        </w:rPr>
      </w:pPr>
    </w:p>
    <w:p w:rsidR="00C87D4E" w:rsidRDefault="00C87D4E" w:rsidP="007572EF">
      <w:pPr>
        <w:rPr>
          <w:b/>
          <w:bCs/>
        </w:rPr>
      </w:pPr>
      <w:r>
        <w:rPr>
          <w:b/>
          <w:bCs/>
        </w:rPr>
        <w:t>C- HER SORUNUN DEĞERİ 5 PUANDIR</w:t>
      </w:r>
    </w:p>
    <w:p w:rsidR="00C87D4E" w:rsidRPr="007572EF" w:rsidRDefault="00C87D4E" w:rsidP="007572EF">
      <w:pPr>
        <w:rPr>
          <w:b/>
          <w:bCs/>
        </w:rPr>
      </w:pPr>
      <w:r w:rsidRPr="007572EF">
        <w:rPr>
          <w:b/>
          <w:bCs/>
        </w:rPr>
        <w:t>1- Aşağıdaki haklardan hangisi diğerlerinden daha önce gelir?</w:t>
      </w:r>
    </w:p>
    <w:p w:rsidR="00C87D4E" w:rsidRDefault="00C87D4E" w:rsidP="007572EF">
      <w:r>
        <w:t xml:space="preserve">A)Dilekçe Hakkı           B)Eğitim Hakkı       C)Sağlık Hakkı      D)Yaşama Hakkı        </w:t>
      </w:r>
    </w:p>
    <w:p w:rsidR="00C87D4E" w:rsidRPr="007572EF" w:rsidRDefault="00C87D4E" w:rsidP="007572EF">
      <w:pPr>
        <w:rPr>
          <w:b/>
          <w:bCs/>
        </w:rPr>
      </w:pPr>
      <w:r w:rsidRPr="007572EF">
        <w:rPr>
          <w:b/>
          <w:bCs/>
        </w:rPr>
        <w:t>2-Hangisi hukuk devletinin unsurlarından biri değildir?</w:t>
      </w:r>
    </w:p>
    <w:p w:rsidR="00C87D4E" w:rsidRDefault="00C87D4E" w:rsidP="007572EF">
      <w:r>
        <w:t>A)Kanunsuz  suç ve ceza olmaz                                  B) Eşitlik</w:t>
      </w:r>
    </w:p>
    <w:p w:rsidR="00C87D4E" w:rsidRDefault="00C87D4E" w:rsidP="007572EF">
      <w:r>
        <w:t xml:space="preserve">C)Kuvvetler ayrılığı ilkesi                                           D) Yargı bağımlılığı </w:t>
      </w:r>
    </w:p>
    <w:p w:rsidR="00C87D4E" w:rsidRPr="007572EF" w:rsidRDefault="00C87D4E" w:rsidP="007572EF">
      <w:pPr>
        <w:rPr>
          <w:b/>
          <w:bCs/>
        </w:rPr>
      </w:pPr>
      <w:r w:rsidRPr="007572EF">
        <w:rPr>
          <w:b/>
          <w:bCs/>
        </w:rPr>
        <w:t>3-Aşağıdakilerden hangisi çevremizde karşılaştığımız demokratik olmayan tavır ve tutumlardandır?</w:t>
      </w:r>
    </w:p>
    <w:p w:rsidR="00C87D4E" w:rsidRDefault="00C87D4E" w:rsidP="007572EF">
      <w:r>
        <w:t>A)Toplu taşıma araçlarına sıra ile binilmesi                B)Öğretmenin sürekli olarak aynı öğrenciye söz hakkı vermesi</w:t>
      </w:r>
    </w:p>
    <w:p w:rsidR="00C87D4E" w:rsidRDefault="00C87D4E" w:rsidP="007572EF">
      <w:r>
        <w:t xml:space="preserve">C)Öğrencinin okul bahçesine çöp atan arkadaşlarını uyarması D)Sınıf arkadaşlarının düşüncelerine saygı gösterme </w:t>
      </w:r>
    </w:p>
    <w:p w:rsidR="00C87D4E" w:rsidRPr="007572EF" w:rsidRDefault="00C87D4E" w:rsidP="007572EF">
      <w:pPr>
        <w:rPr>
          <w:b/>
          <w:bCs/>
        </w:rPr>
      </w:pPr>
      <w:r w:rsidRPr="007572EF">
        <w:rPr>
          <w:b/>
          <w:bCs/>
        </w:rPr>
        <w:t>4-Hangisi çocuk hakları konusunda uluslar arası bir gelişme değildir?</w:t>
      </w:r>
    </w:p>
    <w:p w:rsidR="00C87D4E" w:rsidRDefault="00C87D4E" w:rsidP="007572EF">
      <w:r>
        <w:t>A) Birleşmiş Milletler Çocuk Hakları Sözleşmesi      B) Sosyal Hizmetler ve Çocuk Esirgeme Kurumu</w:t>
      </w:r>
    </w:p>
    <w:p w:rsidR="00C87D4E" w:rsidRDefault="00C87D4E" w:rsidP="007572EF">
      <w:r>
        <w:t>C)Çocuk Hakları   Bildirgesi                                       D) Çocuklara Yardım</w:t>
      </w:r>
    </w:p>
    <w:p w:rsidR="00C87D4E" w:rsidRDefault="00C87D4E" w:rsidP="007572EF">
      <w:pPr>
        <w:rPr>
          <w:b/>
          <w:bCs/>
        </w:rPr>
      </w:pPr>
    </w:p>
    <w:p w:rsidR="00C87D4E" w:rsidRDefault="00C87D4E" w:rsidP="007572EF">
      <w:pPr>
        <w:rPr>
          <w:b/>
          <w:bCs/>
        </w:rPr>
      </w:pPr>
    </w:p>
    <w:p w:rsidR="00C87D4E" w:rsidRPr="007572EF" w:rsidRDefault="00C87D4E" w:rsidP="007572EF">
      <w:pPr>
        <w:rPr>
          <w:b/>
          <w:bCs/>
        </w:rPr>
      </w:pPr>
      <w:r w:rsidRPr="00C3313E">
        <w:rPr>
          <w:b/>
          <w:bCs/>
        </w:rPr>
        <w:t>5-Aşağıdakilerden</w:t>
      </w:r>
      <w:r w:rsidRPr="007572EF">
        <w:rPr>
          <w:b/>
          <w:bCs/>
        </w:rPr>
        <w:t xml:space="preserve"> hangisi insan haklarının özelliklerinden biri değildir?</w:t>
      </w:r>
    </w:p>
    <w:p w:rsidR="00C87D4E" w:rsidRDefault="00C87D4E" w:rsidP="007572EF">
      <w:r>
        <w:t>A-Doğuştan tüm insanların sahip olduğu haklardır  B-İnsan hakları evrenseldirC-Farklı ülkelerde farklı uygulanabilir                         D-Hukuki belgelerle güvence altına alınmıştır.</w:t>
      </w:r>
    </w:p>
    <w:p w:rsidR="00C87D4E" w:rsidRPr="00BB319B" w:rsidRDefault="00C87D4E" w:rsidP="007572EF">
      <w:r w:rsidRPr="007572EF">
        <w:rPr>
          <w:b/>
          <w:bCs/>
        </w:rPr>
        <w:t xml:space="preserve"> 6-Aşağıdakilerden hangisi devletin temel unsurudur?</w:t>
      </w:r>
    </w:p>
    <w:p w:rsidR="00C87D4E" w:rsidRDefault="00C87D4E" w:rsidP="007572EF">
      <w:r>
        <w:t xml:space="preserve">   a) Siyasi partiler                b) Millet                            c) Cumhuriyet                d) Yönetim</w:t>
      </w:r>
    </w:p>
    <w:p w:rsidR="00C87D4E" w:rsidRDefault="00C87D4E" w:rsidP="007572EF"/>
    <w:p w:rsidR="00C87D4E" w:rsidRPr="007572EF" w:rsidRDefault="00C87D4E" w:rsidP="007572EF">
      <w:pPr>
        <w:rPr>
          <w:b/>
          <w:bCs/>
        </w:rPr>
      </w:pPr>
      <w:r w:rsidRPr="007572EF">
        <w:rPr>
          <w:b/>
          <w:bCs/>
        </w:rPr>
        <w:t>7- Aşağıdakilerden hangisi demokrasilerde egemenliğin kaynağıdır?</w:t>
      </w:r>
    </w:p>
    <w:p w:rsidR="00C87D4E" w:rsidRDefault="00C87D4E" w:rsidP="007572EF">
      <w:r>
        <w:t xml:space="preserve">   a) Millet                b) Ordu                      c) Devlet                     d) Vatan</w:t>
      </w:r>
    </w:p>
    <w:p w:rsidR="00C87D4E" w:rsidRDefault="00C87D4E" w:rsidP="007572EF">
      <w:pPr>
        <w:rPr>
          <w:b/>
          <w:bCs/>
        </w:rPr>
      </w:pPr>
    </w:p>
    <w:p w:rsidR="00C87D4E" w:rsidRPr="007572EF" w:rsidRDefault="00C87D4E" w:rsidP="007572EF">
      <w:pPr>
        <w:rPr>
          <w:b/>
          <w:bCs/>
        </w:rPr>
      </w:pPr>
      <w:r w:rsidRPr="007572EF">
        <w:rPr>
          <w:b/>
          <w:bCs/>
        </w:rPr>
        <w:t>8- İnsan haklarının korunmaması sonucu ne gibi sorunlar ortaya çıkar?</w:t>
      </w:r>
    </w:p>
    <w:p w:rsidR="00C87D4E" w:rsidRDefault="00C87D4E" w:rsidP="007572EF">
      <w:r>
        <w:t xml:space="preserve">   a) İnsanlara ve devlete olan güven artar.                b) Yasadışı davranışlar azalır.</w:t>
      </w:r>
    </w:p>
    <w:p w:rsidR="00C87D4E" w:rsidRDefault="00C87D4E" w:rsidP="007572EF">
      <w:r>
        <w:t xml:space="preserve">   c) Devlet daha fazla güç kazanır.                           d) İnsanlar arasında sınıf ayrıcalığı ortaya çıkar.</w:t>
      </w:r>
    </w:p>
    <w:p w:rsidR="00C87D4E" w:rsidRDefault="00C87D4E" w:rsidP="007572EF"/>
    <w:p w:rsidR="00C87D4E" w:rsidRPr="00C3313E" w:rsidRDefault="00C87D4E" w:rsidP="007572EF">
      <w:pPr>
        <w:rPr>
          <w:b/>
          <w:bCs/>
        </w:rPr>
      </w:pPr>
      <w:r w:rsidRPr="00C3313E">
        <w:rPr>
          <w:b/>
          <w:bCs/>
        </w:rPr>
        <w:t>9. Aşağıdakilerden hangisi duyarlı bir vatandaşın özelliklerinden biri değildir?</w:t>
      </w:r>
    </w:p>
    <w:p w:rsidR="00C87D4E" w:rsidRDefault="00C87D4E" w:rsidP="007572EF">
      <w:r>
        <w:t xml:space="preserve">   a) Değişik görüş ve düşünceleri hoşgörü ile karşılar.         b) Sadece kendi haklarını korur ve gözetir.</w:t>
      </w:r>
    </w:p>
    <w:p w:rsidR="00C87D4E" w:rsidRDefault="00C87D4E" w:rsidP="007572EF">
      <w:r>
        <w:t xml:space="preserve">   c) Ayrımcılık yapmaz.                                                        d) Kişilik haklarına saygılıdır.</w:t>
      </w:r>
    </w:p>
    <w:p w:rsidR="00C87D4E" w:rsidRDefault="00C87D4E" w:rsidP="00C3313E">
      <w:pPr>
        <w:rPr>
          <w:b/>
          <w:bCs/>
        </w:rPr>
      </w:pPr>
    </w:p>
    <w:p w:rsidR="00C87D4E" w:rsidRPr="00C3313E" w:rsidRDefault="00C87D4E" w:rsidP="00C3313E">
      <w:pPr>
        <w:rPr>
          <w:b/>
          <w:bCs/>
        </w:rPr>
      </w:pPr>
      <w:r w:rsidRPr="00C3313E">
        <w:rPr>
          <w:b/>
          <w:bCs/>
        </w:rPr>
        <w:t>10-Aşağıdakilerden hangisi vatandaşın devlete karşı görevlerinden değildir?</w:t>
      </w:r>
    </w:p>
    <w:p w:rsidR="00C87D4E" w:rsidRDefault="00C87D4E" w:rsidP="00C3313E">
      <w:r>
        <w:t xml:space="preserve">    a)Vergi vermek               b)Askerlik yapmak         </w:t>
      </w:r>
    </w:p>
    <w:p w:rsidR="00C87D4E" w:rsidRDefault="00C87D4E" w:rsidP="00C3313E">
      <w:r>
        <w:t xml:space="preserve">   c)Kanunlara uymak           </w:t>
      </w:r>
      <w:r w:rsidRPr="00C3313E">
        <w:t>d)Yasaları uygulamak</w:t>
      </w:r>
    </w:p>
    <w:p w:rsidR="00C87D4E" w:rsidRDefault="00C87D4E" w:rsidP="00C3313E">
      <w:pPr>
        <w:rPr>
          <w:b/>
          <w:bCs/>
        </w:rPr>
      </w:pPr>
    </w:p>
    <w:p w:rsidR="00C87D4E" w:rsidRPr="00C3313E" w:rsidRDefault="00C87D4E" w:rsidP="00C3313E">
      <w:pPr>
        <w:rPr>
          <w:b/>
          <w:bCs/>
        </w:rPr>
      </w:pPr>
      <w:r w:rsidRPr="00C3313E">
        <w:rPr>
          <w:b/>
          <w:bCs/>
        </w:rPr>
        <w:t>11-Bir toplumda özgürlüğün var olduğunun göstergesi aşağıdakilerden hangisidir?</w:t>
      </w:r>
    </w:p>
    <w:p w:rsidR="00C87D4E" w:rsidRDefault="00C87D4E" w:rsidP="00C3313E">
      <w:r>
        <w:t xml:space="preserve">       a)Kişinin hak ve özgürlüklerinin anayasa ve yasalarla devlet tarafından güvence altına </w:t>
      </w:r>
      <w:r w:rsidRPr="00C3313E">
        <w:t>alındığı</w:t>
      </w:r>
    </w:p>
    <w:p w:rsidR="00C87D4E" w:rsidRDefault="00C87D4E" w:rsidP="00C3313E">
      <w:r>
        <w:t xml:space="preserve">      b)İnsanların sorumluluk sahibi olmasının sağlandığı</w:t>
      </w:r>
    </w:p>
    <w:p w:rsidR="00C87D4E" w:rsidRDefault="00C87D4E" w:rsidP="00C3313E">
      <w:r>
        <w:t xml:space="preserve">      c)İnsanların eğitimli olmasının sağlandığı</w:t>
      </w:r>
    </w:p>
    <w:p w:rsidR="00C87D4E" w:rsidRDefault="00C87D4E" w:rsidP="00C3313E">
      <w:r>
        <w:t xml:space="preserve">      d)Topluma özgür kişilerin katılmasının amaçlandığı    </w:t>
      </w:r>
    </w:p>
    <w:p w:rsidR="00C87D4E" w:rsidRDefault="00C87D4E" w:rsidP="00C3313E">
      <w:pPr>
        <w:rPr>
          <w:b/>
          <w:bCs/>
        </w:rPr>
      </w:pPr>
    </w:p>
    <w:p w:rsidR="00C87D4E" w:rsidRPr="00C3313E" w:rsidRDefault="00C87D4E" w:rsidP="00C3313E">
      <w:pPr>
        <w:rPr>
          <w:b/>
          <w:bCs/>
        </w:rPr>
      </w:pPr>
      <w:r w:rsidRPr="00C3313E">
        <w:rPr>
          <w:b/>
          <w:bCs/>
        </w:rPr>
        <w:t>12-. Ülkemizde yasama görevi aşağıdaki kurumlardan hangisine aittir?</w:t>
      </w:r>
    </w:p>
    <w:p w:rsidR="00C87D4E" w:rsidRDefault="00C87D4E" w:rsidP="00C3313E">
      <w:r>
        <w:t xml:space="preserve">      a)Hükümet                                       b)Mahkemeler            </w:t>
      </w:r>
    </w:p>
    <w:p w:rsidR="00C87D4E" w:rsidRDefault="00C87D4E" w:rsidP="00C3313E">
      <w:r>
        <w:t xml:space="preserve">      c)Türkiye Büyük Millet Meclisi     d)Cumhurbaşkanlığı  </w:t>
      </w:r>
    </w:p>
    <w:p w:rsidR="00C87D4E" w:rsidRDefault="00C87D4E" w:rsidP="00C3313E">
      <w:pPr>
        <w:rPr>
          <w:b/>
          <w:bCs/>
        </w:rPr>
      </w:pPr>
    </w:p>
    <w:p w:rsidR="00C87D4E" w:rsidRPr="00C3313E" w:rsidRDefault="00C87D4E" w:rsidP="00C3313E">
      <w:pPr>
        <w:rPr>
          <w:b/>
          <w:bCs/>
        </w:rPr>
      </w:pPr>
      <w:r w:rsidRPr="00C3313E">
        <w:rPr>
          <w:b/>
          <w:bCs/>
        </w:rPr>
        <w:t>13- Hangi kuralların yaptırımı devlet tarafından uygulanır?</w:t>
      </w:r>
    </w:p>
    <w:p w:rsidR="00C87D4E" w:rsidRDefault="00C87D4E" w:rsidP="00C3313E">
      <w:r>
        <w:t xml:space="preserve">      a) Din kuralları                 b) Görgü kuralları            </w:t>
      </w:r>
    </w:p>
    <w:p w:rsidR="00C87D4E" w:rsidRDefault="00C87D4E" w:rsidP="00C3313E">
      <w:r>
        <w:t xml:space="preserve">      c) Ahlâk kuralları              d) Hukuk kuralları  </w:t>
      </w:r>
    </w:p>
    <w:p w:rsidR="00C87D4E" w:rsidRDefault="00C87D4E" w:rsidP="00C3313E">
      <w:pPr>
        <w:rPr>
          <w:b/>
          <w:bCs/>
        </w:rPr>
      </w:pPr>
    </w:p>
    <w:p w:rsidR="00C87D4E" w:rsidRPr="00C3313E" w:rsidRDefault="00C87D4E" w:rsidP="00C3313E">
      <w:pPr>
        <w:rPr>
          <w:b/>
          <w:bCs/>
        </w:rPr>
      </w:pPr>
      <w:r w:rsidRPr="00C3313E">
        <w:rPr>
          <w:b/>
          <w:bCs/>
        </w:rPr>
        <w:t>14-  Kişinin kendi davranışlarının veya kendi yetki alanına giren herhangi bir olayın sonuçlarını üstlenmesine ne ad verilir?</w:t>
      </w:r>
    </w:p>
    <w:p w:rsidR="00C87D4E" w:rsidRDefault="00C87D4E" w:rsidP="00C3313E">
      <w:r>
        <w:t xml:space="preserve">      a) Sorumluluk                 b) Bencillik                c) Hoşgörü                      d) Kişilik                </w:t>
      </w:r>
    </w:p>
    <w:p w:rsidR="00C87D4E" w:rsidRDefault="00C87D4E" w:rsidP="00C3313E">
      <w:pPr>
        <w:rPr>
          <w:b/>
          <w:bCs/>
        </w:rPr>
      </w:pPr>
    </w:p>
    <w:p w:rsidR="00C87D4E" w:rsidRPr="00C3313E" w:rsidRDefault="00C87D4E" w:rsidP="00C3313E">
      <w:pPr>
        <w:rPr>
          <w:b/>
          <w:bCs/>
        </w:rPr>
      </w:pPr>
      <w:r w:rsidRPr="00C3313E">
        <w:rPr>
          <w:b/>
          <w:bCs/>
        </w:rPr>
        <w:t xml:space="preserve">15-Aşağıdakilerden hangisi etik gerekliliklerden biri değildir?      </w:t>
      </w:r>
    </w:p>
    <w:p w:rsidR="00C87D4E" w:rsidRDefault="00C87D4E" w:rsidP="00C3313E">
      <w:r>
        <w:t xml:space="preserve">a)İnsanlara eşitçe davranmak                            b) Irk ayrımı yapmamak                                                         c)İnsana işkence etmemek                                 d) İnsanın özel hayatına karışmak  </w:t>
      </w:r>
    </w:p>
    <w:p w:rsidR="00C87D4E" w:rsidRDefault="00C87D4E" w:rsidP="006742C0">
      <w:pPr>
        <w:tabs>
          <w:tab w:val="left" w:pos="7290"/>
        </w:tabs>
      </w:pPr>
      <w:r>
        <w:t xml:space="preserve">Sorubak.com </w:t>
      </w:r>
    </w:p>
    <w:p w:rsidR="00C87D4E" w:rsidRDefault="00C87D4E" w:rsidP="00C3313E">
      <w:pPr>
        <w:rPr>
          <w:b/>
          <w:bCs/>
        </w:rPr>
      </w:pPr>
    </w:p>
    <w:p w:rsidR="00C87D4E" w:rsidRPr="00C3313E" w:rsidRDefault="00C87D4E" w:rsidP="00C3313E">
      <w:pPr>
        <w:rPr>
          <w:b/>
          <w:bCs/>
        </w:rPr>
      </w:pPr>
      <w:r w:rsidRPr="00C3313E">
        <w:rPr>
          <w:b/>
          <w:bCs/>
        </w:rPr>
        <w:t>16- Aşağıdakilerden hangisi etik değerler arasında sayılamaz?</w:t>
      </w:r>
    </w:p>
    <w:p w:rsidR="00C87D4E" w:rsidRDefault="00C87D4E" w:rsidP="00C3313E">
      <w:r>
        <w:t xml:space="preserve">       a)Sevgi                    b)Bencillik             c)Hoşgörü                d)Dürüstlük</w:t>
      </w:r>
    </w:p>
    <w:p w:rsidR="00C87D4E" w:rsidRDefault="00C87D4E" w:rsidP="00C3313E">
      <w:r>
        <w:rPr>
          <w:noProof/>
        </w:rPr>
        <w:pict>
          <v:shape id="Serbest Form 2" o:spid="_x0000_s1027" style="position:absolute;margin-left:-22.1pt;margin-top:9.3pt;width:513.75pt;height:65.25pt;z-index:251659264;visibility:visible;mso-position-horizontal-relative:margin" coordsize="21600,21600" o:spt="100" adj="-11796480,,5400" path="m,l8100,r,2700l13500,2700,13500,r8100,l18900,9450r2700,9450l16200,18900r,2700l5400,21600r,-2700l,18900,2700,9450,,xem8100,2700nfl5400,2700r,16200em5400,2700nfl8100,em13500,2700nfl16200,2700r,16200em16200,2700nfl13500,e" fillcolor="#ffc">
            <v:stroke joinstyle="miter"/>
            <v:shadow on="t" offset="6pt,6pt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extrusionok="f" o:connecttype="custom" o:connectlocs="3262313,103584;815578,362545;3262313,828675;5709047,362545" o:connectangles="270,180,90,0" textboxrect="5400,2700,16200,21600"/>
            <v:handles>
              <v:h position="@3,#0" polar="10800,10800"/>
              <v:h position="#2,#1" polar="10800,10800" radiusrange="0,10800"/>
            </v:handles>
            <o:lock v:ext="edit" verticies="t"/>
            <v:textbox>
              <w:txbxContent>
                <w:p w:rsidR="00C87D4E" w:rsidRPr="00794F2F" w:rsidRDefault="00C87D4E" w:rsidP="003C470C">
                  <w:pPr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32"/>
                      <w:szCs w:val="32"/>
                    </w:rPr>
                  </w:pPr>
                  <w:r w:rsidRPr="00794F2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                   BAŞARILAR</w:t>
                  </w:r>
                </w:p>
                <w:p w:rsidR="00C87D4E" w:rsidRPr="00487F82" w:rsidRDefault="00C87D4E" w:rsidP="003C470C">
                  <w:pPr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87F82">
                    <w:rPr>
                      <w:b/>
                      <w:bCs/>
                    </w:rPr>
                    <w:t xml:space="preserve">Serhat </w:t>
                  </w:r>
                  <w:r w:rsidRPr="00487F82"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18"/>
                      <w:szCs w:val="18"/>
                    </w:rPr>
                    <w:t>SEVGİN</w:t>
                  </w:r>
                </w:p>
                <w:p w:rsidR="00C87D4E" w:rsidRDefault="00C87D4E" w:rsidP="003C470C">
                  <w:pPr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18"/>
                      <w:szCs w:val="18"/>
                    </w:rPr>
                    <w:t>VATANDAŞLIK DERSİ ÖĞRETM</w:t>
                  </w:r>
                  <w:bookmarkStart w:id="0" w:name="_GoBack"/>
                  <w:bookmarkEnd w:id="0"/>
                  <w:r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18"/>
                      <w:szCs w:val="18"/>
                    </w:rPr>
                    <w:t>ENİ</w:t>
                  </w:r>
                </w:p>
                <w:p w:rsidR="00C87D4E" w:rsidRDefault="00C87D4E" w:rsidP="003C470C">
                  <w:pPr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xbxContent>
            </v:textbox>
            <w10:wrap anchorx="margin"/>
          </v:shape>
        </w:pict>
      </w:r>
    </w:p>
    <w:p w:rsidR="00C87D4E" w:rsidRDefault="00C87D4E" w:rsidP="00C3313E"/>
    <w:p w:rsidR="00C87D4E" w:rsidRDefault="00C87D4E" w:rsidP="00C3313E"/>
    <w:p w:rsidR="00C87D4E" w:rsidRDefault="00C87D4E" w:rsidP="00C3313E"/>
    <w:p w:rsidR="00C87D4E" w:rsidRDefault="00C87D4E" w:rsidP="00C3313E"/>
    <w:p w:rsidR="00C87D4E" w:rsidRDefault="00C87D4E" w:rsidP="00C3313E"/>
    <w:p w:rsidR="00C87D4E" w:rsidRDefault="00C87D4E" w:rsidP="00C3313E"/>
    <w:p w:rsidR="00C87D4E" w:rsidRDefault="00C87D4E" w:rsidP="00C3313E"/>
    <w:sectPr w:rsidR="00C87D4E" w:rsidSect="009F154F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60AC6"/>
    <w:multiLevelType w:val="hybridMultilevel"/>
    <w:tmpl w:val="176830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53A5"/>
    <w:rsid w:val="002D6C8D"/>
    <w:rsid w:val="003753A5"/>
    <w:rsid w:val="003C470C"/>
    <w:rsid w:val="0040010A"/>
    <w:rsid w:val="00487F82"/>
    <w:rsid w:val="004B684D"/>
    <w:rsid w:val="00623132"/>
    <w:rsid w:val="006742C0"/>
    <w:rsid w:val="007572EF"/>
    <w:rsid w:val="00794F2F"/>
    <w:rsid w:val="00805D1E"/>
    <w:rsid w:val="009F154F"/>
    <w:rsid w:val="00A5550B"/>
    <w:rsid w:val="00BB319B"/>
    <w:rsid w:val="00C3313E"/>
    <w:rsid w:val="00C87D4E"/>
    <w:rsid w:val="00D81D17"/>
    <w:rsid w:val="00DD5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2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B319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4001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010A"/>
    <w:rPr>
      <w:rFonts w:ascii="Segoe UI" w:hAnsi="Segoe UI" w:cs="Segoe UI"/>
      <w:sz w:val="18"/>
      <w:szCs w:val="18"/>
      <w:lang w:eastAsia="tr-TR"/>
    </w:rPr>
  </w:style>
  <w:style w:type="character" w:styleId="Hyperlink">
    <w:name w:val="Hyperlink"/>
    <w:basedOn w:val="DefaultParagraphFont"/>
    <w:uiPriority w:val="99"/>
    <w:semiHidden/>
    <w:rsid w:val="002D6C8D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96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3</Pages>
  <Words>771</Words>
  <Characters>4401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HACI</dc:creator>
  <cp:keywords>Sorubak.com</cp:keywords>
  <dc:description/>
  <cp:lastModifiedBy>edanur</cp:lastModifiedBy>
  <cp:revision>9</cp:revision>
  <cp:lastPrinted>2014-03-29T17:01:00Z</cp:lastPrinted>
  <dcterms:created xsi:type="dcterms:W3CDTF">2014-03-29T12:52:00Z</dcterms:created>
  <dcterms:modified xsi:type="dcterms:W3CDTF">2015-03-31T19:52:00Z</dcterms:modified>
  <cp:category>Sorubak.com</cp:category>
</cp:coreProperties>
</file>