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ADI/SOYADI:…………………………</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SINIFI:………..NO:…….</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1.Devlet ile vatandaşların arasında belirlenmiş olan kanunlar ve kurallar bütününe ne ad verilir?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A)Anayasa</w:t>
      </w:r>
      <w:r w:rsidRPr="005214E8">
        <w:rPr>
          <w:rFonts w:ascii="Times New Roman" w:hAnsi="Times New Roman" w:cs="Times New Roman"/>
          <w:sz w:val="24"/>
          <w:szCs w:val="24"/>
        </w:rPr>
        <w:br/>
        <w:t>B)Vatandaş</w:t>
      </w:r>
      <w:r w:rsidRPr="005214E8">
        <w:rPr>
          <w:rFonts w:ascii="Times New Roman" w:hAnsi="Times New Roman" w:cs="Times New Roman"/>
          <w:sz w:val="24"/>
          <w:szCs w:val="24"/>
        </w:rPr>
        <w:br/>
        <w:t>C)Kural</w:t>
      </w:r>
      <w:r w:rsidRPr="005214E8">
        <w:rPr>
          <w:rFonts w:ascii="Times New Roman" w:hAnsi="Times New Roman" w:cs="Times New Roman"/>
          <w:sz w:val="24"/>
          <w:szCs w:val="24"/>
        </w:rPr>
        <w:br/>
        <w:t>D)Hukuk</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2.Düşünülen olay gerçekleşmeden, olay hakkındaki peşin hükümlü olma durumuna ne ad verilir?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A)Ayrımcılık</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B)Ön yargılı olmak</w:t>
      </w:r>
      <w:r w:rsidRPr="005214E8">
        <w:rPr>
          <w:rFonts w:ascii="Times New Roman" w:hAnsi="Times New Roman" w:cs="Times New Roman"/>
          <w:sz w:val="24"/>
          <w:szCs w:val="24"/>
        </w:rPr>
        <w:br/>
        <w:t>C)Sorumluluk</w:t>
      </w:r>
      <w:r w:rsidRPr="005214E8">
        <w:rPr>
          <w:rFonts w:ascii="Times New Roman" w:hAnsi="Times New Roman" w:cs="Times New Roman"/>
          <w:sz w:val="24"/>
          <w:szCs w:val="24"/>
        </w:rPr>
        <w:br/>
        <w:t>D)Hak</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3.Devletten bağımsız olarak çalışan ve gönüllülük esasına dayanan, yardımlar ile ayakta kalan, dayanışmanın esas olduğu yapıya ne ad verilir?</w:t>
      </w:r>
      <w:r w:rsidRPr="005214E8">
        <w:rPr>
          <w:rFonts w:ascii="Times New Roman" w:hAnsi="Times New Roman" w:cs="Times New Roman"/>
          <w:sz w:val="24"/>
          <w:szCs w:val="24"/>
        </w:rPr>
        <w:br/>
        <w:t>A)Sivil toplum kuruluşu</w:t>
      </w:r>
      <w:r w:rsidRPr="005214E8">
        <w:rPr>
          <w:rFonts w:ascii="Times New Roman" w:hAnsi="Times New Roman" w:cs="Times New Roman"/>
          <w:sz w:val="24"/>
          <w:szCs w:val="24"/>
        </w:rPr>
        <w:br/>
        <w:t xml:space="preserve">B)Sivil savunma </w:t>
      </w:r>
      <w:r w:rsidRPr="005214E8">
        <w:rPr>
          <w:rFonts w:ascii="Times New Roman" w:hAnsi="Times New Roman" w:cs="Times New Roman"/>
          <w:sz w:val="24"/>
          <w:szCs w:val="24"/>
        </w:rPr>
        <w:br/>
        <w:t xml:space="preserve">C)Empati </w:t>
      </w:r>
      <w:r w:rsidRPr="005214E8">
        <w:rPr>
          <w:rFonts w:ascii="Times New Roman" w:hAnsi="Times New Roman" w:cs="Times New Roman"/>
          <w:sz w:val="24"/>
          <w:szCs w:val="24"/>
        </w:rPr>
        <w:br/>
        <w:t>D)sorumluluk</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4. Ali öğretmen sınıfta parmak kaldıran Nazlı’yı işaret ederek,”sen bu soruyu cevaplayacak kadar zeki değilsin.” Der. Nazlı öğretmenin cevabından sonra yerine mahcup bir şekilde oturur.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Ali öğretmenin durumunu en güzel özetleyen kavram hangisidir.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A)Ali öğretmen ön yargılıdır.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B)Ali öğretmen insanları sever.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C)Nazlı yaramaz bir öğrencidir.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D)Nazlı parmak kaldırarak hata yapmıştır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5. Aşağıda verilenlerden hangisi yanlış bir ifade olur?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A)İnsan hakları herkes içindir.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B)İnsan değerli ve onurlu bir varlıktır.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C)İnsanı değerli kılan fiziksel güzelliğidir.</w:t>
      </w:r>
    </w:p>
    <w:p w:rsidR="0074765B"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D)İnsanın en doğal hakkı yaşam hakkıdır.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6.Devlet yöneticilerinin tüm kanunlara ve kurallara uygun olarak hareket ettiği, yasalar ve anayasaların hükümlerinin uygulanarak yönetilen devlet şekline ne ad verilir?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A)Hukuk devleti</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B)Ayrımcılık</w:t>
      </w:r>
    </w:p>
    <w:p w:rsidR="0074765B"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C)Uzlaşma </w:t>
      </w:r>
      <w:r w:rsidRPr="005214E8">
        <w:rPr>
          <w:rFonts w:ascii="Times New Roman" w:hAnsi="Times New Roman" w:cs="Times New Roman"/>
          <w:sz w:val="24"/>
          <w:szCs w:val="24"/>
        </w:rPr>
        <w:br/>
        <w:t>D)Katılımcılık</w:t>
      </w:r>
      <w:r w:rsidRPr="005214E8">
        <w:rPr>
          <w:rFonts w:ascii="Times New Roman" w:hAnsi="Times New Roman" w:cs="Times New Roman"/>
          <w:sz w:val="24"/>
          <w:szCs w:val="24"/>
        </w:rPr>
        <w:br/>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7.Ülkemizde en çok oyu alarak parti kurma hakkını kazanmış olan partiye ne ad verilir?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A)TBMM</w:t>
      </w:r>
      <w:r w:rsidRPr="005214E8">
        <w:rPr>
          <w:rFonts w:ascii="Times New Roman" w:hAnsi="Times New Roman" w:cs="Times New Roman"/>
          <w:sz w:val="24"/>
          <w:szCs w:val="24"/>
        </w:rPr>
        <w:br/>
        <w:t>B)Muhalefet partisi</w:t>
      </w:r>
      <w:r w:rsidRPr="005214E8">
        <w:rPr>
          <w:rFonts w:ascii="Times New Roman" w:hAnsi="Times New Roman" w:cs="Times New Roman"/>
          <w:sz w:val="24"/>
          <w:szCs w:val="24"/>
        </w:rPr>
        <w:br/>
        <w:t>C)İktidar partisi</w:t>
      </w:r>
      <w:r w:rsidRPr="005214E8">
        <w:rPr>
          <w:rFonts w:ascii="Times New Roman" w:hAnsi="Times New Roman" w:cs="Times New Roman"/>
          <w:sz w:val="24"/>
          <w:szCs w:val="24"/>
        </w:rPr>
        <w:br/>
        <w:t>D)Millet vekili</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b/>
          <w:bCs/>
          <w:sz w:val="24"/>
          <w:szCs w:val="24"/>
          <w:u w:val="single"/>
        </w:rPr>
      </w:pPr>
      <w:r w:rsidRPr="005214E8">
        <w:rPr>
          <w:rFonts w:ascii="Times New Roman" w:hAnsi="Times New Roman" w:cs="Times New Roman"/>
          <w:sz w:val="24"/>
          <w:szCs w:val="24"/>
        </w:rPr>
        <w:t xml:space="preserve">8.Aşağıda verilen ifadelerden hangisi </w:t>
      </w:r>
      <w:r w:rsidRPr="005214E8">
        <w:rPr>
          <w:rFonts w:ascii="Times New Roman" w:hAnsi="Times New Roman" w:cs="Times New Roman"/>
          <w:b/>
          <w:bCs/>
          <w:sz w:val="24"/>
          <w:szCs w:val="24"/>
          <w:u w:val="single"/>
        </w:rPr>
        <w:t>yanlıştır?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A)Hukuk kuralları bütün vatandaşlar için geçerlidir.</w:t>
      </w:r>
      <w:r w:rsidRPr="005214E8">
        <w:rPr>
          <w:rFonts w:ascii="Times New Roman" w:hAnsi="Times New Roman" w:cs="Times New Roman"/>
          <w:sz w:val="24"/>
          <w:szCs w:val="24"/>
        </w:rPr>
        <w:br/>
        <w:t>B)Hukuk kuralları toplumun devamlılığını sağlar.</w:t>
      </w:r>
      <w:r w:rsidRPr="005214E8">
        <w:rPr>
          <w:rFonts w:ascii="Times New Roman" w:hAnsi="Times New Roman" w:cs="Times New Roman"/>
          <w:sz w:val="24"/>
          <w:szCs w:val="24"/>
        </w:rPr>
        <w:br/>
        <w:t>C)Hukuk vatandaşlar arasında adalet duygusunu geliştirir.</w:t>
      </w:r>
      <w:r w:rsidRPr="005214E8">
        <w:rPr>
          <w:rFonts w:ascii="Times New Roman" w:hAnsi="Times New Roman" w:cs="Times New Roman"/>
          <w:sz w:val="24"/>
          <w:szCs w:val="24"/>
        </w:rPr>
        <w:br/>
        <w:t>D)Hukuk kurallarının uygulanması sosyal yaşama olumsuz etki eder.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9.Hakan okul müdürünün oğludur ve çok yaramazdır. Diğer çocuklar yaramazlık yaptıklarında öğretmen çok kızmakta fakat hakan yaramazlık yaptığı zaman bu durum cezasız kalmaktadır.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b/>
        <w:t>Yukarıda verilen bilgiye göre okul öğretmeni ile ilgili hangi seçenek doğru olur?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A)Öğretmen diğer öğrencileri daha çok sevmektedir.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B)Hakanın yaptığı yaramazlıklar önemli değildir.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C)Öğretmen diğer çocuklar ile ayrımcılık yapmaktadır.</w:t>
      </w:r>
      <w:r w:rsidRPr="005214E8">
        <w:rPr>
          <w:rFonts w:ascii="Times New Roman" w:hAnsi="Times New Roman" w:cs="Times New Roman"/>
          <w:sz w:val="24"/>
          <w:szCs w:val="24"/>
        </w:rPr>
        <w:br/>
        <w:t>D)Hakanın yaptıklarının sorumlusu diğer öğrencilerdir.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noProof/>
          <w:sz w:val="24"/>
          <w:szCs w:val="24"/>
        </w:rPr>
      </w:pPr>
      <w:r w:rsidRPr="005214E8">
        <w:rPr>
          <w:rFonts w:ascii="Times New Roman" w:hAnsi="Times New Roman" w:cs="Times New Roman"/>
          <w:sz w:val="24"/>
          <w:szCs w:val="24"/>
        </w:rPr>
        <w:t xml:space="preserve">10. </w:t>
      </w:r>
      <w:r w:rsidRPr="005214E8">
        <w:rPr>
          <w:rFonts w:ascii="Times New Roman" w:hAnsi="Times New Roman" w:cs="Times New Roman"/>
          <w:noProof/>
          <w:sz w:val="24"/>
          <w:szCs w:val="24"/>
        </w:rPr>
        <w:t>’’Kimseye eziyet ve işkence yapılamaz.Kimse insan haysiyetiyle bağdaşmayan bir cezaya tabi tutulmaz.’’</w:t>
      </w:r>
    </w:p>
    <w:p w:rsidR="0074765B" w:rsidRPr="005214E8" w:rsidRDefault="0074765B" w:rsidP="005214E8">
      <w:pPr>
        <w:pStyle w:val="NoSpacing"/>
        <w:rPr>
          <w:rFonts w:ascii="Times New Roman" w:hAnsi="Times New Roman" w:cs="Times New Roman"/>
          <w:b/>
          <w:bCs/>
          <w:noProof/>
          <w:sz w:val="24"/>
          <w:szCs w:val="24"/>
        </w:rPr>
      </w:pPr>
      <w:r w:rsidRPr="005214E8">
        <w:rPr>
          <w:rFonts w:ascii="Times New Roman" w:hAnsi="Times New Roman" w:cs="Times New Roman"/>
          <w:b/>
          <w:bCs/>
          <w:noProof/>
          <w:sz w:val="24"/>
          <w:szCs w:val="24"/>
        </w:rPr>
        <w:t xml:space="preserve">Aşağıdakilerden hangisinin yukarıdaki ifadeyle </w:t>
      </w:r>
      <w:r w:rsidRPr="005214E8">
        <w:rPr>
          <w:rFonts w:ascii="Times New Roman" w:hAnsi="Times New Roman" w:cs="Times New Roman"/>
          <w:b/>
          <w:bCs/>
          <w:noProof/>
          <w:sz w:val="24"/>
          <w:szCs w:val="24"/>
          <w:u w:val="single"/>
        </w:rPr>
        <w:t>ilişkili değildir?</w:t>
      </w:r>
    </w:p>
    <w:p w:rsidR="0074765B" w:rsidRPr="005214E8" w:rsidRDefault="0074765B" w:rsidP="005214E8">
      <w:pPr>
        <w:pStyle w:val="NoSpacing"/>
        <w:rPr>
          <w:rFonts w:ascii="Times New Roman" w:hAnsi="Times New Roman" w:cs="Times New Roman"/>
          <w:noProof/>
          <w:sz w:val="24"/>
          <w:szCs w:val="24"/>
        </w:rPr>
      </w:pPr>
      <w:r w:rsidRPr="005214E8">
        <w:rPr>
          <w:rFonts w:ascii="Times New Roman" w:hAnsi="Times New Roman" w:cs="Times New Roman"/>
          <w:noProof/>
          <w:sz w:val="24"/>
          <w:szCs w:val="24"/>
        </w:rPr>
        <w:t>A)Kişi dokunulmazlığı</w:t>
      </w:r>
    </w:p>
    <w:p w:rsidR="0074765B" w:rsidRPr="005214E8" w:rsidRDefault="0074765B" w:rsidP="005214E8">
      <w:pPr>
        <w:pStyle w:val="NoSpacing"/>
        <w:rPr>
          <w:rFonts w:ascii="Times New Roman" w:hAnsi="Times New Roman" w:cs="Times New Roman"/>
          <w:noProof/>
          <w:sz w:val="24"/>
          <w:szCs w:val="24"/>
        </w:rPr>
      </w:pPr>
      <w:r w:rsidRPr="005214E8">
        <w:rPr>
          <w:rFonts w:ascii="Times New Roman" w:hAnsi="Times New Roman" w:cs="Times New Roman"/>
          <w:noProof/>
          <w:sz w:val="24"/>
          <w:szCs w:val="24"/>
        </w:rPr>
        <w:t>B)Kişi güvenliği</w:t>
      </w:r>
    </w:p>
    <w:p w:rsidR="0074765B" w:rsidRPr="005214E8" w:rsidRDefault="0074765B" w:rsidP="005214E8">
      <w:pPr>
        <w:pStyle w:val="NoSpacing"/>
        <w:rPr>
          <w:rFonts w:ascii="Times New Roman" w:hAnsi="Times New Roman" w:cs="Times New Roman"/>
          <w:noProof/>
          <w:sz w:val="24"/>
          <w:szCs w:val="24"/>
        </w:rPr>
      </w:pPr>
      <w:r w:rsidRPr="005214E8">
        <w:rPr>
          <w:rFonts w:ascii="Times New Roman" w:hAnsi="Times New Roman" w:cs="Times New Roman"/>
          <w:noProof/>
          <w:sz w:val="24"/>
          <w:szCs w:val="24"/>
        </w:rPr>
        <w:t>C)Düşünce Özgürlüğü</w:t>
      </w:r>
    </w:p>
    <w:p w:rsidR="0074765B" w:rsidRPr="005214E8" w:rsidRDefault="0074765B" w:rsidP="005214E8">
      <w:pPr>
        <w:pStyle w:val="NoSpacing"/>
        <w:rPr>
          <w:rFonts w:ascii="Times New Roman" w:hAnsi="Times New Roman" w:cs="Times New Roman"/>
          <w:noProof/>
          <w:sz w:val="24"/>
          <w:szCs w:val="24"/>
        </w:rPr>
      </w:pPr>
      <w:r w:rsidRPr="005214E8">
        <w:rPr>
          <w:rFonts w:ascii="Times New Roman" w:hAnsi="Times New Roman" w:cs="Times New Roman"/>
          <w:noProof/>
          <w:sz w:val="24"/>
          <w:szCs w:val="24"/>
        </w:rPr>
        <w:t>D)Yaşama hakkı</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11. Demokrasi, bireylere temel hak ve özgürlükler sağlayan bir yönetim biçimidir.</w:t>
      </w:r>
    </w:p>
    <w:p w:rsidR="0074765B" w:rsidRPr="005214E8" w:rsidRDefault="0074765B" w:rsidP="005214E8">
      <w:pPr>
        <w:pStyle w:val="NoSpacing"/>
        <w:rPr>
          <w:rFonts w:ascii="Times New Roman" w:hAnsi="Times New Roman" w:cs="Times New Roman"/>
          <w:b/>
          <w:bCs/>
          <w:sz w:val="24"/>
          <w:szCs w:val="24"/>
        </w:rPr>
      </w:pPr>
      <w:r w:rsidRPr="005214E8">
        <w:rPr>
          <w:rFonts w:ascii="Times New Roman" w:hAnsi="Times New Roman" w:cs="Times New Roman"/>
          <w:b/>
          <w:bCs/>
          <w:sz w:val="24"/>
          <w:szCs w:val="24"/>
        </w:rPr>
        <w:t xml:space="preserve">Bu anlayışı benimseyen ülkelerde, aşağıdakilerden hangisi bu durumun bir sonucu olarak ortaya </w:t>
      </w:r>
      <w:r w:rsidRPr="005214E8">
        <w:rPr>
          <w:rFonts w:ascii="Times New Roman" w:hAnsi="Times New Roman" w:cs="Times New Roman"/>
          <w:b/>
          <w:bCs/>
          <w:sz w:val="24"/>
          <w:szCs w:val="24"/>
          <w:u w:val="single"/>
        </w:rPr>
        <w:t>çıkmamıştır?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 Seçme ve seçilme hakkı</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 Kadın ve erkek eşitliği</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 Eğitim görme hakkı</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 Sınırsız özgürlük</w:t>
      </w:r>
    </w:p>
    <w:p w:rsidR="0074765B" w:rsidRDefault="0074765B" w:rsidP="005214E8">
      <w:pPr>
        <w:pStyle w:val="NoSpacing"/>
        <w:rPr>
          <w:rFonts w:ascii="Times New Roman" w:hAnsi="Times New Roman" w:cs="Times New Roman"/>
          <w:sz w:val="24"/>
          <w:szCs w:val="24"/>
        </w:rPr>
      </w:pPr>
    </w:p>
    <w:p w:rsidR="0074765B" w:rsidRDefault="0074765B" w:rsidP="005214E8">
      <w:pPr>
        <w:pStyle w:val="NoSpacing"/>
        <w:rPr>
          <w:rFonts w:ascii="Times New Roman" w:hAnsi="Times New Roman" w:cs="Times New Roman"/>
          <w:sz w:val="24"/>
          <w:szCs w:val="24"/>
        </w:rPr>
      </w:pPr>
    </w:p>
    <w:p w:rsidR="0074765B" w:rsidRDefault="0074765B" w:rsidP="005214E8">
      <w:pPr>
        <w:pStyle w:val="NoSpacing"/>
        <w:rPr>
          <w:rFonts w:ascii="Times New Roman" w:hAnsi="Times New Roman" w:cs="Times New Roman"/>
          <w:sz w:val="24"/>
          <w:szCs w:val="24"/>
        </w:rPr>
      </w:pPr>
    </w:p>
    <w:p w:rsidR="0074765B"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12.Fatma hanım alışverişten döndüğü zaman elindeki poşeti karıştıran çocukları çikolatalar görürler. Hemen kendi aralarında mücadeleye başlayan çocuklara anneleri;</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-“Çocuklar hakkınız kadar alabilirsiniz”. diye seslenir. Fatma hanımın “Hakkınız” kelimesinden kastı hangi seçenekte doğru olarak verilmiştir?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A)Eşitlik</w:t>
      </w:r>
      <w:r w:rsidRPr="005214E8">
        <w:rPr>
          <w:rFonts w:ascii="Times New Roman" w:hAnsi="Times New Roman" w:cs="Times New Roman"/>
          <w:sz w:val="24"/>
          <w:szCs w:val="24"/>
        </w:rPr>
        <w:br/>
        <w:t>B)Hoşgörü</w:t>
      </w:r>
      <w:r w:rsidRPr="005214E8">
        <w:rPr>
          <w:rFonts w:ascii="Times New Roman" w:hAnsi="Times New Roman" w:cs="Times New Roman"/>
          <w:sz w:val="24"/>
          <w:szCs w:val="24"/>
        </w:rPr>
        <w:br/>
        <w:t>C)Sorumluluk</w:t>
      </w:r>
      <w:r w:rsidRPr="005214E8">
        <w:rPr>
          <w:rFonts w:ascii="Times New Roman" w:hAnsi="Times New Roman" w:cs="Times New Roman"/>
          <w:sz w:val="24"/>
          <w:szCs w:val="24"/>
        </w:rPr>
        <w:br/>
        <w:t>D)Tolerans</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13.Yazılı notlarını okuyan öğretmen Veli’ye dönerek, yazılın nasıl geçti diye sorar. Veli cevap vermek istemez, çünkü iyi geçmemiştir. Öğretmen yoksa yine düşük mü bekliyorsun diye sorar, Veli gururunun kırıldığını hisseder ve ağlamaya başlar.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b/>
        <w:t>Yukarıda verilen ifade değerlendirildiği zaman hangi ifade doğru olur?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A)İnsanlar suçlu olduklarında ağlar.</w:t>
      </w:r>
      <w:r w:rsidRPr="005214E8">
        <w:rPr>
          <w:rFonts w:ascii="Times New Roman" w:hAnsi="Times New Roman" w:cs="Times New Roman"/>
          <w:sz w:val="24"/>
          <w:szCs w:val="24"/>
        </w:rPr>
        <w:br/>
        <w:t>B)Öğrencileri kırmamak için çokça not vermek gerekir.</w:t>
      </w:r>
      <w:r w:rsidRPr="005214E8">
        <w:rPr>
          <w:rFonts w:ascii="Times New Roman" w:hAnsi="Times New Roman" w:cs="Times New Roman"/>
          <w:sz w:val="24"/>
          <w:szCs w:val="24"/>
        </w:rPr>
        <w:br/>
        <w:t>C)Kişisel bilgiler ve özel konular diğer insanlar içerisinde konuşulmamalıdır.</w:t>
      </w:r>
      <w:r w:rsidRPr="005214E8">
        <w:rPr>
          <w:rFonts w:ascii="Times New Roman" w:hAnsi="Times New Roman" w:cs="Times New Roman"/>
          <w:sz w:val="24"/>
          <w:szCs w:val="24"/>
        </w:rPr>
        <w:br/>
        <w:t>D)Veli ders çalışmadığı için suçludur.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14. Yedi Haziran seçimlerinde oy kullanmak için gün sayan Miraç sürekli olarak evdekilere nasıl oy kullanılması gerektiğini sorar, bilgiler alır.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b/>
        <w:t>Miraç için hangi seçenek doğrudur?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A)Katılımcı bir vatandaştır.</w:t>
      </w:r>
      <w:r w:rsidRPr="005214E8">
        <w:rPr>
          <w:rFonts w:ascii="Times New Roman" w:hAnsi="Times New Roman" w:cs="Times New Roman"/>
          <w:sz w:val="24"/>
          <w:szCs w:val="24"/>
        </w:rPr>
        <w:br/>
        <w:t>B)Uzlaşmacıdır.</w:t>
      </w:r>
      <w:r w:rsidRPr="005214E8">
        <w:rPr>
          <w:rFonts w:ascii="Times New Roman" w:hAnsi="Times New Roman" w:cs="Times New Roman"/>
          <w:sz w:val="24"/>
          <w:szCs w:val="24"/>
        </w:rPr>
        <w:br/>
        <w:t>C)Ayrımcıdır.</w:t>
      </w:r>
      <w:r w:rsidRPr="005214E8">
        <w:rPr>
          <w:rFonts w:ascii="Times New Roman" w:hAnsi="Times New Roman" w:cs="Times New Roman"/>
          <w:sz w:val="24"/>
          <w:szCs w:val="24"/>
        </w:rPr>
        <w:br/>
        <w:t>D)Özgür düşüncelidir.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15.Problem durumu karşısında vatandaşların bir fikir çevresinde anlaşmaya varmalarına ne ad verilir?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A)Uzlaşma </w:t>
      </w:r>
      <w:r w:rsidRPr="005214E8">
        <w:rPr>
          <w:rFonts w:ascii="Times New Roman" w:hAnsi="Times New Roman" w:cs="Times New Roman"/>
          <w:sz w:val="24"/>
          <w:szCs w:val="24"/>
        </w:rPr>
        <w:br/>
        <w:t xml:space="preserve">B)Eşitlik </w:t>
      </w:r>
      <w:r w:rsidRPr="005214E8">
        <w:rPr>
          <w:rFonts w:ascii="Times New Roman" w:hAnsi="Times New Roman" w:cs="Times New Roman"/>
          <w:sz w:val="24"/>
          <w:szCs w:val="24"/>
        </w:rPr>
        <w:br/>
        <w:t>C)Anlaşma</w:t>
      </w:r>
      <w:r w:rsidRPr="005214E8">
        <w:rPr>
          <w:rFonts w:ascii="Times New Roman" w:hAnsi="Times New Roman" w:cs="Times New Roman"/>
          <w:sz w:val="24"/>
          <w:szCs w:val="24"/>
        </w:rPr>
        <w:br/>
        <w:t>D)Paylaşma</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16. .  Aşağıdakilerden hangisi Demokrasilerde </w:t>
      </w:r>
      <w:r w:rsidRPr="005214E8">
        <w:rPr>
          <w:rFonts w:ascii="Times New Roman" w:hAnsi="Times New Roman" w:cs="Times New Roman"/>
          <w:b/>
          <w:bCs/>
          <w:sz w:val="24"/>
          <w:szCs w:val="24"/>
          <w:u w:val="single"/>
        </w:rPr>
        <w:t>olmayan bir özelliktir?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A) Katılımcı                 </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B) Sorumlu </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C) Ayrımcı                  </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 D) Saygılı</w:t>
      </w:r>
    </w:p>
    <w:p w:rsidR="0074765B" w:rsidRDefault="0074765B" w:rsidP="005214E8">
      <w:pPr>
        <w:pStyle w:val="NoSpacing"/>
        <w:rPr>
          <w:rFonts w:ascii="Times New Roman" w:hAnsi="Times New Roman" w:cs="Times New Roman"/>
          <w:sz w:val="24"/>
          <w:szCs w:val="24"/>
        </w:rPr>
      </w:pPr>
    </w:p>
    <w:p w:rsidR="0074765B" w:rsidRDefault="0074765B" w:rsidP="005214E8">
      <w:pPr>
        <w:pStyle w:val="NoSpacing"/>
        <w:rPr>
          <w:rFonts w:ascii="Times New Roman" w:hAnsi="Times New Roman" w:cs="Times New Roman"/>
          <w:sz w:val="24"/>
          <w:szCs w:val="24"/>
        </w:rPr>
      </w:pPr>
    </w:p>
    <w:p w:rsidR="0074765B" w:rsidRDefault="0074765B" w:rsidP="005214E8">
      <w:pPr>
        <w:pStyle w:val="NoSpacing"/>
        <w:rPr>
          <w:rFonts w:ascii="Times New Roman" w:hAnsi="Times New Roman" w:cs="Times New Roman"/>
          <w:sz w:val="24"/>
          <w:szCs w:val="24"/>
        </w:rPr>
      </w:pPr>
    </w:p>
    <w:p w:rsidR="0074765B"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b/>
          <w:bCs/>
          <w:sz w:val="24"/>
          <w:szCs w:val="24"/>
          <w:u w:val="single"/>
        </w:rPr>
      </w:pPr>
      <w:r w:rsidRPr="005214E8">
        <w:rPr>
          <w:rFonts w:ascii="Times New Roman" w:hAnsi="Times New Roman" w:cs="Times New Roman"/>
          <w:sz w:val="24"/>
          <w:szCs w:val="24"/>
        </w:rPr>
        <w:t xml:space="preserve">17. Aşağıdakilerden hangisi </w:t>
      </w:r>
      <w:r w:rsidRPr="005214E8">
        <w:rPr>
          <w:rFonts w:ascii="Times New Roman" w:hAnsi="Times New Roman" w:cs="Times New Roman"/>
          <w:b/>
          <w:bCs/>
          <w:sz w:val="24"/>
          <w:szCs w:val="24"/>
        </w:rPr>
        <w:t>demokratik vatandaşın</w:t>
      </w:r>
      <w:r w:rsidRPr="005214E8">
        <w:rPr>
          <w:rFonts w:ascii="Times New Roman" w:hAnsi="Times New Roman" w:cs="Times New Roman"/>
          <w:sz w:val="24"/>
          <w:szCs w:val="24"/>
        </w:rPr>
        <w:t xml:space="preserve"> özelliklerinden </w:t>
      </w:r>
      <w:r w:rsidRPr="005214E8">
        <w:rPr>
          <w:rFonts w:ascii="Times New Roman" w:hAnsi="Times New Roman" w:cs="Times New Roman"/>
          <w:b/>
          <w:bCs/>
          <w:sz w:val="24"/>
          <w:szCs w:val="24"/>
          <w:u w:val="single"/>
        </w:rPr>
        <w:t>birisi değildir?</w:t>
      </w:r>
    </w:p>
    <w:p w:rsidR="0074765B" w:rsidRPr="005214E8" w:rsidRDefault="0074765B" w:rsidP="005214E8">
      <w:pPr>
        <w:pStyle w:val="NoSpacing"/>
        <w:rPr>
          <w:rFonts w:ascii="Times New Roman" w:hAnsi="Times New Roman" w:cs="Times New Roman"/>
          <w:sz w:val="24"/>
          <w:szCs w:val="24"/>
          <w:u w:val="single"/>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A)Vergi vermenin bir vatandaş görevi olduğunu bilir.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 İnsanların rahat bir şekilde yaşaması için kanunlara uyar.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C)Hakkını kanunlar ile arar.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 Kendi çıkarlarını her şeyin üstünde tutar.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18. Hakkını dilekçe kullanarak arayan bir vatandaş için aşağıda verilenlerden hangisi yanlıştır?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A)Demokratik bir vatandaştır.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B)Kanun ve kurallara uyar.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C)İnsan haklarına uyar.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D)Kendisini korumak için yasal olmayan güçleri kullanır.</w:t>
      </w:r>
    </w:p>
    <w:p w:rsidR="0074765B" w:rsidRPr="005214E8" w:rsidRDefault="0074765B" w:rsidP="005214E8">
      <w:pPr>
        <w:pStyle w:val="NoSpacing"/>
        <w:rPr>
          <w:rFonts w:ascii="Times New Roman" w:hAnsi="Times New Roman" w:cs="Times New Roman"/>
          <w:b/>
          <w:bCs/>
          <w:sz w:val="24"/>
          <w:szCs w:val="24"/>
          <w:u w:val="single"/>
        </w:rPr>
      </w:pPr>
      <w:r w:rsidRPr="005214E8">
        <w:rPr>
          <w:rFonts w:ascii="Times New Roman" w:hAnsi="Times New Roman" w:cs="Times New Roman"/>
          <w:sz w:val="24"/>
          <w:szCs w:val="24"/>
        </w:rPr>
        <w:t xml:space="preserve">19. Aşağıda verilenlerden </w:t>
      </w:r>
      <w:r w:rsidRPr="005214E8">
        <w:rPr>
          <w:rFonts w:ascii="Times New Roman" w:hAnsi="Times New Roman" w:cs="Times New Roman"/>
          <w:b/>
          <w:bCs/>
          <w:sz w:val="24"/>
          <w:szCs w:val="24"/>
          <w:u w:val="single"/>
        </w:rPr>
        <w:t>hangisi yanlış bir ifade olur?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A)İnsan hakları evrensel değildir.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B)İnsan değerli ve onurlu bir varlıktır.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C)İnsan toplumsal kurallara uymalıdır.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D)İnsanın en doğal hakkı yaşam hakkıdır.</w:t>
      </w:r>
    </w:p>
    <w:p w:rsidR="0074765B" w:rsidRPr="005214E8" w:rsidRDefault="0074765B" w:rsidP="005214E8">
      <w:pPr>
        <w:pStyle w:val="NoSpacing"/>
        <w:rPr>
          <w:rFonts w:ascii="Times New Roman" w:hAnsi="Times New Roman" w:cs="Times New Roman"/>
          <w:sz w:val="24"/>
          <w:szCs w:val="24"/>
        </w:rPr>
      </w:pP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 xml:space="preserve">20. Bir ülkede demokrasinin işleyebilmesi için aşağıda verilen durumlardan hangisi </w:t>
      </w:r>
      <w:r w:rsidRPr="005214E8">
        <w:rPr>
          <w:rFonts w:ascii="Times New Roman" w:hAnsi="Times New Roman" w:cs="Times New Roman"/>
          <w:b/>
          <w:bCs/>
          <w:sz w:val="24"/>
          <w:szCs w:val="24"/>
          <w:u w:val="single"/>
        </w:rPr>
        <w:t>öncelikle olmalıdır?</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A)İnsan haklarına saygı</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B)Kişi çıkarlarının  ön planda tutulması</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C)Sadece bir ailenin ön planda olması</w:t>
      </w:r>
    </w:p>
    <w:p w:rsidR="0074765B" w:rsidRPr="005214E8" w:rsidRDefault="0074765B" w:rsidP="005214E8">
      <w:pPr>
        <w:pStyle w:val="NoSpacing"/>
        <w:rPr>
          <w:rFonts w:ascii="Times New Roman" w:hAnsi="Times New Roman" w:cs="Times New Roman"/>
          <w:sz w:val="24"/>
          <w:szCs w:val="24"/>
        </w:rPr>
      </w:pPr>
      <w:r w:rsidRPr="005214E8">
        <w:rPr>
          <w:rFonts w:ascii="Times New Roman" w:hAnsi="Times New Roman" w:cs="Times New Roman"/>
          <w:sz w:val="24"/>
          <w:szCs w:val="24"/>
        </w:rPr>
        <w:t>D)Bir gurup veya zümrenin ülkeyi yönetmesi</w:t>
      </w:r>
    </w:p>
    <w:p w:rsidR="0074765B" w:rsidRPr="0057170D" w:rsidRDefault="0074765B" w:rsidP="005214E8">
      <w:pPr>
        <w:pStyle w:val="NoSpacing"/>
        <w:rPr>
          <w:rFonts w:ascii="Times New Roman" w:hAnsi="Times New Roman" w:cs="Times New Roman"/>
          <w:sz w:val="24"/>
          <w:szCs w:val="24"/>
        </w:rPr>
      </w:pPr>
      <w:hyperlink r:id="rId6" w:history="1">
        <w:r w:rsidRPr="00E20B37">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74765B" w:rsidRPr="0057170D" w:rsidSect="005214E8">
      <w:headerReference w:type="default" r:id="rId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65B" w:rsidRDefault="0074765B" w:rsidP="00493ED4">
      <w:pPr>
        <w:spacing w:after="0" w:line="240" w:lineRule="auto"/>
      </w:pPr>
      <w:r>
        <w:separator/>
      </w:r>
    </w:p>
  </w:endnote>
  <w:endnote w:type="continuationSeparator" w:id="0">
    <w:p w:rsidR="0074765B" w:rsidRDefault="0074765B" w:rsidP="00493E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65B" w:rsidRDefault="0074765B" w:rsidP="00493ED4">
      <w:pPr>
        <w:spacing w:after="0" w:line="240" w:lineRule="auto"/>
      </w:pPr>
      <w:r>
        <w:separator/>
      </w:r>
    </w:p>
  </w:footnote>
  <w:footnote w:type="continuationSeparator" w:id="0">
    <w:p w:rsidR="0074765B" w:rsidRDefault="0074765B" w:rsidP="00493E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5B" w:rsidRPr="00493ED4" w:rsidRDefault="0074765B" w:rsidP="00493ED4">
    <w:pPr>
      <w:pStyle w:val="NoSpacing"/>
      <w:rPr>
        <w:rFonts w:ascii="Times New Roman" w:hAnsi="Times New Roman" w:cs="Times New Roman"/>
      </w:rPr>
    </w:pPr>
    <w:r>
      <w:rPr>
        <w:rFonts w:ascii="Times New Roman" w:hAnsi="Times New Roman" w:cs="Times New Roman"/>
      </w:rPr>
      <w:t>IMKB ORTAOKULU VATANDAŞLIK VE DEMOKRASİ DERSİ II. DÖNEM II.YAZILISI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ED4"/>
    <w:rsid w:val="001A5319"/>
    <w:rsid w:val="00270B2E"/>
    <w:rsid w:val="00493ED4"/>
    <w:rsid w:val="00510ED0"/>
    <w:rsid w:val="005214E8"/>
    <w:rsid w:val="0057170D"/>
    <w:rsid w:val="00621C01"/>
    <w:rsid w:val="006F4BF4"/>
    <w:rsid w:val="0074765B"/>
    <w:rsid w:val="00A72CD3"/>
    <w:rsid w:val="00AA7A03"/>
    <w:rsid w:val="00AE1AAA"/>
    <w:rsid w:val="00CC38B6"/>
    <w:rsid w:val="00D05904"/>
    <w:rsid w:val="00D574A1"/>
    <w:rsid w:val="00E20B37"/>
    <w:rsid w:val="00E557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8B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93ED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93ED4"/>
  </w:style>
  <w:style w:type="paragraph" w:styleId="Footer">
    <w:name w:val="footer"/>
    <w:basedOn w:val="Normal"/>
    <w:link w:val="FooterChar"/>
    <w:uiPriority w:val="99"/>
    <w:semiHidden/>
    <w:rsid w:val="00493ED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93ED4"/>
  </w:style>
  <w:style w:type="paragraph" w:styleId="NoSpacing">
    <w:name w:val="No Spacing"/>
    <w:uiPriority w:val="99"/>
    <w:qFormat/>
    <w:rsid w:val="00493ED4"/>
    <w:rPr>
      <w:rFonts w:cs="Calibri"/>
    </w:rPr>
  </w:style>
  <w:style w:type="paragraph" w:styleId="BalloonText">
    <w:name w:val="Balloon Text"/>
    <w:basedOn w:val="Normal"/>
    <w:link w:val="BalloonTextChar"/>
    <w:uiPriority w:val="99"/>
    <w:semiHidden/>
    <w:rsid w:val="00AA7A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7A03"/>
    <w:rPr>
      <w:rFonts w:ascii="Tahoma" w:hAnsi="Tahoma" w:cs="Tahoma"/>
      <w:sz w:val="16"/>
      <w:szCs w:val="16"/>
    </w:rPr>
  </w:style>
  <w:style w:type="character" w:styleId="Hyperlink">
    <w:name w:val="Hyperlink"/>
    <w:basedOn w:val="DefaultParagraphFont"/>
    <w:uiPriority w:val="99"/>
    <w:rsid w:val="005717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2</Pages>
  <Words>785</Words>
  <Characters>4481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ali ahmet</dc:creator>
  <cp:keywords>sorubak.com</cp:keywords>
  <dc:description>sorubak.com</dc:description>
  <cp:lastModifiedBy>edanur</cp:lastModifiedBy>
  <cp:revision>6</cp:revision>
  <dcterms:created xsi:type="dcterms:W3CDTF">2015-05-15T10:45:00Z</dcterms:created>
  <dcterms:modified xsi:type="dcterms:W3CDTF">2015-05-21T15:25:00Z</dcterms:modified>
  <cp:category>sorubak.com</cp:category>
</cp:coreProperties>
</file>