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C5" w:rsidRPr="00713375" w:rsidRDefault="001027C5"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Soyadı :                                        </w:t>
      </w:r>
      <w:r>
        <w:rPr>
          <w:rFonts w:ascii="Comic Sans MS" w:hAnsi="Comic Sans MS" w:cs="Comic Sans MS"/>
          <w:b/>
          <w:bCs/>
          <w:sz w:val="22"/>
          <w:szCs w:val="22"/>
        </w:rPr>
        <w:t>25/03</w:t>
      </w:r>
      <w:r w:rsidRPr="00713375">
        <w:rPr>
          <w:rFonts w:ascii="Comic Sans MS" w:hAnsi="Comic Sans MS" w:cs="Comic Sans MS"/>
          <w:b/>
          <w:bCs/>
          <w:sz w:val="22"/>
          <w:szCs w:val="22"/>
        </w:rPr>
        <w:t xml:space="preserve">/2015                      </w:t>
      </w:r>
    </w:p>
    <w:p w:rsidR="001027C5" w:rsidRPr="00713375" w:rsidRDefault="001027C5"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Numara :</w:t>
      </w:r>
    </w:p>
    <w:p w:rsidR="001027C5" w:rsidRPr="00713375" w:rsidRDefault="001027C5"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1027C5" w:rsidRPr="00713375" w:rsidRDefault="001027C5" w:rsidP="00016CE6">
      <w:pPr>
        <w:pStyle w:val="BodyText"/>
        <w:rPr>
          <w:rFonts w:ascii="Comic Sans MS" w:hAnsi="Comic Sans MS" w:cs="Comic Sans MS"/>
          <w:b/>
          <w:bCs/>
          <w:sz w:val="22"/>
          <w:szCs w:val="22"/>
        </w:rPr>
      </w:pPr>
    </w:p>
    <w:p w:rsidR="001027C5" w:rsidRPr="00713375" w:rsidRDefault="001027C5" w:rsidP="00016CE6">
      <w:pPr>
        <w:pStyle w:val="BodyText"/>
        <w:rPr>
          <w:rFonts w:ascii="Comic Sans MS" w:hAnsi="Comic Sans MS" w:cs="Comic Sans MS"/>
          <w:b/>
          <w:bCs/>
          <w:sz w:val="22"/>
          <w:szCs w:val="22"/>
        </w:rPr>
      </w:pPr>
      <w:r w:rsidRPr="00713375">
        <w:rPr>
          <w:rFonts w:ascii="Comic Sans MS" w:hAnsi="Comic Sans MS" w:cs="Comic Sans MS"/>
          <w:b/>
          <w:bCs/>
          <w:sz w:val="22"/>
          <w:szCs w:val="22"/>
        </w:rPr>
        <w:t xml:space="preserve">2014- 2015 EĞİTİM ÖĞRETİM YILI </w:t>
      </w:r>
      <w:r>
        <w:rPr>
          <w:rFonts w:ascii="Comic Sans MS" w:hAnsi="Comic Sans MS" w:cs="Comic Sans MS"/>
          <w:b/>
          <w:bCs/>
          <w:sz w:val="22"/>
          <w:szCs w:val="22"/>
        </w:rPr>
        <w:t xml:space="preserve">ÇANAKKALE BİGA </w:t>
      </w:r>
      <w:r w:rsidRPr="00713375">
        <w:rPr>
          <w:rFonts w:ascii="Comic Sans MS" w:hAnsi="Comic Sans MS" w:cs="Comic Sans MS"/>
          <w:b/>
          <w:bCs/>
          <w:sz w:val="22"/>
          <w:szCs w:val="22"/>
        </w:rPr>
        <w:t>YOLİNDİ ORTAOKULU TÜRKÇE DERSİ</w:t>
      </w:r>
    </w:p>
    <w:p w:rsidR="001027C5" w:rsidRPr="00713375" w:rsidRDefault="001027C5" w:rsidP="00016CE6">
      <w:pPr>
        <w:pStyle w:val="BodyText"/>
        <w:rPr>
          <w:rFonts w:ascii="Comic Sans MS" w:hAnsi="Comic Sans MS" w:cs="Comic Sans MS"/>
          <w:b/>
          <w:bCs/>
          <w:sz w:val="22"/>
          <w:szCs w:val="22"/>
        </w:rPr>
      </w:pPr>
      <w:r>
        <w:rPr>
          <w:rFonts w:ascii="Comic Sans MS" w:hAnsi="Comic Sans MS" w:cs="Comic Sans MS"/>
          <w:b/>
          <w:bCs/>
          <w:sz w:val="22"/>
          <w:szCs w:val="22"/>
        </w:rPr>
        <w:t>8/A SINIFI 2. DÖNEM 1</w:t>
      </w:r>
      <w:r w:rsidRPr="00713375">
        <w:rPr>
          <w:rFonts w:ascii="Comic Sans MS" w:hAnsi="Comic Sans MS" w:cs="Comic Sans MS"/>
          <w:b/>
          <w:bCs/>
          <w:sz w:val="22"/>
          <w:szCs w:val="22"/>
        </w:rPr>
        <w:t>. YAZILI YOKLAMASI</w:t>
      </w:r>
    </w:p>
    <w:p w:rsidR="001027C5" w:rsidRDefault="001027C5">
      <w:pPr>
        <w:rPr>
          <w:rFonts w:ascii="Comic Sans MS" w:hAnsi="Comic Sans MS" w:cs="Comic Sans MS"/>
        </w:rPr>
      </w:pPr>
    </w:p>
    <w:p w:rsidR="001027C5" w:rsidRPr="00016CE6" w:rsidRDefault="001027C5"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1027C5" w:rsidRPr="00016CE6" w:rsidRDefault="001027C5"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Medeni kanun ile kazanılan haklardan sonra Türk kadınına yönetimde görev alabilmesini sağlayan siyasi haklar 1930’ dan dan itibaren verilmeye başlanmıştır.</w:t>
      </w:r>
    </w:p>
    <w:p w:rsidR="001027C5" w:rsidRPr="006C067B" w:rsidRDefault="001027C5"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1027C5" w:rsidRPr="006C067B"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1027C5" w:rsidRPr="00C540E6"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3)</w:t>
      </w:r>
      <w:r>
        <w:rPr>
          <w:rFonts w:ascii="Comic Sans MS" w:hAnsi="Comic Sans MS" w:cs="Comic Sans MS"/>
          <w:b/>
          <w:bCs/>
          <w:color w:val="000000"/>
          <w:sz w:val="20"/>
          <w:szCs w:val="20"/>
        </w:rPr>
        <w:t>Kadın hakları nelerdir? Türk Medeni Kanunun kabul edilmesiyle hayatımızda neler yaşanmıştır?(3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8"/>
          <w:szCs w:val="28"/>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rüzgar sağnak sağnak/Sular atılgan ve cesaretli./ İşte bir bulut ipek kanatlı,/Denizde nar rengi bir şafak…</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Manço’da bunlardan biri. Yıllarda, tam bir kültür elçisi gibi çalıştı, müzik üretti ancak kimse önemini fark etmedi. Ne zaman ki dünyaya veda etti, Manço’nun kıymeti de o zaman biliniverdi.’’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1027C5" w:rsidRDefault="001027C5" w:rsidP="00995B5F">
      <w:pPr>
        <w:pStyle w:val="ListParagraph"/>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Örnekleme b) Tanık gösterme c) açıklama d)Karşılaştırma </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metin ……………………………………………………bakış açısıyla yazılmıştır.(ilahi/gözlemci/kahraman)(4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günlerini .           (Bu soru 20 puandır)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11)</w:t>
      </w:r>
      <w:r>
        <w:rPr>
          <w:rFonts w:ascii="Comic Sans MS" w:hAnsi="Comic Sans MS" w:cs="Comic Sans MS"/>
          <w:b/>
          <w:bCs/>
          <w:color w:val="000000"/>
          <w:sz w:val="20"/>
          <w:szCs w:val="20"/>
        </w:rPr>
        <w:t>Aşağıdaki cümlelerin hangisinde gereksiz sözcük kullanımdan kaynaklanan bir anlatım bozukluğu vardır? (4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özne  b)Nesne c) Dolaylı tümleç d)Zarf tümleci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16)</w:t>
      </w:r>
      <w:r>
        <w:rPr>
          <w:rFonts w:ascii="Comic Sans MS" w:hAnsi="Comic Sans MS" w:cs="Comic Sans MS"/>
          <w:b/>
          <w:bCs/>
          <w:color w:val="000000"/>
          <w:sz w:val="20"/>
          <w:szCs w:val="20"/>
        </w:rPr>
        <w:t xml:space="preserve"> Aşağıdakilerden hangisinin öğeleri yanlış ayrılmıştır?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hyperlink r:id="rId5" w:history="1">
        <w:r>
          <w:rPr>
            <w:rStyle w:val="Hyperlink"/>
            <w:sz w:val="24"/>
            <w:szCs w:val="24"/>
          </w:rPr>
          <w:t>www.sorubak.com</w:t>
        </w:r>
      </w:hyperlink>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1027C5" w:rsidRPr="006C067B" w:rsidRDefault="001027C5" w:rsidP="00016CE6">
      <w:pPr>
        <w:shd w:val="clear" w:color="auto" w:fill="FFFFFF"/>
        <w:spacing w:line="285" w:lineRule="atLeast"/>
        <w:jc w:val="both"/>
        <w:rPr>
          <w:rFonts w:ascii="Freestyle Script" w:hAnsi="Freestyle Script" w:cs="Freestyle Script"/>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sidRPr="006C067B">
        <w:rPr>
          <w:rFonts w:ascii="Freestyle Script" w:hAnsi="Freestyle Script" w:cs="Freestyle Script"/>
          <w:b/>
          <w:bCs/>
          <w:color w:val="000000"/>
          <w:sz w:val="56"/>
          <w:szCs w:val="56"/>
        </w:rPr>
        <w:t>Gencer Berkup</w:t>
      </w:r>
    </w:p>
    <w:sectPr w:rsidR="001027C5" w:rsidRPr="006C067B"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CE6"/>
    <w:rsid w:val="00016CE6"/>
    <w:rsid w:val="00033BDE"/>
    <w:rsid w:val="001027C5"/>
    <w:rsid w:val="0014321F"/>
    <w:rsid w:val="001A7504"/>
    <w:rsid w:val="003306A7"/>
    <w:rsid w:val="00474406"/>
    <w:rsid w:val="00514C74"/>
    <w:rsid w:val="00546942"/>
    <w:rsid w:val="005F5EA8"/>
    <w:rsid w:val="006C067B"/>
    <w:rsid w:val="006F00CD"/>
    <w:rsid w:val="00710F22"/>
    <w:rsid w:val="00713375"/>
    <w:rsid w:val="00935F17"/>
    <w:rsid w:val="00995B5F"/>
    <w:rsid w:val="00BC1B62"/>
    <w:rsid w:val="00C540E6"/>
    <w:rsid w:val="00EC52DC"/>
    <w:rsid w:val="00FD48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16CE6"/>
    <w:pPr>
      <w:spacing w:after="0" w:line="240" w:lineRule="auto"/>
      <w:jc w:val="center"/>
    </w:pPr>
    <w:rPr>
      <w:rFonts w:cs="Times New Roman"/>
      <w:sz w:val="24"/>
      <w:szCs w:val="24"/>
    </w:rPr>
  </w:style>
  <w:style w:type="character" w:customStyle="1" w:styleId="BodyTextChar">
    <w:name w:val="Body Text Char"/>
    <w:basedOn w:val="DefaultParagraphFont"/>
    <w:link w:val="BodyText"/>
    <w:uiPriority w:val="99"/>
    <w:locked/>
    <w:rsid w:val="00016CE6"/>
    <w:rPr>
      <w:rFonts w:ascii="Times New Roman" w:hAnsi="Times New Roman" w:cs="Times New Roman"/>
      <w:sz w:val="24"/>
      <w:szCs w:val="24"/>
    </w:rPr>
  </w:style>
  <w:style w:type="character" w:styleId="Hyperlink">
    <w:name w:val="Hyperlink"/>
    <w:basedOn w:val="DefaultParagraphFont"/>
    <w:uiPriority w:val="99"/>
    <w:rsid w:val="00016CE6"/>
    <w:rPr>
      <w:color w:val="0000FF"/>
      <w:u w:val="single"/>
    </w:rPr>
  </w:style>
  <w:style w:type="paragraph" w:styleId="ListParagraph">
    <w:name w:val="List Paragraph"/>
    <w:basedOn w:val="Normal"/>
    <w:uiPriority w:val="99"/>
    <w:qFormat/>
    <w:rsid w:val="00995B5F"/>
    <w:pPr>
      <w:ind w:left="720"/>
    </w:pPr>
  </w:style>
  <w:style w:type="table" w:styleId="TableGrid">
    <w:name w:val="Table Grid"/>
    <w:basedOn w:val="TableNormal"/>
    <w:uiPriority w:val="99"/>
    <w:rsid w:val="00935F1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5</Pages>
  <Words>963</Words>
  <Characters>5493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samsung</dc:creator>
  <cp:keywords>www.sorubak.com</cp:keywords>
  <dc:description/>
  <cp:lastModifiedBy>edanur</cp:lastModifiedBy>
  <cp:revision>4</cp:revision>
  <dcterms:created xsi:type="dcterms:W3CDTF">2015-03-23T19:21:00Z</dcterms:created>
  <dcterms:modified xsi:type="dcterms:W3CDTF">2015-03-25T09:51:00Z</dcterms:modified>
  <cp:category>www.sorubak.com</cp:category>
  <cp:contentType>www.sorubak.com</cp:contentType>
</cp:coreProperties>
</file>