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2A" w:rsidRPr="009C2920" w:rsidRDefault="0010762A" w:rsidP="00A92A88">
      <w:pPr>
        <w:spacing w:after="0" w:line="240" w:lineRule="auto"/>
        <w:jc w:val="center"/>
        <w:rPr>
          <w:rFonts w:cs="Arial"/>
          <w:b/>
          <w:bCs/>
        </w:rPr>
      </w:pPr>
    </w:p>
    <w:p w:rsidR="0010762A" w:rsidRPr="009C2920" w:rsidRDefault="0010762A" w:rsidP="00A92A88">
      <w:pPr>
        <w:spacing w:after="0" w:line="240" w:lineRule="auto"/>
        <w:jc w:val="center"/>
        <w:rPr>
          <w:b/>
          <w:bCs/>
        </w:rPr>
      </w:pPr>
      <w:r w:rsidRPr="009C2920">
        <w:rPr>
          <w:b/>
          <w:bCs/>
        </w:rPr>
        <w:t>2014-2015 EĞİTİM- ÖĞRETİM YILI ŞEHİT ŞENOL ÖZBAY ORTAOKULU 8. SINIFLAR TÜRKÇE DERSİ 2. DÖNEM 3. YAZILISI</w:t>
      </w:r>
    </w:p>
    <w:p w:rsidR="0010762A" w:rsidRPr="009C2920" w:rsidRDefault="0010762A" w:rsidP="00A92A88">
      <w:pPr>
        <w:spacing w:after="0" w:line="240" w:lineRule="auto"/>
      </w:pPr>
      <w:r w:rsidRPr="009C2920">
        <w:t xml:space="preserve">Adı:                                      </w:t>
      </w:r>
      <w:r>
        <w:t xml:space="preserve">   </w:t>
      </w:r>
      <w:r w:rsidRPr="009C2920">
        <w:t xml:space="preserve">Soyadı:                         </w:t>
      </w:r>
      <w:r>
        <w:t xml:space="preserve">      </w:t>
      </w:r>
      <w:r w:rsidRPr="009C2920">
        <w:t xml:space="preserve"> Numarası:          </w:t>
      </w:r>
    </w:p>
    <w:p w:rsidR="0010762A" w:rsidRPr="009C2920" w:rsidRDefault="0010762A" w:rsidP="00A92A88">
      <w:pPr>
        <w:spacing w:after="0" w:line="240" w:lineRule="auto"/>
      </w:pPr>
    </w:p>
    <w:p w:rsidR="0010762A" w:rsidRPr="009C2920" w:rsidRDefault="0010762A" w:rsidP="00A92A88">
      <w:pPr>
        <w:spacing w:after="0" w:line="240" w:lineRule="auto"/>
        <w:sectPr w:rsidR="0010762A" w:rsidRPr="009C2920" w:rsidSect="001F4BD5">
          <w:pgSz w:w="11906" w:h="16838" w:code="9"/>
          <w:pgMar w:top="426" w:right="567" w:bottom="567" w:left="567" w:header="0" w:footer="0" w:gutter="0"/>
          <w:cols w:sep="1" w:space="64"/>
          <w:docGrid w:linePitch="360"/>
        </w:sectPr>
      </w:pPr>
    </w:p>
    <w:p w:rsidR="0010762A" w:rsidRDefault="0010762A" w:rsidP="00CA357A">
      <w:pPr>
        <w:spacing w:after="0"/>
        <w:rPr>
          <w:rFonts w:cs="Arial"/>
          <w:i/>
          <w:iCs/>
          <w:shd w:val="clear" w:color="auto" w:fill="FFFFFF"/>
        </w:rPr>
      </w:pPr>
      <w:r w:rsidRPr="009C2920">
        <w:rPr>
          <w:i/>
          <w:iCs/>
          <w:shd w:val="clear" w:color="auto" w:fill="FFFFFF"/>
        </w:rPr>
        <w:t>Ne sır aradım her şeyde, ne gariplik var serde,</w:t>
      </w:r>
      <w:r w:rsidRPr="009C2920">
        <w:rPr>
          <w:rFonts w:cs="Arial"/>
          <w:i/>
          <w:iCs/>
        </w:rPr>
        <w:br/>
      </w:r>
      <w:r w:rsidRPr="009C2920">
        <w:rPr>
          <w:i/>
          <w:iCs/>
          <w:shd w:val="clear" w:color="auto" w:fill="FFFFFF"/>
        </w:rPr>
        <w:t xml:space="preserve">Artık her şarkı </w:t>
      </w:r>
      <w:r w:rsidRPr="009C2920">
        <w:rPr>
          <w:i/>
          <w:iCs/>
          <w:u w:val="single"/>
          <w:shd w:val="clear" w:color="auto" w:fill="FFFFFF"/>
        </w:rPr>
        <w:t>dokunur</w:t>
      </w:r>
      <w:r w:rsidRPr="009C2920">
        <w:rPr>
          <w:i/>
          <w:iCs/>
          <w:shd w:val="clear" w:color="auto" w:fill="FFFFFF"/>
        </w:rPr>
        <w:t xml:space="preserve"> bana bu şehirde.</w:t>
      </w:r>
      <w:r w:rsidRPr="009C2920">
        <w:rPr>
          <w:rFonts w:cs="Arial"/>
          <w:i/>
          <w:iCs/>
        </w:rPr>
        <w:br/>
      </w:r>
      <w:r w:rsidRPr="009C2920">
        <w:rPr>
          <w:i/>
          <w:iCs/>
          <w:shd w:val="clear" w:color="auto" w:fill="FFFFFF"/>
        </w:rPr>
        <w:t>Hasret nedir bilmezken o kadar</w:t>
      </w:r>
      <w:r w:rsidRPr="009C2920">
        <w:rPr>
          <w:rFonts w:cs="Arial"/>
          <w:i/>
          <w:iCs/>
        </w:rPr>
        <w:br/>
      </w:r>
      <w:r w:rsidRPr="009C2920">
        <w:rPr>
          <w:i/>
          <w:iCs/>
          <w:shd w:val="clear" w:color="auto" w:fill="FFFFFF"/>
        </w:rPr>
        <w:t>Şimdi, her an, her yerde gurbetteyim.</w:t>
      </w:r>
    </w:p>
    <w:p w:rsidR="0010762A" w:rsidRPr="009C2920" w:rsidRDefault="0010762A" w:rsidP="00CA357A">
      <w:pPr>
        <w:spacing w:after="0"/>
        <w:rPr>
          <w:rFonts w:cs="Arial"/>
          <w:i/>
          <w:iCs/>
          <w:shd w:val="clear" w:color="auto" w:fill="FFFFFF"/>
        </w:rPr>
      </w:pPr>
    </w:p>
    <w:p w:rsidR="0010762A" w:rsidRPr="009C2920" w:rsidRDefault="0010762A" w:rsidP="00CA357A">
      <w:pPr>
        <w:spacing w:after="0"/>
        <w:rPr>
          <w:b/>
          <w:bCs/>
        </w:rPr>
      </w:pPr>
      <w:r w:rsidRPr="009C2920">
        <w:rPr>
          <w:b/>
          <w:bCs/>
        </w:rPr>
        <w:t>1.Yukarıdaki dörtlükte geçen altı çizili “dokunmak” sözcüğünün anlamı aşağıdakilerden hangisidir?</w:t>
      </w:r>
    </w:p>
    <w:p w:rsidR="0010762A" w:rsidRPr="009C2920" w:rsidRDefault="0010762A" w:rsidP="00CA357A">
      <w:pPr>
        <w:spacing w:after="0"/>
      </w:pPr>
      <w:r w:rsidRPr="009C2920">
        <w:rPr>
          <w:b/>
          <w:bCs/>
        </w:rPr>
        <w:t xml:space="preserve">A) </w:t>
      </w:r>
      <w:r w:rsidRPr="009C2920">
        <w:t xml:space="preserve">Karıştırmak               </w:t>
      </w:r>
      <w:r w:rsidRPr="009C2920">
        <w:rPr>
          <w:b/>
          <w:bCs/>
        </w:rPr>
        <w:t xml:space="preserve">B) </w:t>
      </w:r>
      <w:r w:rsidRPr="009C2920">
        <w:t>Almak, kullanmak</w:t>
      </w:r>
    </w:p>
    <w:p w:rsidR="0010762A" w:rsidRPr="009C2920" w:rsidRDefault="0010762A" w:rsidP="00CA357A">
      <w:pPr>
        <w:spacing w:after="0"/>
      </w:pPr>
      <w:r w:rsidRPr="009C2920">
        <w:rPr>
          <w:b/>
          <w:bCs/>
        </w:rPr>
        <w:t xml:space="preserve">C) </w:t>
      </w:r>
      <w:r w:rsidRPr="009C2920">
        <w:t xml:space="preserve">Sağlığını bozmak     </w:t>
      </w:r>
      <w:r w:rsidRPr="009C2920">
        <w:rPr>
          <w:b/>
          <w:bCs/>
        </w:rPr>
        <w:t xml:space="preserve">D) </w:t>
      </w:r>
      <w:r w:rsidRPr="009C2920">
        <w:t>Etkilemek,</w:t>
      </w:r>
      <w:r>
        <w:t xml:space="preserve"> </w:t>
      </w:r>
      <w:r w:rsidRPr="009C2920">
        <w:t>duygulandırmak</w:t>
      </w:r>
    </w:p>
    <w:p w:rsidR="0010762A" w:rsidRPr="009C2920" w:rsidRDefault="0010762A" w:rsidP="00CA357A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 w:rsidRPr="009C2920">
        <w:rPr>
          <w:rFonts w:eastAsia="Arial Unicode MS"/>
          <w:b/>
          <w:bCs/>
        </w:rPr>
        <w:t xml:space="preserve">2. </w:t>
      </w:r>
      <w:r w:rsidRPr="009C2920">
        <w:rPr>
          <w:rFonts w:eastAsia="Arial Unicode MS"/>
        </w:rPr>
        <w:t xml:space="preserve">"Balık tutmak, bende bir </w:t>
      </w:r>
      <w:r w:rsidRPr="009C2920">
        <w:rPr>
          <w:rFonts w:eastAsia="Arial Unicode MS"/>
          <w:u w:val="single"/>
        </w:rPr>
        <w:t>hastalık halini almıştı.</w:t>
      </w:r>
      <w:r w:rsidRPr="009C2920">
        <w:rPr>
          <w:rFonts w:eastAsia="Arial Unicode MS"/>
        </w:rPr>
        <w:t xml:space="preserve">" </w:t>
      </w:r>
      <w:r w:rsidRPr="009C2920">
        <w:rPr>
          <w:rFonts w:eastAsia="Arial Unicode MS"/>
          <w:b/>
          <w:bCs/>
        </w:rPr>
        <w:t>cümlesindeki al</w:t>
      </w:r>
      <w:r w:rsidRPr="009C2920">
        <w:rPr>
          <w:rFonts w:eastAsia="Arial Unicode MS"/>
          <w:b/>
          <w:bCs/>
        </w:rPr>
        <w:softHyphen/>
        <w:t>tı çizili söz öbeğinin cümleye kattığı anlam, aşağıdakilerin hangisinde vardır?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9C2920">
        <w:rPr>
          <w:rFonts w:eastAsia="Arial Unicode MS"/>
        </w:rPr>
        <w:t>A) Sinema, onun vazgeçemediği bir tutkuydu.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9C2920">
        <w:rPr>
          <w:rFonts w:eastAsia="Arial Unicode MS"/>
        </w:rPr>
        <w:t>B) Eşini ve çocuğunu özlemle bekliyordu.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9C2920">
        <w:rPr>
          <w:rFonts w:eastAsia="Arial Unicode MS"/>
        </w:rPr>
        <w:t>C) Onun bu başarısı hepimizi mutlu etti.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9C2920">
        <w:rPr>
          <w:rFonts w:eastAsia="Arial Unicode MS"/>
        </w:rPr>
        <w:t>D) Ona olan sevgisi, hepimizden farklıdır.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jc w:val="both"/>
      </w:pPr>
      <w:r w:rsidRPr="009C2920">
        <w:rPr>
          <w:b/>
          <w:bCs/>
        </w:rPr>
        <w:t>(I)</w:t>
      </w:r>
      <w:r w:rsidRPr="009C2920">
        <w:t xml:space="preserve"> Nisan güneşi, parlıyor kentin üstünde. </w:t>
      </w:r>
      <w:r w:rsidRPr="009C2920">
        <w:rPr>
          <w:b/>
          <w:bCs/>
        </w:rPr>
        <w:t xml:space="preserve">(II) </w:t>
      </w:r>
      <w:r w:rsidRPr="009C2920">
        <w:t xml:space="preserve">İnsanların yüzleri ışıl ışıl. </w:t>
      </w:r>
      <w:r w:rsidRPr="009C2920">
        <w:rPr>
          <w:b/>
          <w:bCs/>
        </w:rPr>
        <w:t>(III)</w:t>
      </w:r>
      <w:r w:rsidRPr="009C2920">
        <w:t xml:space="preserve"> İnsanlar, yumuşak hareketlerle sokaklarda kımıldıyor. </w:t>
      </w:r>
      <w:r w:rsidRPr="009C2920">
        <w:rPr>
          <w:b/>
          <w:bCs/>
        </w:rPr>
        <w:t>(IV)</w:t>
      </w:r>
      <w:r w:rsidRPr="009C2920">
        <w:t xml:space="preserve"> Kent, bu güzel bahar gününde mutlulukla geriniy</w:t>
      </w:r>
      <w:r w:rsidRPr="009C2920">
        <w:softHyphen/>
        <w:t>or, gevşiyor sanki.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C2920">
        <w:rPr>
          <w:b/>
          <w:bCs/>
        </w:rPr>
        <w:t>3. Yukarıdaki parçada numaralanmış cümlelerin hangisinde "</w:t>
      </w:r>
      <w:r w:rsidRPr="009C2920">
        <w:t>kişileştirme</w:t>
      </w:r>
      <w:r w:rsidRPr="009C2920">
        <w:rPr>
          <w:b/>
          <w:bCs/>
        </w:rPr>
        <w:t>" yapılmıştır?</w:t>
      </w: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A) I. de           B) II. de           C) III. de           D) IV. De</w:t>
      </w: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  <w:ind w:firstLine="142"/>
      </w:pPr>
    </w:p>
    <w:p w:rsidR="0010762A" w:rsidRPr="009C2920" w:rsidRDefault="0010762A" w:rsidP="00207D95">
      <w:pPr>
        <w:spacing w:after="0"/>
        <w:rPr>
          <w:b/>
          <w:bCs/>
          <w:u w:val="single"/>
        </w:rPr>
      </w:pPr>
      <w:r w:rsidRPr="009C2920">
        <w:rPr>
          <w:b/>
          <w:bCs/>
        </w:rPr>
        <w:t xml:space="preserve">4.Aşağıdaki cümlelerin hangisinde arasöz </w:t>
      </w:r>
      <w:r w:rsidRPr="009C2920">
        <w:rPr>
          <w:b/>
          <w:bCs/>
          <w:u w:val="single"/>
        </w:rPr>
        <w:t>kullanılmamıştır?</w:t>
      </w:r>
    </w:p>
    <w:p w:rsidR="0010762A" w:rsidRPr="009C2920" w:rsidRDefault="0010762A" w:rsidP="00207D95">
      <w:pPr>
        <w:spacing w:after="0"/>
      </w:pPr>
      <w:r w:rsidRPr="009C2920">
        <w:t>A)Onu, hayatını bize adayan öğretmenimizi, unutmadık.</w:t>
      </w:r>
    </w:p>
    <w:p w:rsidR="0010762A" w:rsidRPr="009C2920" w:rsidRDefault="0010762A" w:rsidP="00207D95">
      <w:pPr>
        <w:spacing w:after="0"/>
      </w:pPr>
      <w:r w:rsidRPr="009C2920">
        <w:t>B)Dünkü kaza, Allah beterinden saklasın, çok kötüydü.</w:t>
      </w:r>
    </w:p>
    <w:p w:rsidR="0010762A" w:rsidRPr="009C2920" w:rsidRDefault="0010762A" w:rsidP="00207D95">
      <w:pPr>
        <w:spacing w:after="0"/>
      </w:pPr>
      <w:r w:rsidRPr="009C2920">
        <w:t>C)Sena, yine hepimizin gönlünü kazanmayı başardı.</w:t>
      </w:r>
    </w:p>
    <w:p w:rsidR="0010762A" w:rsidRPr="009C2920" w:rsidRDefault="0010762A" w:rsidP="00207D95">
      <w:pPr>
        <w:spacing w:after="0"/>
      </w:pPr>
      <w:r w:rsidRPr="009C2920">
        <w:t>D)Nisa, siz de iyi bilirsiniz, derslerine pek çalışmaz.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9C2920">
      <w:pPr>
        <w:shd w:val="clear" w:color="auto" w:fill="FFFFFF"/>
        <w:spacing w:after="0" w:line="240" w:lineRule="auto"/>
        <w:rPr>
          <w:rFonts w:cs="Arial"/>
        </w:rPr>
      </w:pPr>
      <w:r>
        <w:rPr>
          <w:b/>
          <w:bCs/>
        </w:rPr>
        <w:t>5.</w:t>
      </w:r>
      <w:r w:rsidRPr="009C2920">
        <w:rPr>
          <w:b/>
          <w:bCs/>
        </w:rPr>
        <w:t xml:space="preserve">Aşağıdaki cümlelerin hangisinde karşılaştırma yapılmıştır? </w:t>
      </w:r>
    </w:p>
    <w:p w:rsidR="0010762A" w:rsidRPr="009C2920" w:rsidRDefault="0010762A" w:rsidP="009C2920">
      <w:pPr>
        <w:shd w:val="clear" w:color="auto" w:fill="FFFFFF"/>
        <w:spacing w:after="0" w:line="240" w:lineRule="auto"/>
      </w:pPr>
      <w:r w:rsidRPr="009C2920">
        <w:t xml:space="preserve">A) Nüfus çoğaldıkça ulaşım sorunları artıyor. </w:t>
      </w:r>
    </w:p>
    <w:p w:rsidR="0010762A" w:rsidRPr="009C2920" w:rsidRDefault="0010762A" w:rsidP="009C2920">
      <w:pPr>
        <w:shd w:val="clear" w:color="auto" w:fill="FFFFFF"/>
        <w:spacing w:after="0" w:line="240" w:lineRule="auto"/>
      </w:pPr>
      <w:r w:rsidRPr="009C2920">
        <w:t xml:space="preserve">B) Sizin eviniz bizimki kadar geniş değilmiş. </w:t>
      </w:r>
    </w:p>
    <w:p w:rsidR="0010762A" w:rsidRPr="009C2920" w:rsidRDefault="0010762A" w:rsidP="009C2920">
      <w:pPr>
        <w:shd w:val="clear" w:color="auto" w:fill="FFFFFF"/>
        <w:spacing w:after="0" w:line="240" w:lineRule="auto"/>
      </w:pPr>
      <w:r w:rsidRPr="009C2920">
        <w:t xml:space="preserve">C) Öğrenciler, kütüphaneye çalışmaya gittiler. </w:t>
      </w:r>
    </w:p>
    <w:p w:rsidR="0010762A" w:rsidRPr="00ED4D92" w:rsidRDefault="0010762A" w:rsidP="009C2920">
      <w:pPr>
        <w:shd w:val="clear" w:color="auto" w:fill="FFFFFF"/>
        <w:spacing w:after="0" w:line="240" w:lineRule="auto"/>
        <w:rPr>
          <w:sz w:val="24"/>
          <w:szCs w:val="24"/>
        </w:rPr>
      </w:pPr>
      <w:r w:rsidRPr="009C2920">
        <w:t>D) Arkadaşlarınla iyi geçinmelisin</w:t>
      </w:r>
      <w:r w:rsidRPr="00ED4D92">
        <w:rPr>
          <w:sz w:val="24"/>
          <w:szCs w:val="24"/>
        </w:rPr>
        <w:t xml:space="preserve">. 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Zor olan kahramanca ölmek değil; onurlu yaşamaktır.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C2920">
        <w:rPr>
          <w:b/>
          <w:bCs/>
        </w:rPr>
        <w:t xml:space="preserve">6. Bu cümleye anlamca </w:t>
      </w:r>
      <w:r w:rsidRPr="009C2920">
        <w:rPr>
          <w:b/>
          <w:bCs/>
          <w:u w:val="single"/>
        </w:rPr>
        <w:t>en yakın</w:t>
      </w:r>
      <w:r w:rsidRPr="009C2920">
        <w:rPr>
          <w:b/>
          <w:bCs/>
        </w:rPr>
        <w:t xml:space="preserve"> cümle, aşağıdakilerden hangisidir?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left="142" w:right="-285"/>
      </w:pPr>
      <w:r w:rsidRPr="009C2920">
        <w:t>A) Onurlu bir yaşam, kahramanca ölmekten daha zordur.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left="142"/>
      </w:pPr>
      <w:r w:rsidRPr="009C2920">
        <w:t>B) Onurlu bir yaşam, zor elde edilir.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left="142"/>
      </w:pPr>
      <w:r w:rsidRPr="009C2920">
        <w:t>C) Önemli olan nasıl değil; ne uğruna öldüğümüzdür.</w:t>
      </w: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  <w:ind w:left="142"/>
      </w:pPr>
      <w:r w:rsidRPr="009C2920">
        <w:t>D) İnsanlar için ölüm, kahramanca olmalıdır.</w:t>
      </w: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  <w:ind w:left="142"/>
      </w:pPr>
    </w:p>
    <w:p w:rsidR="0010762A" w:rsidRPr="009C2920" w:rsidRDefault="0010762A" w:rsidP="00CA357A">
      <w:pPr>
        <w:pStyle w:val="NoSpacing"/>
        <w:rPr>
          <w:b/>
          <w:bCs/>
        </w:rPr>
      </w:pPr>
      <w:r w:rsidRPr="009C2920">
        <w:rPr>
          <w:b/>
          <w:bCs/>
        </w:rPr>
        <w:t>7. Aşağıdaki cümlelerden hangisinde amaç- sonuç ilişkisi vardır?</w:t>
      </w:r>
    </w:p>
    <w:p w:rsidR="0010762A" w:rsidRPr="009C2920" w:rsidRDefault="0010762A" w:rsidP="009C2920">
      <w:pPr>
        <w:pStyle w:val="NoSpacing"/>
      </w:pPr>
      <w:r>
        <w:t xml:space="preserve">A) </w:t>
      </w:r>
      <w:r w:rsidRPr="009C2920">
        <w:t>Bugün sevdiğin şeye yarın üzülebilirsin.</w:t>
      </w:r>
    </w:p>
    <w:p w:rsidR="0010762A" w:rsidRPr="009C2920" w:rsidRDefault="0010762A" w:rsidP="009C2920">
      <w:pPr>
        <w:pStyle w:val="NoSpacing"/>
      </w:pPr>
      <w:r>
        <w:t>B)</w:t>
      </w:r>
      <w:r w:rsidRPr="009C2920">
        <w:t>Fransa’ya ne kadar kızsam da Paris’i kötüleyemem.</w:t>
      </w:r>
    </w:p>
    <w:p w:rsidR="0010762A" w:rsidRPr="009C2920" w:rsidRDefault="0010762A" w:rsidP="009C2920">
      <w:pPr>
        <w:pStyle w:val="NoSpacing"/>
      </w:pPr>
      <w:r>
        <w:t xml:space="preserve">C) </w:t>
      </w:r>
      <w:r w:rsidRPr="009C2920">
        <w:t>Ne demek istediğini anlayamadım.</w:t>
      </w:r>
    </w:p>
    <w:p w:rsidR="0010762A" w:rsidRPr="009C2920" w:rsidRDefault="0010762A" w:rsidP="009C2920">
      <w:pPr>
        <w:pStyle w:val="NoSpacing"/>
      </w:pPr>
      <w:r>
        <w:t xml:space="preserve">D) </w:t>
      </w:r>
      <w:r w:rsidRPr="009C2920">
        <w:t>Bildiklerimi açıklamak üzere buraya geldim.</w:t>
      </w:r>
    </w:p>
    <w:p w:rsidR="0010762A" w:rsidRDefault="0010762A" w:rsidP="00CA357A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CA357A">
      <w:pPr>
        <w:autoSpaceDE w:val="0"/>
        <w:autoSpaceDN w:val="0"/>
        <w:adjustRightInd w:val="0"/>
        <w:spacing w:after="0" w:line="240" w:lineRule="auto"/>
      </w:pPr>
      <w:r w:rsidRPr="009C2920">
        <w:t>Yalnız kendisini düşünen insan, yumurtasını pişirmek için komşu</w:t>
      </w:r>
      <w:r w:rsidRPr="009C2920">
        <w:softHyphen/>
        <w:t>sunun evini yakar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C2920">
        <w:rPr>
          <w:b/>
          <w:bCs/>
        </w:rPr>
        <w:t>8. Bu cümlede anlatılmak istenen, nedir?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A) Başkalarına kötülük edenler, bencil insanlardır.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B) Bencil insan, kendi iyiliği için başkalarına zarar verir.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C) Kimi insanlar, her zaman kendilerini düşünür.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D) Komşusuna zarar verenler, kendini düşünenlerdir.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10762A" w:rsidRPr="009C2920" w:rsidRDefault="0010762A" w:rsidP="00CA357A">
      <w:pPr>
        <w:spacing w:after="0"/>
        <w:rPr>
          <w:rFonts w:cs="Arial"/>
          <w:b/>
          <w:bCs/>
        </w:rPr>
      </w:pPr>
      <w:r w:rsidRPr="009C2920">
        <w:rPr>
          <w:b/>
          <w:bCs/>
        </w:rPr>
        <w:t xml:space="preserve">(1) </w:t>
      </w:r>
      <w:r w:rsidRPr="009C2920">
        <w:t xml:space="preserve">Açlık Oyunları adlı eser </w:t>
      </w:r>
      <w:r w:rsidRPr="009C2920">
        <w:rPr>
          <w:color w:val="000000"/>
          <w:shd w:val="clear" w:color="auto" w:fill="FFFFFF"/>
        </w:rPr>
        <w:t xml:space="preserve">Suzanne Collins`in yazdığı farklı bir tat bırakan meşhur kitabıdır. </w:t>
      </w:r>
      <w:r w:rsidRPr="009C2920">
        <w:rPr>
          <w:b/>
          <w:bCs/>
          <w:color w:val="000000"/>
          <w:shd w:val="clear" w:color="auto" w:fill="FFFFFF"/>
        </w:rPr>
        <w:t xml:space="preserve">(2) </w:t>
      </w:r>
      <w:r w:rsidRPr="009C2920">
        <w:rPr>
          <w:color w:val="000000"/>
          <w:shd w:val="clear" w:color="auto" w:fill="FFFFFF"/>
        </w:rPr>
        <w:t xml:space="preserve">Kitap gelecek zamanda “Açlık Oyunları” adlı bir yarışmada yaşananları anlatıyor. </w:t>
      </w:r>
      <w:r w:rsidRPr="009C2920">
        <w:rPr>
          <w:b/>
          <w:bCs/>
          <w:color w:val="000000"/>
          <w:shd w:val="clear" w:color="auto" w:fill="FFFFFF"/>
        </w:rPr>
        <w:t xml:space="preserve">(3) </w:t>
      </w:r>
      <w:r w:rsidRPr="009C2920">
        <w:rPr>
          <w:color w:val="000000"/>
          <w:shd w:val="clear" w:color="auto" w:fill="FFFFFF"/>
        </w:rPr>
        <w:t>Sürükleyici yönü ile elinizden bırakamayacağınız bir kitap</w:t>
      </w:r>
      <w:r w:rsidRPr="009C2920">
        <w:rPr>
          <w:b/>
          <w:bCs/>
          <w:color w:val="000000"/>
          <w:shd w:val="clear" w:color="auto" w:fill="FFFFFF"/>
        </w:rPr>
        <w:t>. (4)</w:t>
      </w:r>
      <w:r w:rsidRPr="009C2920">
        <w:rPr>
          <w:color w:val="000000"/>
          <w:shd w:val="clear" w:color="auto" w:fill="FFFFFF"/>
        </w:rPr>
        <w:t>Eleştirmenlerden olumlu not alan bu kitabı bir solukta bitireceksiniz.</w:t>
      </w:r>
    </w:p>
    <w:p w:rsidR="0010762A" w:rsidRPr="009C2920" w:rsidRDefault="0010762A" w:rsidP="00CA357A">
      <w:pPr>
        <w:spacing w:after="0"/>
        <w:rPr>
          <w:b/>
          <w:bCs/>
        </w:rPr>
      </w:pPr>
      <w:r>
        <w:rPr>
          <w:b/>
          <w:bCs/>
        </w:rPr>
        <w:t>9.</w:t>
      </w:r>
      <w:r w:rsidRPr="009C2920">
        <w:rPr>
          <w:b/>
          <w:bCs/>
        </w:rPr>
        <w:t>Yukarıdaki kitapla ilgili açıklamalardan hangisi nesnel yargılıdır?</w:t>
      </w:r>
    </w:p>
    <w:p w:rsidR="0010762A" w:rsidRPr="009C2920" w:rsidRDefault="0010762A" w:rsidP="00CA357A">
      <w:pPr>
        <w:spacing w:after="0"/>
      </w:pPr>
      <w:r w:rsidRPr="009C2920">
        <w:rPr>
          <w:b/>
          <w:bCs/>
        </w:rPr>
        <w:t xml:space="preserve">A) </w:t>
      </w:r>
      <w:r w:rsidRPr="009C2920">
        <w:t>1</w:t>
      </w:r>
      <w:r w:rsidRPr="009C2920">
        <w:rPr>
          <w:b/>
          <w:bCs/>
        </w:rPr>
        <w:t xml:space="preserve">                   B) </w:t>
      </w:r>
      <w:r w:rsidRPr="009C2920">
        <w:t>2</w:t>
      </w:r>
      <w:r w:rsidRPr="009C2920">
        <w:rPr>
          <w:b/>
          <w:bCs/>
        </w:rPr>
        <w:t xml:space="preserve">                     C) </w:t>
      </w:r>
      <w:r w:rsidRPr="009C2920">
        <w:t>3</w:t>
      </w:r>
      <w:r w:rsidRPr="009C2920">
        <w:rPr>
          <w:b/>
          <w:bCs/>
        </w:rPr>
        <w:t xml:space="preserve">                   D) </w:t>
      </w:r>
      <w:r w:rsidRPr="009C2920">
        <w:t>4</w:t>
      </w:r>
    </w:p>
    <w:p w:rsidR="0010762A" w:rsidRPr="009C2920" w:rsidRDefault="0010762A" w:rsidP="00CA357A">
      <w:pPr>
        <w:spacing w:after="0"/>
      </w:pPr>
    </w:p>
    <w:p w:rsidR="0010762A" w:rsidRPr="009C2920" w:rsidRDefault="0010762A" w:rsidP="0080725F">
      <w:pPr>
        <w:spacing w:after="0" w:line="240" w:lineRule="auto"/>
        <w:jc w:val="both"/>
        <w:rPr>
          <w:b/>
          <w:bCs/>
          <w:u w:val="single"/>
        </w:rPr>
      </w:pPr>
      <w:r>
        <w:rPr>
          <w:b/>
          <w:bCs/>
        </w:rPr>
        <w:t xml:space="preserve">10. </w:t>
      </w:r>
      <w:r w:rsidRPr="009C2920">
        <w:rPr>
          <w:b/>
          <w:bCs/>
        </w:rPr>
        <w:t xml:space="preserve">Aşağıdaki deyimlerden hangisi “duygulanma” sonucu </w:t>
      </w:r>
      <w:r w:rsidRPr="009C2920">
        <w:rPr>
          <w:b/>
          <w:bCs/>
          <w:u w:val="single"/>
        </w:rPr>
        <w:t>oluşmamıştır?</w:t>
      </w:r>
    </w:p>
    <w:p w:rsidR="0010762A" w:rsidRPr="009C2920" w:rsidRDefault="0010762A" w:rsidP="0080725F">
      <w:pPr>
        <w:spacing w:after="0" w:line="240" w:lineRule="auto"/>
        <w:jc w:val="both"/>
      </w:pPr>
      <w:r w:rsidRPr="009C2920">
        <w:t>A)Yüreği sızlamak                         B)</w:t>
      </w:r>
      <w:r w:rsidRPr="006A37C0">
        <w:t xml:space="preserve"> </w:t>
      </w:r>
      <w:r w:rsidRPr="009C2920">
        <w:t xml:space="preserve">Gözleri dolmak     </w:t>
      </w:r>
    </w:p>
    <w:p w:rsidR="0010762A" w:rsidRPr="009C2920" w:rsidRDefault="0010762A" w:rsidP="0080725F">
      <w:pPr>
        <w:spacing w:after="0" w:line="240" w:lineRule="auto"/>
        <w:jc w:val="both"/>
      </w:pPr>
      <w:r w:rsidRPr="009C2920">
        <w:t>C) Baltayı taşa vurmak</w:t>
      </w:r>
      <w:r>
        <w:t xml:space="preserve">                 </w:t>
      </w:r>
      <w:r w:rsidRPr="009C2920">
        <w:t>D)İçi parçalanmak</w:t>
      </w:r>
    </w:p>
    <w:p w:rsidR="0010762A" w:rsidRPr="009C2920" w:rsidRDefault="0010762A" w:rsidP="0080725F">
      <w:pPr>
        <w:spacing w:after="0" w:line="240" w:lineRule="auto"/>
        <w:jc w:val="both"/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jc w:val="both"/>
      </w:pPr>
      <w:r w:rsidRPr="009C2920">
        <w:t>Demir eksikliği, çocukluklarda en sık görülen hastalıklardandır. Demir eksikliği olan çocuk</w:t>
      </w:r>
      <w:r w:rsidRPr="009C2920">
        <w:softHyphen/>
        <w:t>lar, toprak ve odun kömürü gibi maddeler yi</w:t>
      </w:r>
      <w:r w:rsidRPr="009C2920">
        <w:softHyphen/>
        <w:t>yebilir. Çocuğun büyümesi geri kalabilir. Ço</w:t>
      </w:r>
      <w:r w:rsidRPr="009C2920">
        <w:softHyphen/>
        <w:t>cuklar, konsantrasyon güçlüğü çeker, bu da okulda başarısızlığa neden olur.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C2920">
        <w:rPr>
          <w:b/>
          <w:bCs/>
        </w:rPr>
        <w:t>11. Parçaya göre aşağıdakilerden hangisi, ço</w:t>
      </w:r>
      <w:r w:rsidRPr="009C2920">
        <w:rPr>
          <w:b/>
          <w:bCs/>
        </w:rPr>
        <w:softHyphen/>
        <w:t xml:space="preserve">cuklarda demir eksikliğinin sonuçlarından biri </w:t>
      </w:r>
      <w:r w:rsidRPr="009C2920">
        <w:rPr>
          <w:b/>
          <w:bCs/>
          <w:u w:val="single"/>
        </w:rPr>
        <w:t>değildir</w:t>
      </w:r>
      <w:r w:rsidRPr="009C2920">
        <w:rPr>
          <w:b/>
          <w:bCs/>
        </w:rPr>
        <w:t>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A) Şiddetli açlık hissetmek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B) Gelişim sorunları yaşamak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C) Yoğunlaşma zorluğu çekmek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D) Derslerde başarısız olmak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</w:p>
    <w:p w:rsidR="0010762A" w:rsidRPr="009C2920" w:rsidRDefault="0010762A" w:rsidP="009C2920">
      <w:pPr>
        <w:spacing w:after="0"/>
        <w:rPr>
          <w:b/>
          <w:bCs/>
          <w:color w:val="000000"/>
        </w:rPr>
      </w:pPr>
      <w:r w:rsidRPr="009C2920">
        <w:rPr>
          <w:b/>
          <w:bCs/>
          <w:color w:val="000000"/>
        </w:rPr>
        <w:t>12."</w:t>
      </w:r>
      <w:r w:rsidRPr="009C2920">
        <w:rPr>
          <w:b/>
          <w:bCs/>
          <w:i/>
          <w:iCs/>
          <w:u w:val="double"/>
        </w:rPr>
        <w:t xml:space="preserve">Durup dururken </w:t>
      </w:r>
      <w:r w:rsidRPr="009C2920">
        <w:t>dargınlık</w:t>
      </w:r>
      <w:r w:rsidRPr="009C2920">
        <w:rPr>
          <w:color w:val="000000"/>
        </w:rPr>
        <w:t xml:space="preserve"> çıkardı." </w:t>
      </w:r>
      <w:r w:rsidRPr="009C2920">
        <w:rPr>
          <w:b/>
          <w:bCs/>
          <w:color w:val="000000"/>
        </w:rPr>
        <w:t>cümlesinde altı çizili sözcüğün cümleye kattığı anlam aşağıdakilerin hangisinde vardır?</w:t>
      </w:r>
    </w:p>
    <w:p w:rsidR="0010762A" w:rsidRPr="009C2920" w:rsidRDefault="0010762A" w:rsidP="009C2920">
      <w:pPr>
        <w:pStyle w:val="NoSpacing"/>
      </w:pPr>
      <w:r w:rsidRPr="009C2920">
        <w:rPr>
          <w:b/>
          <w:bCs/>
        </w:rPr>
        <w:t>A)</w:t>
      </w:r>
      <w:r w:rsidRPr="009C2920">
        <w:t xml:space="preserve"> Bugün yarın işe girecek.</w:t>
      </w:r>
    </w:p>
    <w:p w:rsidR="0010762A" w:rsidRPr="009C2920" w:rsidRDefault="0010762A" w:rsidP="009C2920">
      <w:pPr>
        <w:pStyle w:val="NoSpacing"/>
      </w:pPr>
      <w:r w:rsidRPr="009C2920">
        <w:rPr>
          <w:b/>
          <w:bCs/>
        </w:rPr>
        <w:t>B)</w:t>
      </w:r>
      <w:r w:rsidRPr="009C2920">
        <w:t xml:space="preserve"> Hiçbir neden yokken bayıldı.</w:t>
      </w:r>
    </w:p>
    <w:p w:rsidR="0010762A" w:rsidRPr="009C2920" w:rsidRDefault="0010762A" w:rsidP="009C2920">
      <w:pPr>
        <w:pStyle w:val="NoSpacing"/>
      </w:pPr>
      <w:r w:rsidRPr="009C2920">
        <w:rPr>
          <w:b/>
          <w:bCs/>
        </w:rPr>
        <w:t>C)</w:t>
      </w:r>
      <w:r w:rsidRPr="009C2920">
        <w:t xml:space="preserve"> Öteden beri tanırım onu.</w:t>
      </w:r>
    </w:p>
    <w:p w:rsidR="0010762A" w:rsidRPr="009C2920" w:rsidRDefault="0010762A" w:rsidP="009C2920">
      <w:pPr>
        <w:spacing w:after="0"/>
        <w:rPr>
          <w:color w:val="000000"/>
        </w:rPr>
      </w:pPr>
      <w:r w:rsidRPr="009C2920">
        <w:rPr>
          <w:b/>
          <w:bCs/>
          <w:color w:val="000000"/>
        </w:rPr>
        <w:t>D)</w:t>
      </w:r>
      <w:r w:rsidRPr="009C2920">
        <w:rPr>
          <w:color w:val="000000"/>
        </w:rPr>
        <w:t xml:space="preserve"> Fiyatta aşağı yukarı anlaştık.</w:t>
      </w: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9C2920">
        <w:t>.</w:t>
      </w:r>
    </w:p>
    <w:p w:rsidR="0010762A" w:rsidRPr="009C2920" w:rsidRDefault="0010762A" w:rsidP="009C2920">
      <w:pPr>
        <w:tabs>
          <w:tab w:val="left" w:pos="180"/>
          <w:tab w:val="left" w:pos="360"/>
        </w:tabs>
        <w:spacing w:after="0" w:line="240" w:lineRule="auto"/>
        <w:ind w:right="-151"/>
        <w:rPr>
          <w:b/>
          <w:bCs/>
          <w:noProof/>
        </w:rPr>
      </w:pPr>
      <w:r>
        <w:rPr>
          <w:b/>
          <w:bCs/>
          <w:noProof/>
        </w:rPr>
        <w:t xml:space="preserve">13. </w:t>
      </w:r>
      <w:r w:rsidRPr="009C2920">
        <w:rPr>
          <w:b/>
          <w:bCs/>
          <w:noProof/>
        </w:rPr>
        <w:t xml:space="preserve">Aşağıdaki cümlelerin hangisinde terim anlamlı bir sözcük </w:t>
      </w:r>
      <w:r w:rsidRPr="009C2920">
        <w:rPr>
          <w:b/>
          <w:bCs/>
          <w:noProof/>
          <w:u w:val="single"/>
        </w:rPr>
        <w:t>kullanılmamıştır</w:t>
      </w:r>
      <w:r w:rsidRPr="009C2920">
        <w:rPr>
          <w:b/>
          <w:bCs/>
          <w:noProof/>
        </w:rPr>
        <w:t>?</w:t>
      </w:r>
    </w:p>
    <w:p w:rsidR="0010762A" w:rsidRPr="009C2920" w:rsidRDefault="0010762A" w:rsidP="009C2920">
      <w:pPr>
        <w:tabs>
          <w:tab w:val="left" w:pos="180"/>
          <w:tab w:val="left" w:pos="360"/>
        </w:tabs>
        <w:spacing w:after="0" w:line="240" w:lineRule="auto"/>
        <w:ind w:right="-151"/>
        <w:rPr>
          <w:noProof/>
        </w:rPr>
      </w:pPr>
      <w:r w:rsidRPr="009C2920">
        <w:rPr>
          <w:noProof/>
        </w:rPr>
        <w:t xml:space="preserve">A- Çokgen sorularını </w:t>
      </w:r>
      <w:r>
        <w:rPr>
          <w:noProof/>
        </w:rPr>
        <w:t xml:space="preserve"> iyi </w:t>
      </w:r>
      <w:r w:rsidRPr="009C2920">
        <w:rPr>
          <w:noProof/>
        </w:rPr>
        <w:t>değerlendirmek gerekir.</w:t>
      </w:r>
    </w:p>
    <w:p w:rsidR="0010762A" w:rsidRPr="009C2920" w:rsidRDefault="0010762A" w:rsidP="009C2920">
      <w:pPr>
        <w:tabs>
          <w:tab w:val="left" w:pos="180"/>
          <w:tab w:val="left" w:pos="360"/>
        </w:tabs>
        <w:spacing w:after="0" w:line="240" w:lineRule="auto"/>
        <w:ind w:right="-151"/>
        <w:rPr>
          <w:noProof/>
        </w:rPr>
      </w:pPr>
      <w:r w:rsidRPr="009C2920">
        <w:rPr>
          <w:noProof/>
        </w:rPr>
        <w:t>B- Mikroskopta bir ökseotu kesiti  inceliyorum.</w:t>
      </w:r>
    </w:p>
    <w:p w:rsidR="0010762A" w:rsidRPr="009C2920" w:rsidRDefault="0010762A" w:rsidP="009C2920">
      <w:pPr>
        <w:spacing w:after="0" w:line="240" w:lineRule="auto"/>
        <w:rPr>
          <w:rFonts w:cs="Arial"/>
        </w:rPr>
      </w:pPr>
      <w:r w:rsidRPr="009C2920">
        <w:rPr>
          <w:noProof/>
        </w:rPr>
        <w:t xml:space="preserve">C- </w:t>
      </w:r>
      <w:r>
        <w:rPr>
          <w:noProof/>
        </w:rPr>
        <w:t>Arkadaşlarıyla oyun oynamayı çok</w:t>
      </w:r>
      <w:r w:rsidRPr="009C2920">
        <w:rPr>
          <w:noProof/>
        </w:rPr>
        <w:t xml:space="preserve"> sever.</w:t>
      </w:r>
    </w:p>
    <w:p w:rsidR="0010762A" w:rsidRPr="009C2920" w:rsidRDefault="0010762A" w:rsidP="009C2920">
      <w:pPr>
        <w:tabs>
          <w:tab w:val="left" w:pos="180"/>
          <w:tab w:val="left" w:pos="360"/>
        </w:tabs>
        <w:spacing w:after="0" w:line="240" w:lineRule="auto"/>
        <w:ind w:right="-151"/>
        <w:rPr>
          <w:noProof/>
        </w:rPr>
      </w:pPr>
      <w:r w:rsidRPr="009C2920">
        <w:rPr>
          <w:noProof/>
        </w:rPr>
        <w:t>D- Size iki perdelik bir oyun sergileyeceğiz.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jc w:val="both"/>
      </w:pPr>
      <w:r w:rsidRPr="009C2920">
        <w:t>Sohbeti çok tatlı bir insandı. Onun konuşmasını saatlerce dinleyebilirdiniz. Bir konuda yorum ya</w:t>
      </w:r>
      <w:r w:rsidRPr="009C2920">
        <w:softHyphen/>
        <w:t>parken, doğruların yanında yanlışları da söyler</w:t>
      </w:r>
      <w:r w:rsidRPr="009C2920">
        <w:softHyphen/>
        <w:t>di. Aynı tavrı eserlerinde de sergilerdi. Düşün</w:t>
      </w:r>
      <w:r w:rsidRPr="009C2920">
        <w:softHyphen/>
        <w:t>dükleri ve anlattıkları ile yapıtlarında dile ge</w:t>
      </w:r>
      <w:r w:rsidRPr="009C2920">
        <w:softHyphen/>
        <w:t>tirdiği fikirler birbirinin aynasıydı. Kısacası o -----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>14</w:t>
      </w:r>
      <w:r w:rsidRPr="009C2920">
        <w:rPr>
          <w:b/>
          <w:bCs/>
        </w:rPr>
        <w:t>. Bu parça düşüncenin akışına göre aşağı</w:t>
      </w:r>
      <w:r w:rsidRPr="009C2920">
        <w:rPr>
          <w:b/>
          <w:bCs/>
        </w:rPr>
        <w:softHyphen/>
        <w:t>dakilerden hangisi ile tamamlanabilir?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A) herkese yardım eden biriydi.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B) sözü ve özü bir insanlardandı.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C) güzel eserler veren bir yazardı.</w:t>
      </w:r>
    </w:p>
    <w:p w:rsidR="0010762A" w:rsidRPr="009C2920" w:rsidRDefault="0010762A" w:rsidP="009C2920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D) tutarsız davranışlar sergiliyordu.</w:t>
      </w:r>
    </w:p>
    <w:p w:rsidR="0010762A" w:rsidRPr="009C2920" w:rsidRDefault="0010762A" w:rsidP="0080725F">
      <w:pPr>
        <w:rPr>
          <w:rFonts w:cs="Arial"/>
          <w:b/>
          <w:bCs/>
        </w:rPr>
      </w:pPr>
      <w:r>
        <w:rPr>
          <w:noProof/>
        </w:rPr>
        <w:pict>
          <v:rect id="_x0000_s1026" style="position:absolute;margin-left:-7.15pt;margin-top:23pt;width:252pt;height:27pt;z-index:251658240" fillcolor="silver">
            <v:fill opacity="13107f"/>
            <v:textbox style="mso-next-textbox:#_x0000_s1026">
              <w:txbxContent>
                <w:p w:rsidR="0010762A" w:rsidRPr="00020E75" w:rsidRDefault="0010762A" w:rsidP="0080725F">
                  <w:pPr>
                    <w:jc w:val="center"/>
                    <w:rPr>
                      <w:rFonts w:ascii="Book Antiqua" w:hAnsi="Book Antiqua" w:cs="Book Antiqua"/>
                      <w:b/>
                      <w:bCs/>
                      <w:sz w:val="21"/>
                      <w:szCs w:val="21"/>
                    </w:rPr>
                  </w:pPr>
                  <w:r w:rsidRPr="00020E75">
                    <w:rPr>
                      <w:rFonts w:ascii="Book Antiqua" w:hAnsi="Book Antiqua" w:cs="Book Antiqua"/>
                      <w:b/>
                      <w:bCs/>
                      <w:sz w:val="21"/>
                      <w:szCs w:val="21"/>
                    </w:rPr>
                    <w:t>Kaleci tuttuğu topu karşı tarafa gönderdi.</w:t>
                  </w:r>
                </w:p>
              </w:txbxContent>
            </v:textbox>
          </v:rect>
        </w:pict>
      </w:r>
      <w:r w:rsidRPr="009C2920">
        <w:rPr>
          <w:b/>
          <w:bCs/>
          <w:color w:val="FF0000"/>
        </w:rPr>
        <w:t xml:space="preserve"> </w:t>
      </w:r>
    </w:p>
    <w:p w:rsidR="0010762A" w:rsidRPr="009C2920" w:rsidRDefault="0010762A" w:rsidP="0080725F">
      <w:pPr>
        <w:rPr>
          <w:b/>
          <w:bCs/>
        </w:rPr>
      </w:pPr>
      <w:r w:rsidRPr="009C2920">
        <w:rPr>
          <w:b/>
          <w:bCs/>
        </w:rPr>
        <w:t xml:space="preserve">                                             </w:t>
      </w:r>
    </w:p>
    <w:p w:rsidR="0010762A" w:rsidRPr="009C2920" w:rsidRDefault="0010762A" w:rsidP="0080725F">
      <w:pPr>
        <w:spacing w:after="0"/>
        <w:rPr>
          <w:b/>
          <w:bCs/>
        </w:rPr>
      </w:pPr>
      <w:r>
        <w:rPr>
          <w:b/>
          <w:bCs/>
        </w:rPr>
        <w:t xml:space="preserve">15. </w:t>
      </w:r>
      <w:r w:rsidRPr="009C2920">
        <w:rPr>
          <w:b/>
          <w:bCs/>
        </w:rPr>
        <w:t xml:space="preserve">Yukarıdaki cümlenin özellikleri hangi seçenekte doğru olarak verilmiştir? </w:t>
      </w:r>
    </w:p>
    <w:p w:rsidR="0010762A" w:rsidRPr="009C2920" w:rsidRDefault="0010762A" w:rsidP="0080725F">
      <w:pPr>
        <w:spacing w:after="0"/>
        <w:rPr>
          <w:rFonts w:cs="Arial"/>
          <w:b/>
          <w:bCs/>
        </w:rPr>
      </w:pPr>
      <w:r w:rsidRPr="009C2920">
        <w:rPr>
          <w:b/>
          <w:bCs/>
        </w:rPr>
        <w:t xml:space="preserve">A) </w:t>
      </w:r>
      <w:r w:rsidRPr="009C2920">
        <w:t xml:space="preserve">Kurallı – İsim – Olumlu - Fiilimsi Bulunan </w:t>
      </w:r>
    </w:p>
    <w:p w:rsidR="0010762A" w:rsidRPr="009C2920" w:rsidRDefault="0010762A" w:rsidP="0080725F">
      <w:pPr>
        <w:spacing w:after="0"/>
        <w:rPr>
          <w:rFonts w:cs="Arial"/>
          <w:b/>
          <w:bCs/>
        </w:rPr>
      </w:pPr>
      <w:r w:rsidRPr="009C2920">
        <w:rPr>
          <w:b/>
          <w:bCs/>
        </w:rPr>
        <w:t xml:space="preserve">B) </w:t>
      </w:r>
      <w:r w:rsidRPr="009C2920">
        <w:t xml:space="preserve">Kurallı – Fiil – Olumlu - Fiilimsi Bulunan </w:t>
      </w:r>
    </w:p>
    <w:p w:rsidR="0010762A" w:rsidRPr="009C2920" w:rsidRDefault="0010762A" w:rsidP="0080725F">
      <w:pPr>
        <w:spacing w:after="0"/>
        <w:rPr>
          <w:rFonts w:cs="Arial"/>
          <w:b/>
          <w:bCs/>
        </w:rPr>
      </w:pPr>
      <w:r w:rsidRPr="009C2920">
        <w:rPr>
          <w:b/>
          <w:bCs/>
        </w:rPr>
        <w:t xml:space="preserve">C) </w:t>
      </w:r>
      <w:r w:rsidRPr="009C2920">
        <w:t xml:space="preserve">Devrik – İsim – Olumlu – Çok Yüklemli </w:t>
      </w:r>
    </w:p>
    <w:p w:rsidR="0010762A" w:rsidRPr="009C2920" w:rsidRDefault="0010762A" w:rsidP="0080725F">
      <w:pPr>
        <w:spacing w:after="0"/>
      </w:pPr>
      <w:r w:rsidRPr="009C2920">
        <w:rPr>
          <w:b/>
          <w:bCs/>
        </w:rPr>
        <w:t>D)</w:t>
      </w:r>
      <w:r w:rsidRPr="009C2920">
        <w:t xml:space="preserve"> Kurallı – Fiil – Olumlu – Bağlacı Olan Cümle</w:t>
      </w:r>
    </w:p>
    <w:p w:rsidR="0010762A" w:rsidRPr="009C2920" w:rsidRDefault="0010762A" w:rsidP="0080725F">
      <w:pPr>
        <w:spacing w:after="0" w:line="240" w:lineRule="auto"/>
        <w:rPr>
          <w:rFonts w:cs="Arial"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</w:rPr>
      </w:pPr>
      <w:r w:rsidRPr="009C2920">
        <w:rPr>
          <w:rFonts w:eastAsia="Arial Unicode MS"/>
        </w:rPr>
        <w:t>Telefon uzun uzun çaldı. Uyandım. Ter içindeydim. Kötü bir düş</w:t>
      </w:r>
      <w:r w:rsidRPr="009C2920">
        <w:rPr>
          <w:rFonts w:eastAsia="Arial Unicode MS"/>
        </w:rPr>
        <w:softHyphen/>
        <w:t>ten uyanmıştım, kâbuslarımdan kurtulmuştum. Sabah olmuştu. Balkona çıktım. Uzaktan martı çığlıkları geliyordu. Çiçekçi kadın tezgahını açmıştı. Derin bir nefes alıp içeri girdim.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 w:rsidRPr="009C2920">
        <w:rPr>
          <w:rFonts w:eastAsia="Arial Unicode MS"/>
          <w:b/>
          <w:bCs/>
        </w:rPr>
        <w:t xml:space="preserve">16. Bu parçada, aşağıdaki anlatım biçimlerinden hangisi ağır basmaktadır? 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9C2920">
        <w:rPr>
          <w:rFonts w:eastAsia="Arial Unicode MS"/>
        </w:rPr>
        <w:t xml:space="preserve">     A) Öyküleme                             B) Betimleme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9C2920">
        <w:rPr>
          <w:rFonts w:eastAsia="Arial Unicode MS"/>
        </w:rPr>
        <w:t xml:space="preserve">     C) Açıklama                               D) Tartışma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</w:p>
    <w:p w:rsidR="0010762A" w:rsidRPr="009C2920" w:rsidRDefault="0010762A" w:rsidP="0080725F">
      <w:pPr>
        <w:spacing w:after="0" w:line="240" w:lineRule="auto"/>
        <w:jc w:val="both"/>
      </w:pPr>
      <w:r w:rsidRPr="009C2920">
        <w:rPr>
          <w:b/>
          <w:bCs/>
        </w:rPr>
        <w:t xml:space="preserve">17. Aşağıdaki cümlelerin hangisinde </w:t>
      </w:r>
      <w:r w:rsidRPr="009C2920">
        <w:rPr>
          <w:b/>
          <w:bCs/>
          <w:u w:val="single"/>
        </w:rPr>
        <w:t>“varsayım”</w:t>
      </w:r>
      <w:r w:rsidRPr="009C2920">
        <w:rPr>
          <w:b/>
          <w:bCs/>
        </w:rPr>
        <w:t xml:space="preserve"> söz konusudur?</w:t>
      </w:r>
      <w:r w:rsidRPr="009C2920">
        <w:rPr>
          <w:rFonts w:cs="Arial"/>
        </w:rPr>
        <w:br/>
      </w:r>
      <w:r w:rsidRPr="009C2920">
        <w:t>A)Bu işin üzerine kesinlikle gitmek gerekir.</w:t>
      </w:r>
    </w:p>
    <w:p w:rsidR="0010762A" w:rsidRPr="009C2920" w:rsidRDefault="0010762A" w:rsidP="0080725F">
      <w:pPr>
        <w:spacing w:after="0" w:line="240" w:lineRule="auto"/>
        <w:jc w:val="both"/>
      </w:pPr>
      <w:r w:rsidRPr="009C2920">
        <w:t>B)Hava soğudu , üşütebilirsiniz.</w:t>
      </w:r>
    </w:p>
    <w:p w:rsidR="0010762A" w:rsidRPr="009C2920" w:rsidRDefault="0010762A" w:rsidP="0080725F">
      <w:pPr>
        <w:spacing w:after="0" w:line="240" w:lineRule="auto"/>
        <w:jc w:val="both"/>
      </w:pPr>
      <w:r w:rsidRPr="009C2920">
        <w:t>C)Diyelim ki sınavı kazandın, ondan sonra ne olacak?</w:t>
      </w:r>
    </w:p>
    <w:p w:rsidR="0010762A" w:rsidRPr="009C2920" w:rsidRDefault="0010762A" w:rsidP="0080725F">
      <w:pPr>
        <w:spacing w:after="0" w:line="240" w:lineRule="auto"/>
        <w:jc w:val="both"/>
      </w:pPr>
      <w:r w:rsidRPr="009C2920">
        <w:t>D)Keşke seninle hiç tanışmamış olsaydım.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2F053D" w:rsidRDefault="0010762A" w:rsidP="006A61A4">
      <w:pPr>
        <w:spacing w:after="0"/>
      </w:pPr>
      <w:r w:rsidRPr="009C2920">
        <w:rPr>
          <w:b/>
          <w:bCs/>
        </w:rPr>
        <w:t xml:space="preserve">18. </w:t>
      </w:r>
      <w:r w:rsidRPr="002F053D">
        <w:rPr>
          <w:b/>
          <w:bCs/>
        </w:rPr>
        <w:t>Aşağıdaki cümlelerden hangisi yüklemin türüne göre diğerlerinden farklıdır?</w:t>
      </w:r>
      <w:r w:rsidRPr="002F053D">
        <w:rPr>
          <w:b/>
          <w:bCs/>
        </w:rPr>
        <w:br/>
      </w:r>
      <w:r w:rsidRPr="002F053D">
        <w:t>A)Bahar geldiği için herkes neşeli</w:t>
      </w:r>
      <w:r>
        <w:t>ydi</w:t>
      </w:r>
      <w:r w:rsidRPr="002F053D">
        <w:t>.</w:t>
      </w:r>
    </w:p>
    <w:p w:rsidR="0010762A" w:rsidRPr="002F053D" w:rsidRDefault="0010762A" w:rsidP="006A61A4">
      <w:pPr>
        <w:spacing w:after="0"/>
      </w:pPr>
      <w:r w:rsidRPr="002F053D">
        <w:t>B)Zevksizliğin sorumlusu halk değildir.</w:t>
      </w:r>
    </w:p>
    <w:p w:rsidR="0010762A" w:rsidRPr="002F053D" w:rsidRDefault="0010762A" w:rsidP="006A61A4">
      <w:pPr>
        <w:spacing w:after="0"/>
      </w:pPr>
      <w:r w:rsidRPr="002F053D">
        <w:t>C)Sonbahar gelince içime bir hüzün çöker.</w:t>
      </w:r>
    </w:p>
    <w:p w:rsidR="0010762A" w:rsidRDefault="0010762A" w:rsidP="006A61A4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2F053D">
        <w:t>D)Bizim eşyalarımız onunki kadar yoktu</w:t>
      </w:r>
    </w:p>
    <w:p w:rsidR="0010762A" w:rsidRPr="009C2920" w:rsidRDefault="0010762A" w:rsidP="006A61A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6A61A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C2920">
        <w:rPr>
          <w:b/>
          <w:bCs/>
        </w:rPr>
        <w:t>19. Aşağıdakilerin hangisinde yazım yanlışı yapılmıştır?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A) Marmara'nın güneyinde nüfus yoğunluğu nasıldır?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B) Kardeşin TRT’de mi çalışıyor?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9C2920">
        <w:t xml:space="preserve">C) </w:t>
      </w:r>
      <w:r>
        <w:t>Herkes bu soruyu doğru cevaplasın.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  <w:r w:rsidRPr="009C2920">
        <w:t xml:space="preserve">D) </w:t>
      </w:r>
      <w:r>
        <w:t>Herşeyi bırakıp sana geldim.</w:t>
      </w: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Pr="009C2920" w:rsidRDefault="0010762A" w:rsidP="00A92A88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Calibri" w:hAnsi="Calibri" w:cs="Calibri"/>
          <w:sz w:val="22"/>
          <w:szCs w:val="22"/>
        </w:rPr>
      </w:pPr>
      <w:r w:rsidRPr="009C2920">
        <w:rPr>
          <w:rFonts w:ascii="Calibri" w:hAnsi="Calibri" w:cs="Calibri"/>
          <w:sz w:val="22"/>
          <w:szCs w:val="22"/>
        </w:rPr>
        <w:t xml:space="preserve">Bir filozof( ) "Çalışma, şu üç fenalığı bizden uzaklaştırır( )  Can sıkıntısı( ) kötülük ve tembellik()" diyor. </w:t>
      </w:r>
    </w:p>
    <w:p w:rsidR="0010762A" w:rsidRPr="009C2920" w:rsidRDefault="0010762A" w:rsidP="00A92A88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Calibri" w:hAnsi="Calibri" w:cs="Calibri"/>
          <w:sz w:val="22"/>
          <w:szCs w:val="22"/>
        </w:rPr>
      </w:pPr>
      <w:r w:rsidRPr="009C2920">
        <w:rPr>
          <w:rFonts w:ascii="Calibri" w:hAnsi="Calibri" w:cs="Calibri"/>
          <w:b/>
          <w:bCs/>
          <w:sz w:val="22"/>
          <w:szCs w:val="22"/>
        </w:rPr>
        <w:t>20. Yukarıdaki cümledeki parantezle belirtilen yerlere, sırasıyla getirilebilecek noktalama işaretleri getirilmelidir?</w:t>
      </w:r>
    </w:p>
    <w:p w:rsidR="0010762A" w:rsidRPr="009C2920" w:rsidRDefault="0010762A" w:rsidP="00A92A88">
      <w:pPr>
        <w:spacing w:after="0" w:line="240" w:lineRule="auto"/>
      </w:pPr>
      <w:r w:rsidRPr="009C2920">
        <w:t xml:space="preserve">A) (.) (:) (,) (.)    </w:t>
      </w:r>
      <w:r w:rsidRPr="009C2920">
        <w:tab/>
        <w:t>B) (:) (:) (,) (!</w:t>
      </w:r>
      <w:r>
        <w:t xml:space="preserve">)  </w:t>
      </w:r>
      <w:r>
        <w:br/>
        <w:t>C) (,</w:t>
      </w:r>
      <w:r w:rsidRPr="009C2920">
        <w:t xml:space="preserve">) (.) (,) (.)  </w:t>
      </w:r>
      <w:r w:rsidRPr="009C2920">
        <w:tab/>
        <w:t>D) (:) (:) (,) (.)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 xml:space="preserve">     Onları dün okulda gördüm.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 w:rsidRPr="009C2920">
        <w:rPr>
          <w:rFonts w:eastAsia="Arial Unicode MS"/>
          <w:b/>
          <w:bCs/>
        </w:rPr>
        <w:t xml:space="preserve">21. Bu cümle için aşağıdakilerden hangisi </w:t>
      </w:r>
      <w:r w:rsidRPr="009C2920">
        <w:rPr>
          <w:rFonts w:eastAsia="Arial Unicode MS"/>
          <w:b/>
          <w:bCs/>
          <w:u w:val="single"/>
        </w:rPr>
        <w:t>söylenemez</w:t>
      </w:r>
      <w:r w:rsidRPr="009C2920">
        <w:rPr>
          <w:rFonts w:eastAsia="Arial Unicode MS"/>
          <w:b/>
          <w:bCs/>
        </w:rPr>
        <w:t>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right="-170"/>
      </w:pPr>
      <w:r w:rsidRPr="009C2920">
        <w:t xml:space="preserve">A) Ögeleri “Nesne-Zarf tümleci-Dolaylı tümleç-Yüklem”  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 xml:space="preserve">  şeklinde sıralanmıştır.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B) Yüklemi edilgen çatılı bir fiildir.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C) Yüklemi geçişli çatılı bir fiildir.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D) Yapısına göre basit bir cümledir.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</w:p>
    <w:p w:rsidR="0010762A" w:rsidRPr="009C2920" w:rsidRDefault="0010762A" w:rsidP="0080725F">
      <w:pPr>
        <w:autoSpaceDE w:val="0"/>
        <w:autoSpaceDN w:val="0"/>
        <w:adjustRightInd w:val="0"/>
        <w:spacing w:after="0" w:line="240" w:lineRule="auto"/>
        <w:ind w:left="142"/>
      </w:pPr>
      <w:r w:rsidRPr="009C2920">
        <w:rPr>
          <w:rFonts w:eastAsia="Arial Unicode MS"/>
        </w:rPr>
        <w:t xml:space="preserve">   </w:t>
      </w:r>
      <w:r w:rsidRPr="009C2920">
        <w:t xml:space="preserve">Bir kişinin baştan sona hayatının anlatıldığı yazılara ……………denir. Yazar eğer kendi hayatını anlatıyorsa o zaman bu yazılara…………… denmektedir. </w:t>
      </w:r>
    </w:p>
    <w:p w:rsidR="0010762A" w:rsidRPr="009C2920" w:rsidRDefault="0010762A" w:rsidP="0080725F">
      <w:pPr>
        <w:autoSpaceDE w:val="0"/>
        <w:autoSpaceDN w:val="0"/>
        <w:adjustRightInd w:val="0"/>
        <w:spacing w:after="0" w:line="240" w:lineRule="auto"/>
        <w:ind w:left="142"/>
        <w:rPr>
          <w:b/>
          <w:bCs/>
        </w:rPr>
      </w:pPr>
      <w:r>
        <w:rPr>
          <w:b/>
          <w:bCs/>
        </w:rPr>
        <w:t>22</w:t>
      </w:r>
      <w:r w:rsidRPr="009C2920">
        <w:rPr>
          <w:b/>
          <w:bCs/>
        </w:rPr>
        <w:t xml:space="preserve">. Yukarıdaki parçada boş bırakılan yerlere aşağıdakilerden hangisi getirilmelidir? </w:t>
      </w:r>
    </w:p>
    <w:p w:rsidR="0010762A" w:rsidRPr="009C2920" w:rsidRDefault="0010762A" w:rsidP="0080725F">
      <w:pPr>
        <w:autoSpaceDE w:val="0"/>
        <w:autoSpaceDN w:val="0"/>
        <w:adjustRightInd w:val="0"/>
        <w:spacing w:after="0" w:line="240" w:lineRule="auto"/>
        <w:ind w:left="142"/>
      </w:pPr>
      <w:r w:rsidRPr="009C2920">
        <w:t xml:space="preserve">A) anı – deneme               B) biyografi – günlük </w:t>
      </w:r>
    </w:p>
    <w:p w:rsidR="0010762A" w:rsidRPr="009C2920" w:rsidRDefault="0010762A" w:rsidP="0080725F">
      <w:pPr>
        <w:autoSpaceDE w:val="0"/>
        <w:autoSpaceDN w:val="0"/>
        <w:adjustRightInd w:val="0"/>
        <w:spacing w:after="0" w:line="240" w:lineRule="auto"/>
        <w:ind w:left="142"/>
      </w:pPr>
      <w:r w:rsidRPr="009C2920">
        <w:t>C) sohbet – otobiyografi D) biyografi – otobiyografi</w:t>
      </w:r>
    </w:p>
    <w:p w:rsidR="0010762A" w:rsidRPr="009C2920" w:rsidRDefault="0010762A" w:rsidP="0080725F">
      <w:pPr>
        <w:autoSpaceDE w:val="0"/>
        <w:autoSpaceDN w:val="0"/>
        <w:adjustRightInd w:val="0"/>
        <w:spacing w:after="0" w:line="240" w:lineRule="auto"/>
        <w:ind w:left="142"/>
        <w:rPr>
          <w:rFonts w:eastAsia="Arial Unicode MS" w:cs="Arial"/>
        </w:rPr>
      </w:pPr>
    </w:p>
    <w:p w:rsidR="0010762A" w:rsidRPr="009C2920" w:rsidRDefault="0010762A" w:rsidP="005B1717">
      <w:pPr>
        <w:spacing w:after="0"/>
        <w:rPr>
          <w:b/>
          <w:bCs/>
        </w:rPr>
      </w:pPr>
      <w:r>
        <w:rPr>
          <w:b/>
          <w:bCs/>
        </w:rPr>
        <w:t xml:space="preserve">23. </w:t>
      </w:r>
      <w:r w:rsidRPr="009C2920">
        <w:rPr>
          <w:b/>
          <w:bCs/>
        </w:rPr>
        <w:t>Aşağıdaki  hangisinde virgül kaldırılırsa cümlenin anlamı değişir?</w:t>
      </w:r>
    </w:p>
    <w:p w:rsidR="0010762A" w:rsidRPr="009C2920" w:rsidRDefault="0010762A" w:rsidP="006A37C0">
      <w:pPr>
        <w:numPr>
          <w:ilvl w:val="0"/>
          <w:numId w:val="5"/>
        </w:numPr>
        <w:spacing w:after="0" w:line="240" w:lineRule="auto"/>
      </w:pPr>
      <w:r w:rsidRPr="009C2920">
        <w:t>Küçük, çam ağacının arkasına saklanmıştı.</w:t>
      </w:r>
    </w:p>
    <w:p w:rsidR="0010762A" w:rsidRPr="009C2920" w:rsidRDefault="0010762A" w:rsidP="005B1717">
      <w:pPr>
        <w:numPr>
          <w:ilvl w:val="0"/>
          <w:numId w:val="5"/>
        </w:numPr>
        <w:spacing w:after="0" w:line="240" w:lineRule="auto"/>
      </w:pPr>
      <w:r w:rsidRPr="009C2920">
        <w:t>Karanlık,dar sokaklardan geçmesi gerekiyordu.</w:t>
      </w:r>
    </w:p>
    <w:p w:rsidR="0010762A" w:rsidRPr="009C2920" w:rsidRDefault="0010762A" w:rsidP="005B1717">
      <w:pPr>
        <w:numPr>
          <w:ilvl w:val="0"/>
          <w:numId w:val="5"/>
        </w:numPr>
        <w:spacing w:after="0" w:line="240" w:lineRule="auto"/>
      </w:pPr>
      <w:r w:rsidRPr="009C2920">
        <w:t>Doktor hanım,yazısını bitirerek doğruldu.</w:t>
      </w:r>
    </w:p>
    <w:p w:rsidR="0010762A" w:rsidRPr="009C2920" w:rsidRDefault="0010762A" w:rsidP="005B1717">
      <w:pPr>
        <w:numPr>
          <w:ilvl w:val="0"/>
          <w:numId w:val="5"/>
        </w:numPr>
        <w:spacing w:after="0" w:line="240" w:lineRule="auto"/>
      </w:pPr>
      <w:r w:rsidRPr="009C2920">
        <w:t>Bu gece nöbet sırası ona gelmişti.</w:t>
      </w:r>
    </w:p>
    <w:p w:rsidR="0010762A" w:rsidRPr="009C2920" w:rsidRDefault="0010762A" w:rsidP="006A37C0">
      <w:pPr>
        <w:spacing w:after="0" w:line="240" w:lineRule="auto"/>
        <w:rPr>
          <w:rFonts w:cs="Arial"/>
        </w:rPr>
      </w:pPr>
    </w:p>
    <w:p w:rsidR="0010762A" w:rsidRPr="009C2920" w:rsidRDefault="0010762A" w:rsidP="005B1717">
      <w:pPr>
        <w:spacing w:after="0"/>
        <w:rPr>
          <w:rFonts w:cs="Arial"/>
        </w:rPr>
      </w:pPr>
      <w:r w:rsidRPr="009C2920">
        <w:t xml:space="preserve">   </w:t>
      </w:r>
      <w:r w:rsidRPr="009C2920">
        <w:rPr>
          <w:b/>
          <w:bCs/>
        </w:rPr>
        <w:t>24.</w:t>
      </w:r>
      <w:r w:rsidRPr="009C2920">
        <w:t xml:space="preserve"> </w:t>
      </w:r>
      <w:r w:rsidRPr="009C2920">
        <w:rPr>
          <w:b/>
          <w:bCs/>
        </w:rPr>
        <w:t xml:space="preserve">Aşağıdakilerin hangisinde </w:t>
      </w:r>
      <w:r w:rsidRPr="009C2920">
        <w:rPr>
          <w:b/>
          <w:bCs/>
          <w:u w:val="single"/>
        </w:rPr>
        <w:t>özne-yüklem uygunsuzluğundan kaynaklanan</w:t>
      </w:r>
      <w:r w:rsidRPr="009C2920">
        <w:rPr>
          <w:b/>
          <w:bCs/>
        </w:rPr>
        <w:t xml:space="preserve"> bir anlatım bozukluğu </w:t>
      </w:r>
      <w:r w:rsidRPr="009C2920">
        <w:rPr>
          <w:b/>
          <w:bCs/>
          <w:u w:val="single"/>
        </w:rPr>
        <w:t>yoktur?</w:t>
      </w:r>
    </w:p>
    <w:p w:rsidR="0010762A" w:rsidRPr="009C2920" w:rsidRDefault="0010762A" w:rsidP="005B1717">
      <w:pPr>
        <w:spacing w:after="0"/>
      </w:pPr>
      <w:r w:rsidRPr="009C2920">
        <w:t>A) Ben ve o yarın okula gitmeyeceğim.</w:t>
      </w:r>
    </w:p>
    <w:p w:rsidR="0010762A" w:rsidRPr="009C2920" w:rsidRDefault="0010762A" w:rsidP="005B1717">
      <w:pPr>
        <w:spacing w:after="0"/>
      </w:pPr>
      <w:r w:rsidRPr="009C2920">
        <w:t>B) Hatıralar zaman geçtikçe insanı daha çok etkilerler.</w:t>
      </w:r>
    </w:p>
    <w:p w:rsidR="0010762A" w:rsidRPr="009C2920" w:rsidRDefault="0010762A" w:rsidP="005B1717">
      <w:pPr>
        <w:spacing w:after="0"/>
      </w:pPr>
      <w:r w:rsidRPr="009C2920">
        <w:t>C) Başbakanımız Okulu ziyarete geldi.</w:t>
      </w:r>
    </w:p>
    <w:p w:rsidR="0010762A" w:rsidRPr="009C2920" w:rsidRDefault="0010762A" w:rsidP="005B1717">
      <w:pPr>
        <w:spacing w:after="0"/>
      </w:pPr>
      <w:r w:rsidRPr="009C2920">
        <w:t>D) Herkes yardım için oraya gittiler.</w:t>
      </w:r>
    </w:p>
    <w:p w:rsidR="0010762A" w:rsidRPr="009C2920" w:rsidRDefault="0010762A" w:rsidP="005B1717">
      <w:pPr>
        <w:spacing w:after="0" w:line="240" w:lineRule="auto"/>
        <w:rPr>
          <w:rFonts w:cs="Arial"/>
        </w:rPr>
      </w:pPr>
    </w:p>
    <w:p w:rsidR="0010762A" w:rsidRPr="009C2920" w:rsidRDefault="0010762A" w:rsidP="00A92A88">
      <w:pPr>
        <w:spacing w:after="0" w:line="240" w:lineRule="auto"/>
        <w:jc w:val="both"/>
        <w:rPr>
          <w:b/>
          <w:bCs/>
          <w:u w:val="single"/>
        </w:rPr>
      </w:pPr>
      <w:r w:rsidRPr="009C2920">
        <w:rPr>
          <w:b/>
          <w:bCs/>
        </w:rPr>
        <w:t xml:space="preserve">25. Aşağıdaki cümlelerden hangisinde anlatım bozukluğu </w:t>
      </w:r>
      <w:r w:rsidRPr="009C2920">
        <w:rPr>
          <w:b/>
          <w:bCs/>
          <w:u w:val="single"/>
        </w:rPr>
        <w:t>yoktur?</w:t>
      </w:r>
    </w:p>
    <w:p w:rsidR="0010762A" w:rsidRPr="009C2920" w:rsidRDefault="0010762A" w:rsidP="00A92A88">
      <w:pPr>
        <w:spacing w:after="0" w:line="240" w:lineRule="auto"/>
        <w:jc w:val="both"/>
      </w:pPr>
      <w:r w:rsidRPr="009C2920">
        <w:t>A)Ne sesini ne de yüzünü gördüm.</w:t>
      </w:r>
    </w:p>
    <w:p w:rsidR="0010762A" w:rsidRPr="009C2920" w:rsidRDefault="0010762A" w:rsidP="00A92A88">
      <w:pPr>
        <w:spacing w:after="0" w:line="240" w:lineRule="auto"/>
        <w:jc w:val="both"/>
      </w:pPr>
      <w:r w:rsidRPr="009C2920">
        <w:t>B)Hava yavaş yavaş kapandı ve yağmur başladı.</w:t>
      </w:r>
    </w:p>
    <w:p w:rsidR="0010762A" w:rsidRPr="009C2920" w:rsidRDefault="0010762A" w:rsidP="00A92A88">
      <w:pPr>
        <w:spacing w:after="0" w:line="240" w:lineRule="auto"/>
        <w:jc w:val="both"/>
      </w:pPr>
      <w:r w:rsidRPr="009C2920">
        <w:t>C)Okula kadar yaya yürüyeceğiz.</w:t>
      </w:r>
    </w:p>
    <w:p w:rsidR="0010762A" w:rsidRPr="009C2920" w:rsidRDefault="0010762A" w:rsidP="00A92A88">
      <w:pPr>
        <w:spacing w:after="0" w:line="240" w:lineRule="auto"/>
      </w:pPr>
      <w:r w:rsidRPr="009C2920">
        <w:t>D)Şairin ölüm yıl dönümü törenlerle kutlandı.</w:t>
      </w:r>
    </w:p>
    <w:p w:rsidR="0010762A" w:rsidRPr="009C2920" w:rsidRDefault="0010762A" w:rsidP="003E63B8">
      <w:pPr>
        <w:spacing w:after="0" w:line="240" w:lineRule="auto"/>
        <w:rPr>
          <w:rFonts w:cs="Arial"/>
        </w:rPr>
      </w:pP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</w:pPr>
      <w:r w:rsidRPr="009C2920">
        <w:rPr>
          <w:b/>
          <w:bCs/>
        </w:rPr>
        <w:t>NOT:</w:t>
      </w:r>
      <w:r w:rsidRPr="009C2920">
        <w:t xml:space="preserve"> </w:t>
      </w:r>
      <w:r w:rsidRPr="009C2920">
        <w:tab/>
        <w:t>Sınav süresi 40 dakikadır.</w:t>
      </w: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</w:pPr>
      <w:r w:rsidRPr="009C2920">
        <w:t>Her soru 4 puan değerindedir.</w:t>
      </w:r>
    </w:p>
    <w:p w:rsidR="0010762A" w:rsidRDefault="0010762A" w:rsidP="003E63B8">
      <w:pPr>
        <w:autoSpaceDE w:val="0"/>
        <w:autoSpaceDN w:val="0"/>
        <w:adjustRightInd w:val="0"/>
        <w:spacing w:after="0" w:line="240" w:lineRule="auto"/>
      </w:pPr>
      <w:r w:rsidRPr="009C2920">
        <w:t>Cevap anahtarına işaretlenmeyen veya birden çok seçenek işaretlenen sorular geçersiz sayılır</w:t>
      </w:r>
      <w:r>
        <w:t>.</w:t>
      </w:r>
    </w:p>
    <w:p w:rsidR="0010762A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6A37C0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t>Başarılar dilerim.</w:t>
      </w:r>
    </w:p>
    <w:p w:rsidR="0010762A" w:rsidRPr="006A37C0" w:rsidRDefault="0010762A" w:rsidP="006A37C0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6A37C0">
        <w:rPr>
          <w:rFonts w:cs="Arial"/>
          <w:b/>
          <w:bCs/>
        </w:rPr>
        <w:tab/>
      </w:r>
      <w:r w:rsidRPr="006A37C0">
        <w:rPr>
          <w:rFonts w:cs="Arial"/>
          <w:b/>
          <w:bCs/>
        </w:rPr>
        <w:tab/>
      </w:r>
      <w:r w:rsidRPr="006A37C0">
        <w:rPr>
          <w:rFonts w:cs="Arial"/>
          <w:b/>
          <w:bCs/>
        </w:rPr>
        <w:tab/>
      </w:r>
      <w:r w:rsidRPr="006A37C0">
        <w:rPr>
          <w:rFonts w:cs="Arial"/>
          <w:b/>
          <w:bCs/>
        </w:rPr>
        <w:tab/>
      </w:r>
      <w:r w:rsidRPr="006A37C0">
        <w:rPr>
          <w:b/>
          <w:bCs/>
        </w:rPr>
        <w:t>Ali Rıza UÇAR</w:t>
      </w:r>
    </w:p>
    <w:p w:rsidR="0010762A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 w:rsidRPr="006A37C0">
        <w:rPr>
          <w:b/>
          <w:bCs/>
        </w:rPr>
        <w:tab/>
      </w:r>
      <w:r w:rsidRPr="006A37C0">
        <w:rPr>
          <w:b/>
          <w:bCs/>
        </w:rPr>
        <w:tab/>
      </w:r>
      <w:r w:rsidRPr="006A37C0">
        <w:rPr>
          <w:b/>
          <w:bCs/>
        </w:rPr>
        <w:tab/>
        <w:t xml:space="preserve">         Türkçe Öğretmeni</w:t>
      </w:r>
    </w:p>
    <w:p w:rsidR="0010762A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10762A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hyperlink r:id="rId7" w:history="1">
        <w:r>
          <w:rPr>
            <w:rStyle w:val="Hyperlink"/>
            <w:b/>
            <w:bCs/>
            <w:i/>
            <w:iCs/>
            <w:sz w:val="20"/>
            <w:szCs w:val="20"/>
          </w:rPr>
          <w:t>www.sorubak.com</w:t>
        </w:r>
      </w:hyperlink>
    </w:p>
    <w:p w:rsidR="0010762A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10762A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10762A" w:rsidRPr="006A37C0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  <w:sectPr w:rsidR="0010762A" w:rsidRPr="006A37C0" w:rsidSect="001F4BD5">
          <w:type w:val="continuous"/>
          <w:pgSz w:w="11906" w:h="16838" w:code="9"/>
          <w:pgMar w:top="426" w:right="567" w:bottom="567" w:left="567" w:header="0" w:footer="0" w:gutter="0"/>
          <w:cols w:num="2" w:sep="1" w:space="567"/>
          <w:docGrid w:linePitch="360"/>
        </w:sectPr>
      </w:pPr>
    </w:p>
    <w:p w:rsidR="0010762A" w:rsidRPr="009C2920" w:rsidRDefault="0010762A" w:rsidP="006A37C0">
      <w:pPr>
        <w:spacing w:after="0" w:line="240" w:lineRule="auto"/>
        <w:rPr>
          <w:rFonts w:cs="Arial"/>
        </w:rPr>
      </w:pPr>
    </w:p>
    <w:sectPr w:rsidR="0010762A" w:rsidRPr="009C2920" w:rsidSect="001F4BD5">
      <w:type w:val="continuous"/>
      <w:pgSz w:w="11906" w:h="16838" w:code="9"/>
      <w:pgMar w:top="426" w:right="567" w:bottom="567" w:left="56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62A" w:rsidRDefault="0010762A" w:rsidP="00D278E4">
      <w:pPr>
        <w:spacing w:after="0" w:line="240" w:lineRule="auto"/>
        <w:rPr>
          <w:rFonts w:cs="Arial"/>
        </w:rPr>
      </w:pPr>
      <w:r>
        <w:rPr>
          <w:rFonts w:cs="Arial"/>
        </w:rPr>
        <w:separator/>
      </w:r>
    </w:p>
  </w:endnote>
  <w:endnote w:type="continuationSeparator" w:id="0">
    <w:p w:rsidR="0010762A" w:rsidRDefault="0010762A" w:rsidP="00D278E4">
      <w:pPr>
        <w:spacing w:after="0" w:line="240" w:lineRule="auto"/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62A" w:rsidRDefault="0010762A" w:rsidP="00D278E4">
      <w:pPr>
        <w:spacing w:after="0" w:line="240" w:lineRule="auto"/>
        <w:rPr>
          <w:rFonts w:cs="Arial"/>
        </w:rPr>
      </w:pPr>
      <w:r>
        <w:rPr>
          <w:rFonts w:cs="Arial"/>
        </w:rPr>
        <w:separator/>
      </w:r>
    </w:p>
  </w:footnote>
  <w:footnote w:type="continuationSeparator" w:id="0">
    <w:p w:rsidR="0010762A" w:rsidRDefault="0010762A" w:rsidP="00D278E4">
      <w:pPr>
        <w:spacing w:after="0" w:line="240" w:lineRule="auto"/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2077"/>
    <w:multiLevelType w:val="hybridMultilevel"/>
    <w:tmpl w:val="E6DC2EE2"/>
    <w:lvl w:ilvl="0" w:tplc="DEC0FD5E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 w:cs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47A40D6"/>
    <w:multiLevelType w:val="hybridMultilevel"/>
    <w:tmpl w:val="F190D06A"/>
    <w:lvl w:ilvl="0" w:tplc="13C83B1A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22FF5C6C"/>
    <w:multiLevelType w:val="hybridMultilevel"/>
    <w:tmpl w:val="603EA278"/>
    <w:lvl w:ilvl="0" w:tplc="510458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84992"/>
    <w:multiLevelType w:val="hybridMultilevel"/>
    <w:tmpl w:val="CFCECA74"/>
    <w:lvl w:ilvl="0" w:tplc="4B0673AA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464A99"/>
    <w:multiLevelType w:val="hybridMultilevel"/>
    <w:tmpl w:val="2EDABB70"/>
    <w:lvl w:ilvl="0" w:tplc="488A61EC">
      <w:start w:val="1"/>
      <w:numFmt w:val="bullet"/>
      <w:suff w:val="space"/>
      <w:lvlText w:val=""/>
      <w:lvlJc w:val="left"/>
      <w:pPr>
        <w:ind w:left="36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5F3F48B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FE640CF"/>
    <w:multiLevelType w:val="hybridMultilevel"/>
    <w:tmpl w:val="485A22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1E2"/>
    <w:rsid w:val="00001EAE"/>
    <w:rsid w:val="00020E75"/>
    <w:rsid w:val="00030DE1"/>
    <w:rsid w:val="000506F9"/>
    <w:rsid w:val="000D3A1C"/>
    <w:rsid w:val="000E2654"/>
    <w:rsid w:val="000F7861"/>
    <w:rsid w:val="0010762A"/>
    <w:rsid w:val="001259ED"/>
    <w:rsid w:val="00135262"/>
    <w:rsid w:val="00190F6D"/>
    <w:rsid w:val="001B2D65"/>
    <w:rsid w:val="001B3BF1"/>
    <w:rsid w:val="001B5651"/>
    <w:rsid w:val="001F4BD5"/>
    <w:rsid w:val="00203B84"/>
    <w:rsid w:val="002071E2"/>
    <w:rsid w:val="00207D95"/>
    <w:rsid w:val="00227C5A"/>
    <w:rsid w:val="00265CD3"/>
    <w:rsid w:val="00271944"/>
    <w:rsid w:val="002803F0"/>
    <w:rsid w:val="002F053D"/>
    <w:rsid w:val="0030151C"/>
    <w:rsid w:val="00337AF2"/>
    <w:rsid w:val="003502A4"/>
    <w:rsid w:val="003E554D"/>
    <w:rsid w:val="003E63B8"/>
    <w:rsid w:val="003F2424"/>
    <w:rsid w:val="003F3BC9"/>
    <w:rsid w:val="0044190F"/>
    <w:rsid w:val="0045357B"/>
    <w:rsid w:val="004A4A37"/>
    <w:rsid w:val="004C266E"/>
    <w:rsid w:val="00504057"/>
    <w:rsid w:val="005234A5"/>
    <w:rsid w:val="0054395B"/>
    <w:rsid w:val="005711A2"/>
    <w:rsid w:val="005B1717"/>
    <w:rsid w:val="005D31F6"/>
    <w:rsid w:val="00621C68"/>
    <w:rsid w:val="006373D5"/>
    <w:rsid w:val="006A37C0"/>
    <w:rsid w:val="006A61A4"/>
    <w:rsid w:val="006A7544"/>
    <w:rsid w:val="006B0EF5"/>
    <w:rsid w:val="006B13A8"/>
    <w:rsid w:val="006C177B"/>
    <w:rsid w:val="00715654"/>
    <w:rsid w:val="00755F62"/>
    <w:rsid w:val="00761A89"/>
    <w:rsid w:val="007B1BFF"/>
    <w:rsid w:val="007C6520"/>
    <w:rsid w:val="007F5A0C"/>
    <w:rsid w:val="00800015"/>
    <w:rsid w:val="0080725F"/>
    <w:rsid w:val="0083266A"/>
    <w:rsid w:val="00860F57"/>
    <w:rsid w:val="0086308A"/>
    <w:rsid w:val="00884789"/>
    <w:rsid w:val="008963B5"/>
    <w:rsid w:val="00896B02"/>
    <w:rsid w:val="008F3128"/>
    <w:rsid w:val="009250C7"/>
    <w:rsid w:val="009A5A43"/>
    <w:rsid w:val="009C2920"/>
    <w:rsid w:val="009E3B88"/>
    <w:rsid w:val="009E76F6"/>
    <w:rsid w:val="00A17135"/>
    <w:rsid w:val="00A92A88"/>
    <w:rsid w:val="00AA4A67"/>
    <w:rsid w:val="00AB1BBB"/>
    <w:rsid w:val="00AF1285"/>
    <w:rsid w:val="00AF2E64"/>
    <w:rsid w:val="00AF7CD3"/>
    <w:rsid w:val="00B22171"/>
    <w:rsid w:val="00B250C7"/>
    <w:rsid w:val="00B4012B"/>
    <w:rsid w:val="00B80943"/>
    <w:rsid w:val="00B83ED3"/>
    <w:rsid w:val="00B966BC"/>
    <w:rsid w:val="00BA6411"/>
    <w:rsid w:val="00BD4EF3"/>
    <w:rsid w:val="00C35C28"/>
    <w:rsid w:val="00C65527"/>
    <w:rsid w:val="00CA357A"/>
    <w:rsid w:val="00CB52D6"/>
    <w:rsid w:val="00CF3652"/>
    <w:rsid w:val="00CF553C"/>
    <w:rsid w:val="00D278E4"/>
    <w:rsid w:val="00D341A4"/>
    <w:rsid w:val="00D513A5"/>
    <w:rsid w:val="00DD5E03"/>
    <w:rsid w:val="00DD735C"/>
    <w:rsid w:val="00DE1434"/>
    <w:rsid w:val="00DF7508"/>
    <w:rsid w:val="00E100B8"/>
    <w:rsid w:val="00E26ADA"/>
    <w:rsid w:val="00E54F45"/>
    <w:rsid w:val="00E72B00"/>
    <w:rsid w:val="00EB0B79"/>
    <w:rsid w:val="00ED0803"/>
    <w:rsid w:val="00ED4D92"/>
    <w:rsid w:val="00EE0F19"/>
    <w:rsid w:val="00EE3884"/>
    <w:rsid w:val="00F04115"/>
    <w:rsid w:val="00F06BBC"/>
    <w:rsid w:val="00F20392"/>
    <w:rsid w:val="00F730AA"/>
    <w:rsid w:val="00F82AB3"/>
    <w:rsid w:val="00FA2A09"/>
    <w:rsid w:val="00FB3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Calibri" w:hAnsi="Arial Narrow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1E2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553C"/>
    <w:pPr>
      <w:ind w:left="720"/>
    </w:pPr>
  </w:style>
  <w:style w:type="paragraph" w:customStyle="1" w:styleId="Style26">
    <w:name w:val="Style26"/>
    <w:basedOn w:val="Normal"/>
    <w:uiPriority w:val="99"/>
    <w:rsid w:val="006B0E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43">
    <w:name w:val="Font Style43"/>
    <w:basedOn w:val="DefaultParagraphFont"/>
    <w:uiPriority w:val="99"/>
    <w:rsid w:val="006B0EF5"/>
    <w:rPr>
      <w:rFonts w:ascii="Arial" w:hAnsi="Arial" w:cs="Arial"/>
      <w:b/>
      <w:bCs/>
      <w:sz w:val="22"/>
      <w:szCs w:val="22"/>
    </w:rPr>
  </w:style>
  <w:style w:type="table" w:styleId="TableGrid">
    <w:name w:val="Table Grid"/>
    <w:basedOn w:val="TableNormal"/>
    <w:uiPriority w:val="99"/>
    <w:rsid w:val="006B0EF5"/>
    <w:rPr>
      <w:rFonts w:ascii="Arial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D27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78E4"/>
    <w:rPr>
      <w:rFonts w:ascii="Calibri" w:hAnsi="Calibri" w:cs="Calibri"/>
      <w:sz w:val="22"/>
      <w:szCs w:val="22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D27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78E4"/>
    <w:rPr>
      <w:rFonts w:ascii="Calibri" w:hAnsi="Calibri" w:cs="Calibri"/>
      <w:sz w:val="22"/>
      <w:szCs w:val="22"/>
      <w:lang w:eastAsia="tr-TR"/>
    </w:rPr>
  </w:style>
  <w:style w:type="paragraph" w:styleId="NoSpacing">
    <w:name w:val="No Spacing"/>
    <w:uiPriority w:val="99"/>
    <w:qFormat/>
    <w:rsid w:val="001F4BD5"/>
    <w:rPr>
      <w:rFonts w:ascii="Calibri" w:eastAsia="Times New Roman" w:hAnsi="Calibri" w:cs="Calibri"/>
    </w:rPr>
  </w:style>
  <w:style w:type="paragraph" w:customStyle="1" w:styleId="Normal0">
    <w:name w:val="[Normal]"/>
    <w:uiPriority w:val="99"/>
    <w:rsid w:val="00A92A88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rsid w:val="00AF1285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3</Pages>
  <Words>1229</Words>
  <Characters>7006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pc</dc:creator>
  <cp:keywords>www.sorubak.com</cp:keywords>
  <dc:description>www.sorubak.com</dc:description>
  <cp:lastModifiedBy>edanur</cp:lastModifiedBy>
  <cp:revision>4</cp:revision>
  <cp:lastPrinted>2014-05-25T13:26:00Z</cp:lastPrinted>
  <dcterms:created xsi:type="dcterms:W3CDTF">2015-05-17T14:59:00Z</dcterms:created>
  <dcterms:modified xsi:type="dcterms:W3CDTF">2015-05-24T11:25:00Z</dcterms:modified>
  <cp:category>www.sorubak.com</cp:category>
  <cp:contentType>www.sorubak.com</cp:contentType>
</cp:coreProperties>
</file>