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80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6"/>
        <w:gridCol w:w="505"/>
        <w:gridCol w:w="2353"/>
        <w:gridCol w:w="509"/>
      </w:tblGrid>
      <w:tr w:rsidR="00F47A1B" w:rsidRPr="00AD640D">
        <w:tc>
          <w:tcPr>
            <w:tcW w:w="3798" w:type="dxa"/>
            <w:gridSpan w:val="4"/>
            <w:vAlign w:val="center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7"/>
                <w:szCs w:val="17"/>
              </w:rPr>
            </w:pPr>
            <w:r w:rsidRPr="00AD640D">
              <w:rPr>
                <w:rStyle w:val="FontStyle43"/>
                <w:rFonts w:ascii="Calibri" w:hAnsi="Calibri"/>
                <w:sz w:val="17"/>
                <w:szCs w:val="17"/>
              </w:rPr>
              <w:t xml:space="preserve">Türkçe Dersi 8. Sınıf 2. Dönem 3. Yazılı Sınavı </w:t>
            </w:r>
            <w:r w:rsidRPr="00AD640D">
              <w:rPr>
                <w:rStyle w:val="FontStyle43"/>
                <w:rFonts w:ascii="Calibri" w:hAnsi="Calibri"/>
                <w:sz w:val="17"/>
                <w:szCs w:val="17"/>
                <w:shd w:val="clear" w:color="auto" w:fill="000000"/>
              </w:rPr>
              <w:t xml:space="preserve"> </w:t>
            </w:r>
          </w:p>
        </w:tc>
      </w:tr>
      <w:tr w:rsidR="00F47A1B" w:rsidRPr="00AD640D">
        <w:tc>
          <w:tcPr>
            <w:tcW w:w="436" w:type="dxa"/>
            <w:shd w:val="clear" w:color="auto" w:fill="BFBFBF"/>
            <w:vAlign w:val="center"/>
          </w:tcPr>
          <w:p w:rsidR="00F47A1B" w:rsidRPr="00AD640D" w:rsidRDefault="00F47A1B" w:rsidP="00AD640D">
            <w:pPr>
              <w:pStyle w:val="Style26"/>
              <w:widowControl/>
              <w:ind w:left="-108"/>
              <w:jc w:val="center"/>
              <w:rPr>
                <w:rStyle w:val="FontStyle43"/>
                <w:rFonts w:ascii="Calibri" w:hAnsi="Calibri"/>
                <w:sz w:val="16"/>
                <w:szCs w:val="16"/>
              </w:rPr>
            </w:pPr>
            <w:r w:rsidRPr="00AD640D">
              <w:rPr>
                <w:rStyle w:val="FontStyle43"/>
                <w:rFonts w:ascii="Calibri" w:hAnsi="Calibri"/>
                <w:sz w:val="16"/>
                <w:szCs w:val="16"/>
              </w:rPr>
              <w:t>Şube</w:t>
            </w:r>
          </w:p>
        </w:tc>
        <w:tc>
          <w:tcPr>
            <w:tcW w:w="505" w:type="dxa"/>
            <w:shd w:val="clear" w:color="auto" w:fill="BFBFBF"/>
            <w:vAlign w:val="center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6"/>
                <w:szCs w:val="16"/>
              </w:rPr>
            </w:pPr>
            <w:r w:rsidRPr="00AD640D">
              <w:rPr>
                <w:rStyle w:val="FontStyle43"/>
                <w:rFonts w:ascii="Calibri" w:hAnsi="Calibri"/>
                <w:sz w:val="16"/>
                <w:szCs w:val="16"/>
              </w:rPr>
              <w:t>No</w:t>
            </w:r>
          </w:p>
        </w:tc>
        <w:tc>
          <w:tcPr>
            <w:tcW w:w="2353" w:type="dxa"/>
            <w:shd w:val="clear" w:color="auto" w:fill="BFBFBF"/>
            <w:vAlign w:val="center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6"/>
                <w:szCs w:val="16"/>
              </w:rPr>
            </w:pPr>
            <w:r w:rsidRPr="00AD640D">
              <w:rPr>
                <w:rStyle w:val="FontStyle43"/>
                <w:rFonts w:ascii="Calibri" w:hAnsi="Calibri"/>
                <w:sz w:val="16"/>
                <w:szCs w:val="16"/>
              </w:rPr>
              <w:t>ADI SOYADI</w:t>
            </w:r>
          </w:p>
        </w:tc>
        <w:tc>
          <w:tcPr>
            <w:tcW w:w="509" w:type="dxa"/>
            <w:shd w:val="clear" w:color="auto" w:fill="BFBFBF"/>
            <w:vAlign w:val="center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6"/>
                <w:szCs w:val="16"/>
              </w:rPr>
            </w:pPr>
            <w:r w:rsidRPr="00AD640D">
              <w:rPr>
                <w:rStyle w:val="FontStyle43"/>
                <w:rFonts w:ascii="Calibri" w:hAnsi="Calibri"/>
                <w:sz w:val="16"/>
                <w:szCs w:val="16"/>
              </w:rPr>
              <w:t>NOT</w:t>
            </w:r>
          </w:p>
        </w:tc>
      </w:tr>
      <w:tr w:rsidR="00F47A1B" w:rsidRPr="00AD640D">
        <w:trPr>
          <w:trHeight w:val="737"/>
        </w:trPr>
        <w:tc>
          <w:tcPr>
            <w:tcW w:w="436" w:type="dxa"/>
            <w:vAlign w:val="center"/>
          </w:tcPr>
          <w:p w:rsidR="00F47A1B" w:rsidRPr="00AD640D" w:rsidRDefault="00F47A1B" w:rsidP="00AD640D">
            <w:pPr>
              <w:pStyle w:val="Style26"/>
              <w:widowControl/>
              <w:ind w:left="-108"/>
              <w:rPr>
                <w:rStyle w:val="FontStyle43"/>
                <w:rFonts w:ascii="Calibri" w:hAnsi="Calibri"/>
                <w:sz w:val="17"/>
                <w:szCs w:val="17"/>
              </w:rPr>
            </w:pPr>
            <w:r w:rsidRPr="00AD640D">
              <w:rPr>
                <w:rStyle w:val="FontStyle43"/>
                <w:rFonts w:ascii="Calibri" w:hAnsi="Calibri"/>
                <w:sz w:val="17"/>
                <w:szCs w:val="17"/>
              </w:rPr>
              <w:t xml:space="preserve"> 8 - </w:t>
            </w:r>
          </w:p>
        </w:tc>
        <w:tc>
          <w:tcPr>
            <w:tcW w:w="505" w:type="dxa"/>
            <w:vAlign w:val="center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7"/>
                <w:szCs w:val="17"/>
              </w:rPr>
            </w:pPr>
          </w:p>
        </w:tc>
        <w:tc>
          <w:tcPr>
            <w:tcW w:w="2353" w:type="dxa"/>
            <w:vAlign w:val="center"/>
          </w:tcPr>
          <w:p w:rsidR="00F47A1B" w:rsidRDefault="00F47A1B" w:rsidP="002559A7">
            <w:pPr>
              <w:spacing w:after="0"/>
              <w:ind w:right="-99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7"/>
                <w:szCs w:val="17"/>
              </w:rPr>
            </w:pPr>
          </w:p>
        </w:tc>
        <w:tc>
          <w:tcPr>
            <w:tcW w:w="509" w:type="dxa"/>
            <w:vAlign w:val="bottom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7"/>
                <w:szCs w:val="17"/>
              </w:rPr>
            </w:pPr>
            <w:r w:rsidRPr="00AD640D">
              <w:rPr>
                <w:rStyle w:val="FontStyle43"/>
                <w:rFonts w:ascii="Calibri" w:hAnsi="Calibri"/>
                <w:sz w:val="28"/>
                <w:szCs w:val="28"/>
              </w:rPr>
              <w:t>A</w:t>
            </w:r>
          </w:p>
        </w:tc>
      </w:tr>
    </w:tbl>
    <w:p w:rsidR="00F47A1B" w:rsidRPr="004C266E" w:rsidRDefault="00F47A1B" w:rsidP="006B0EF5">
      <w:pPr>
        <w:spacing w:after="0" w:line="120" w:lineRule="auto"/>
        <w:rPr>
          <w:rFonts w:eastAsia="HelveticaTBold" w:cs="Arial"/>
          <w:b/>
          <w:bCs/>
          <w:sz w:val="16"/>
          <w:szCs w:val="16"/>
          <w:lang w:eastAsia="en-US"/>
        </w:rPr>
      </w:pPr>
    </w:p>
    <w:p w:rsidR="00F47A1B" w:rsidRPr="004C266E" w:rsidRDefault="00F47A1B" w:rsidP="006B0EF5">
      <w:pPr>
        <w:shd w:val="clear" w:color="auto" w:fill="BFBFBF"/>
        <w:spacing w:after="0" w:line="240" w:lineRule="auto"/>
        <w:jc w:val="center"/>
        <w:rPr>
          <w:b/>
          <w:bCs/>
          <w:i/>
          <w:iCs/>
          <w:sz w:val="18"/>
          <w:szCs w:val="18"/>
          <w:u w:val="single"/>
        </w:rPr>
      </w:pPr>
      <w:r>
        <w:rPr>
          <w:b/>
          <w:bCs/>
          <w:i/>
          <w:iCs/>
          <w:sz w:val="18"/>
          <w:szCs w:val="18"/>
          <w:u w:val="single"/>
        </w:rPr>
        <w:t>Her soru 5 puandır.</w:t>
      </w:r>
      <w:r w:rsidRPr="004C266E">
        <w:rPr>
          <w:b/>
          <w:bCs/>
          <w:i/>
          <w:iCs/>
          <w:sz w:val="18"/>
          <w:szCs w:val="18"/>
          <w:u w:val="single"/>
        </w:rPr>
        <w:t xml:space="preserve"> Süre 40 dakikadır.</w:t>
      </w:r>
    </w:p>
    <w:p w:rsidR="00F47A1B" w:rsidRPr="004C266E" w:rsidRDefault="00F47A1B" w:rsidP="00E26ADA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1. Bu renk sana gitmedi.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2. Bu para ona üç gün gitmez.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3. Yaz gitti, kış geldi.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4. İki ton kömür üç ay gider.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 xml:space="preserve">1. </w:t>
      </w:r>
      <w:r w:rsidRPr="004C266E">
        <w:rPr>
          <w:b/>
          <w:bCs/>
          <w:sz w:val="17"/>
          <w:szCs w:val="17"/>
        </w:rPr>
        <w:t>Numaralanmış cümlelerde "</w:t>
      </w:r>
      <w:r w:rsidRPr="004C266E">
        <w:rPr>
          <w:sz w:val="17"/>
          <w:szCs w:val="17"/>
        </w:rPr>
        <w:t>gitmek</w:t>
      </w:r>
      <w:r w:rsidRPr="004C266E">
        <w:rPr>
          <w:b/>
          <w:bCs/>
          <w:sz w:val="17"/>
          <w:szCs w:val="17"/>
        </w:rPr>
        <w:t>" sözcü</w:t>
      </w:r>
      <w:r w:rsidRPr="004C266E">
        <w:rPr>
          <w:b/>
          <w:bCs/>
          <w:sz w:val="17"/>
          <w:szCs w:val="17"/>
        </w:rPr>
        <w:softHyphen/>
        <w:t>ğü kaç farklı anlamda kullanılmıştır?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 xml:space="preserve">     A) 1               B) 2               C) 3               D) 4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  <w:sz w:val="17"/>
          <w:szCs w:val="17"/>
        </w:rPr>
      </w:pPr>
      <w:r w:rsidRPr="00AA4A67">
        <w:rPr>
          <w:rFonts w:eastAsia="Arial Unicode MS"/>
          <w:sz w:val="17"/>
          <w:szCs w:val="17"/>
          <w:shd w:val="clear" w:color="auto" w:fill="000000"/>
        </w:rPr>
        <w:t>2.</w:t>
      </w:r>
      <w:r>
        <w:rPr>
          <w:rFonts w:eastAsia="Arial Unicode MS"/>
          <w:b/>
          <w:bCs/>
          <w:sz w:val="17"/>
          <w:szCs w:val="17"/>
        </w:rPr>
        <w:t xml:space="preserve"> </w:t>
      </w:r>
      <w:r w:rsidRPr="004C266E">
        <w:rPr>
          <w:rFonts w:eastAsia="Arial Unicode MS"/>
          <w:sz w:val="17"/>
          <w:szCs w:val="17"/>
        </w:rPr>
        <w:t xml:space="preserve">"Balık tutmak, bende bir </w:t>
      </w:r>
      <w:r w:rsidRPr="004C266E">
        <w:rPr>
          <w:rFonts w:eastAsia="Arial Unicode MS"/>
          <w:sz w:val="17"/>
          <w:szCs w:val="17"/>
          <w:u w:val="single"/>
        </w:rPr>
        <w:t>hastalık halini almıştı.</w:t>
      </w:r>
      <w:r w:rsidRPr="004C266E">
        <w:rPr>
          <w:rFonts w:eastAsia="Arial Unicode MS"/>
          <w:sz w:val="17"/>
          <w:szCs w:val="17"/>
        </w:rPr>
        <w:t xml:space="preserve">" </w:t>
      </w:r>
      <w:r w:rsidRPr="004C266E">
        <w:rPr>
          <w:rFonts w:eastAsia="Arial Unicode MS"/>
          <w:b/>
          <w:bCs/>
          <w:sz w:val="17"/>
          <w:szCs w:val="17"/>
        </w:rPr>
        <w:t>cümlesindeki al</w:t>
      </w:r>
      <w:r w:rsidRPr="004C266E">
        <w:rPr>
          <w:rFonts w:eastAsia="Arial Unicode MS"/>
          <w:b/>
          <w:bCs/>
          <w:sz w:val="17"/>
          <w:szCs w:val="17"/>
        </w:rPr>
        <w:softHyphen/>
        <w:t>tı çizili söz öbeğinin cümleye kattığı anlam, aşağıdakilerin hangisinde vardır?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 w:rsidRPr="004C266E">
        <w:rPr>
          <w:rFonts w:eastAsia="Arial Unicode MS"/>
          <w:sz w:val="17"/>
          <w:szCs w:val="17"/>
        </w:rPr>
        <w:t>A) Sinema, onun vazgeçemediği bir tutkuydu.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 w:rsidRPr="004C266E">
        <w:rPr>
          <w:rFonts w:eastAsia="Arial Unicode MS"/>
          <w:sz w:val="17"/>
          <w:szCs w:val="17"/>
        </w:rPr>
        <w:t>B) Eşini ve çocuğunu özlemle bekliyordu.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 w:rsidRPr="004C266E">
        <w:rPr>
          <w:rFonts w:eastAsia="Arial Unicode MS"/>
          <w:sz w:val="17"/>
          <w:szCs w:val="17"/>
        </w:rPr>
        <w:t>C) Onun bu başarısı hepimizi mutlu etti.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 w:rsidRPr="004C266E">
        <w:rPr>
          <w:rFonts w:eastAsia="Arial Unicode MS"/>
          <w:sz w:val="17"/>
          <w:szCs w:val="17"/>
        </w:rPr>
        <w:t>D) Ona olan sevgisi, sürekli artmıştı.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5711A2">
      <w:pPr>
        <w:autoSpaceDE w:val="0"/>
        <w:autoSpaceDN w:val="0"/>
        <w:adjustRightInd w:val="0"/>
        <w:spacing w:after="0" w:line="36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jc w:val="both"/>
        <w:rPr>
          <w:sz w:val="17"/>
          <w:szCs w:val="17"/>
        </w:rPr>
      </w:pPr>
      <w:r w:rsidRPr="004C266E">
        <w:rPr>
          <w:b/>
          <w:bCs/>
          <w:sz w:val="17"/>
          <w:szCs w:val="17"/>
        </w:rPr>
        <w:t>(I)</w:t>
      </w:r>
      <w:r w:rsidRPr="004C266E">
        <w:rPr>
          <w:sz w:val="17"/>
          <w:szCs w:val="17"/>
        </w:rPr>
        <w:t xml:space="preserve"> Nisan güneşi, ılık ılık dökülüyor kentin üstüne. </w:t>
      </w:r>
      <w:r w:rsidRPr="004C266E">
        <w:rPr>
          <w:b/>
          <w:bCs/>
          <w:sz w:val="17"/>
          <w:szCs w:val="17"/>
        </w:rPr>
        <w:t xml:space="preserve">(II) </w:t>
      </w:r>
      <w:r w:rsidRPr="004C266E">
        <w:rPr>
          <w:sz w:val="17"/>
          <w:szCs w:val="17"/>
        </w:rPr>
        <w:t xml:space="preserve">İnsanların yüzleri ışıl ışıl. </w:t>
      </w:r>
      <w:r w:rsidRPr="004C266E">
        <w:rPr>
          <w:b/>
          <w:bCs/>
          <w:sz w:val="17"/>
          <w:szCs w:val="17"/>
        </w:rPr>
        <w:t>(III)</w:t>
      </w:r>
      <w:r w:rsidRPr="004C266E">
        <w:rPr>
          <w:sz w:val="17"/>
          <w:szCs w:val="17"/>
        </w:rPr>
        <w:t xml:space="preserve"> Kalabalık, yumuşak hareketlerle sokaklarda kımıldıyor. </w:t>
      </w:r>
      <w:r w:rsidRPr="004C266E">
        <w:rPr>
          <w:b/>
          <w:bCs/>
          <w:sz w:val="17"/>
          <w:szCs w:val="17"/>
        </w:rPr>
        <w:t>(IV)</w:t>
      </w:r>
      <w:r w:rsidRPr="004C266E">
        <w:rPr>
          <w:sz w:val="17"/>
          <w:szCs w:val="17"/>
        </w:rPr>
        <w:t xml:space="preserve"> Kent, bu güzel bahar gününde mutlulukla geriniy</w:t>
      </w:r>
      <w:r w:rsidRPr="004C266E">
        <w:rPr>
          <w:sz w:val="17"/>
          <w:szCs w:val="17"/>
        </w:rPr>
        <w:softHyphen/>
        <w:t>or, gevşiyor sanki.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3.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Parçada numaralanmış cümlelerin hangisinde "</w:t>
      </w:r>
      <w:r w:rsidRPr="004C266E">
        <w:rPr>
          <w:sz w:val="17"/>
          <w:szCs w:val="17"/>
        </w:rPr>
        <w:t>kişileştirme</w:t>
      </w:r>
      <w:r w:rsidRPr="004C266E">
        <w:rPr>
          <w:b/>
          <w:bCs/>
          <w:sz w:val="17"/>
          <w:szCs w:val="17"/>
        </w:rPr>
        <w:t>" yapılmıştır?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 xml:space="preserve">A) I. de      </w:t>
      </w:r>
      <w:r>
        <w:rPr>
          <w:sz w:val="17"/>
          <w:szCs w:val="17"/>
        </w:rPr>
        <w:t xml:space="preserve"> </w:t>
      </w:r>
      <w:r w:rsidRPr="004C266E">
        <w:rPr>
          <w:sz w:val="17"/>
          <w:szCs w:val="17"/>
        </w:rPr>
        <w:t xml:space="preserve">    B) II. de    </w:t>
      </w:r>
      <w:r>
        <w:rPr>
          <w:sz w:val="17"/>
          <w:szCs w:val="17"/>
        </w:rPr>
        <w:t xml:space="preserve"> </w:t>
      </w:r>
      <w:r w:rsidRPr="004C266E">
        <w:rPr>
          <w:sz w:val="17"/>
          <w:szCs w:val="17"/>
        </w:rPr>
        <w:t xml:space="preserve">      C) III de      </w:t>
      </w:r>
      <w:r>
        <w:rPr>
          <w:sz w:val="17"/>
          <w:szCs w:val="17"/>
        </w:rPr>
        <w:t xml:space="preserve"> </w:t>
      </w:r>
      <w:r w:rsidRPr="004C266E">
        <w:rPr>
          <w:sz w:val="17"/>
          <w:szCs w:val="17"/>
        </w:rPr>
        <w:t xml:space="preserve">    D) IV. de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36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4.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Aşağıdakilerin hangisinde deyim, kullanıldığı cümleye uy</w:t>
      </w:r>
      <w:r w:rsidRPr="004C266E">
        <w:rPr>
          <w:b/>
          <w:bCs/>
          <w:sz w:val="17"/>
          <w:szCs w:val="17"/>
        </w:rPr>
        <w:softHyphen/>
        <w:t xml:space="preserve">gun </w:t>
      </w:r>
      <w:r w:rsidRPr="004C266E">
        <w:rPr>
          <w:b/>
          <w:bCs/>
          <w:sz w:val="17"/>
          <w:szCs w:val="17"/>
          <w:u w:val="single"/>
        </w:rPr>
        <w:t>düşmemiştir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>A) Kimseyle asla sırrını paylaşmaz; çünkü içini dökmeyi sever.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 xml:space="preserve">B) Bu projeyi bitirmeyi kafasına kesinlikle koymuştu. 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>C) Kalın kafalı olduğu için söylenenleri bir türlü anlayamıyordu.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>D) Komşumuzla aramız iyi, içtiğimiz su ayrı gitmez.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5711A2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1. Altın eşik gümüş eşiğe muhtaçtır.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2. Bir elin nesi var, iki elin sesi var.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3. Yalnız taş duvar olmaz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4. Kelin ilâcı olsa başına sürer.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5.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Numaralanmış atasözlerinden hangisi, ko</w:t>
      </w:r>
      <w:r w:rsidRPr="004C266E">
        <w:rPr>
          <w:b/>
          <w:bCs/>
          <w:sz w:val="17"/>
          <w:szCs w:val="17"/>
        </w:rPr>
        <w:softHyphen/>
        <w:t xml:space="preserve">nusu bakımından diğerlerinden </w:t>
      </w:r>
      <w:r w:rsidRPr="004C266E">
        <w:rPr>
          <w:b/>
          <w:bCs/>
          <w:sz w:val="17"/>
          <w:szCs w:val="17"/>
          <w:u w:val="single"/>
        </w:rPr>
        <w:t>farklıdır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 xml:space="preserve">     A) 1               B) 2               C) 3               D) 4</w:t>
      </w:r>
    </w:p>
    <w:p w:rsidR="00F47A1B" w:rsidRDefault="00F47A1B" w:rsidP="00B22171">
      <w:pPr>
        <w:autoSpaceDE w:val="0"/>
        <w:autoSpaceDN w:val="0"/>
        <w:adjustRightInd w:val="0"/>
        <w:spacing w:after="0" w:line="120" w:lineRule="auto"/>
        <w:rPr>
          <w:rFonts w:cs="Arial"/>
          <w:sz w:val="17"/>
          <w:szCs w:val="17"/>
        </w:rPr>
      </w:pPr>
    </w:p>
    <w:p w:rsidR="00F47A1B" w:rsidRDefault="00F47A1B" w:rsidP="00B22171">
      <w:pPr>
        <w:autoSpaceDE w:val="0"/>
        <w:autoSpaceDN w:val="0"/>
        <w:adjustRightInd w:val="0"/>
        <w:spacing w:after="0" w:line="120" w:lineRule="auto"/>
        <w:rPr>
          <w:rFonts w:cs="Arial"/>
          <w:sz w:val="17"/>
          <w:szCs w:val="17"/>
        </w:rPr>
      </w:pPr>
    </w:p>
    <w:p w:rsidR="00F47A1B" w:rsidRPr="004C266E" w:rsidRDefault="00F47A1B" w:rsidP="00271944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>Zor olan kahramanca ölmek değil; onurlu yaşamaktır.</w:t>
      </w:r>
    </w:p>
    <w:p w:rsidR="00F47A1B" w:rsidRPr="004C266E" w:rsidRDefault="00F47A1B" w:rsidP="00271944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6.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Bu cümleye anlamca </w:t>
      </w:r>
      <w:r w:rsidRPr="005234A5">
        <w:rPr>
          <w:b/>
          <w:bCs/>
          <w:sz w:val="17"/>
          <w:szCs w:val="17"/>
          <w:u w:val="single"/>
        </w:rPr>
        <w:t>en yakın</w:t>
      </w:r>
      <w:r w:rsidRPr="004C266E">
        <w:rPr>
          <w:b/>
          <w:bCs/>
          <w:sz w:val="17"/>
          <w:szCs w:val="17"/>
        </w:rPr>
        <w:t xml:space="preserve"> cümle, aşağıdakilerden hangisidir?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40" w:lineRule="auto"/>
        <w:ind w:right="-29"/>
        <w:rPr>
          <w:sz w:val="17"/>
          <w:szCs w:val="17"/>
        </w:rPr>
      </w:pPr>
      <w:r>
        <w:rPr>
          <w:sz w:val="17"/>
          <w:szCs w:val="17"/>
        </w:rPr>
        <w:t xml:space="preserve">A) Onurlu bir yaşam, </w:t>
      </w:r>
      <w:r w:rsidRPr="004C266E">
        <w:rPr>
          <w:sz w:val="17"/>
          <w:szCs w:val="17"/>
        </w:rPr>
        <w:t>kahramanca ölmekten daha zordur.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>B) Onurlu bir yaşam, zor elde edilir.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>C) Önemli olan nasıl değil; ne uğruna öldüğümüzdür.</w:t>
      </w:r>
    </w:p>
    <w:p w:rsidR="00F47A1B" w:rsidRDefault="00F47A1B" w:rsidP="00265CD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  <w:r w:rsidRPr="004C266E">
        <w:rPr>
          <w:sz w:val="17"/>
          <w:szCs w:val="17"/>
        </w:rPr>
        <w:t>D) İnsanlar için ölüm, kahramanca olmalıdır.</w:t>
      </w:r>
    </w:p>
    <w:p w:rsidR="00F47A1B" w:rsidRDefault="00F47A1B" w:rsidP="00B22171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>
        <w:rPr>
          <w:sz w:val="17"/>
          <w:szCs w:val="17"/>
        </w:rPr>
        <w:t xml:space="preserve">  </w:t>
      </w:r>
      <w:r w:rsidRPr="004C266E">
        <w:rPr>
          <w:sz w:val="17"/>
          <w:szCs w:val="17"/>
        </w:rPr>
        <w:t>I. Zor soru sorarsan başarılı olamam.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>
        <w:rPr>
          <w:sz w:val="17"/>
          <w:szCs w:val="17"/>
        </w:rPr>
        <w:t xml:space="preserve"> </w:t>
      </w:r>
      <w:r w:rsidRPr="004C266E">
        <w:rPr>
          <w:sz w:val="17"/>
          <w:szCs w:val="17"/>
        </w:rPr>
        <w:t>II. Kuş yavruları soğuktan donmuştu.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 xml:space="preserve">III. O şimdi buraya dönüş hazırlıklarına başlamıştır. 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7.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Numaralı cümlelerde aşağıdaki anlam ilgilerinden hangisi </w:t>
      </w:r>
      <w:r w:rsidRPr="004C266E">
        <w:rPr>
          <w:b/>
          <w:bCs/>
          <w:sz w:val="17"/>
          <w:szCs w:val="17"/>
          <w:u w:val="single"/>
        </w:rPr>
        <w:t>görülmez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 xml:space="preserve">       A) Neden - sonuç                  B) Koşul - sonuç   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 xml:space="preserve">       C) Olasılık                               D) Varsayım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>Yalnız kendisini düşünen insan, yumurtasını pişirmek için komşu</w:t>
      </w:r>
      <w:r w:rsidRPr="004C266E">
        <w:rPr>
          <w:sz w:val="17"/>
          <w:szCs w:val="17"/>
        </w:rPr>
        <w:softHyphen/>
        <w:t>sunun evini yakar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8.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Bu cümlede anlatılmak istenen, </w:t>
      </w:r>
      <w:r>
        <w:rPr>
          <w:b/>
          <w:bCs/>
          <w:sz w:val="17"/>
          <w:szCs w:val="17"/>
        </w:rPr>
        <w:t>ne</w:t>
      </w:r>
      <w:r w:rsidRPr="004C266E">
        <w:rPr>
          <w:b/>
          <w:bCs/>
          <w:sz w:val="17"/>
          <w:szCs w:val="17"/>
        </w:rPr>
        <w:t>dir?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>A) Başkalarına kötülük edenler, bencil insanlardır.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>B) Bencil insan, kendi iyiliği için başkalarına zarar verir.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>C) Kimi insanlar, her zaman kendilerini düşünür.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>D) Komşusuna zarar verenler, kendini düşünenlerdir.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jc w:val="both"/>
        <w:rPr>
          <w:sz w:val="17"/>
          <w:szCs w:val="17"/>
        </w:rPr>
      </w:pPr>
      <w:r w:rsidRPr="004C266E">
        <w:rPr>
          <w:sz w:val="17"/>
          <w:szCs w:val="17"/>
        </w:rPr>
        <w:t>İnsan beyninin düşünmek, okumak, konuş</w:t>
      </w:r>
      <w:r w:rsidRPr="004C266E">
        <w:rPr>
          <w:sz w:val="17"/>
          <w:szCs w:val="17"/>
        </w:rPr>
        <w:softHyphen/>
        <w:t>mak ve yazmak gibi dört değişik fonksiyonu vardır. Okumak, diğer işlevleri etkiler. Oku</w:t>
      </w:r>
      <w:r w:rsidRPr="004C266E">
        <w:rPr>
          <w:sz w:val="17"/>
          <w:szCs w:val="17"/>
        </w:rPr>
        <w:softHyphen/>
        <w:t>mak; konuşmak ve yazmak eyleminden dai</w:t>
      </w:r>
      <w:r w:rsidRPr="004C266E">
        <w:rPr>
          <w:sz w:val="17"/>
          <w:szCs w:val="17"/>
        </w:rPr>
        <w:softHyphen/>
        <w:t>ma önde gider ve diğerleri ona bağlıdır. İnsan, önce okur. Okudukça sever ve düşünür. Sevip düşündükçe yine okur. Okuma olmadan hiç</w:t>
      </w:r>
      <w:r w:rsidRPr="004C266E">
        <w:rPr>
          <w:sz w:val="17"/>
          <w:szCs w:val="17"/>
        </w:rPr>
        <w:softHyphen/>
        <w:t>biri olmaz.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9.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Bu paragrafın bütününde aşağıdakilerin hangisinden söz edilmektedir?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>A) Okumanın sevgiye zemin hazırlamasından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>B) Okumanın konuşmayla farkından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>C) Okumanın beynin işlevlerine etkisinden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>D) Okumanın düşünceye katkısından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B22171">
      <w:pPr>
        <w:autoSpaceDE w:val="0"/>
        <w:autoSpaceDN w:val="0"/>
        <w:adjustRightInd w:val="0"/>
        <w:spacing w:after="0" w:line="216" w:lineRule="auto"/>
        <w:jc w:val="both"/>
        <w:rPr>
          <w:sz w:val="17"/>
          <w:szCs w:val="17"/>
        </w:rPr>
      </w:pPr>
      <w:r w:rsidRPr="004C266E">
        <w:rPr>
          <w:sz w:val="17"/>
          <w:szCs w:val="17"/>
        </w:rPr>
        <w:t>Evde hayvan beslenmesi konusunda birbirinden farklı düşünce</w:t>
      </w:r>
      <w:r w:rsidRPr="004C266E">
        <w:rPr>
          <w:sz w:val="17"/>
          <w:szCs w:val="17"/>
        </w:rPr>
        <w:softHyphen/>
        <w:t>ler ve uygulamalar var. Kimisi evinde pek çok kedi, köpek ya da kuş besler. Kimisi de evinde hayvan besleyenlere savaş açar. Aslında her ikisi de normal davranışlardan uzak. Çünkü hayvan</w:t>
      </w:r>
      <w:r w:rsidRPr="004C266E">
        <w:rPr>
          <w:sz w:val="17"/>
          <w:szCs w:val="17"/>
        </w:rPr>
        <w:softHyphen/>
        <w:t>lara yapılacak en büyük iyilik ve sevgi gösterisi, doğal yaşama alanları oluşturup oralarda ihtiyaçlarını karşılamaktır.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16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10.</w:t>
      </w:r>
      <w:r>
        <w:rPr>
          <w:b/>
          <w:bCs/>
          <w:sz w:val="17"/>
          <w:szCs w:val="17"/>
        </w:rPr>
        <w:t xml:space="preserve"> Yukarıdaki</w:t>
      </w:r>
      <w:r w:rsidRPr="004C266E">
        <w:rPr>
          <w:b/>
          <w:bCs/>
          <w:sz w:val="17"/>
          <w:szCs w:val="17"/>
        </w:rPr>
        <w:t xml:space="preserve"> parçanın ana düşüncesi</w:t>
      </w:r>
      <w:r>
        <w:rPr>
          <w:b/>
          <w:bCs/>
          <w:sz w:val="17"/>
          <w:szCs w:val="17"/>
        </w:rPr>
        <w:t xml:space="preserve"> ne</w:t>
      </w:r>
      <w:r w:rsidRPr="004C266E">
        <w:rPr>
          <w:b/>
          <w:bCs/>
          <w:sz w:val="17"/>
          <w:szCs w:val="17"/>
        </w:rPr>
        <w:t>dir?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16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>A) Evde hayvan beslemek örnek bir davranıştır.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16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>B) Hayvanlar, alıştıkları yaşama ortamlarında yaşatılmalıdır.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16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>C) Hayvanseverlerle diğer insanlar arasında sürekli bir çatışma vardır.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16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>D) Apartman gibi toplu yaşam birimlerinde hayvan beslenmemelidir.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tbl>
      <w:tblPr>
        <w:tblW w:w="380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6"/>
        <w:gridCol w:w="505"/>
        <w:gridCol w:w="2353"/>
        <w:gridCol w:w="509"/>
      </w:tblGrid>
      <w:tr w:rsidR="00F47A1B" w:rsidRPr="00AD640D">
        <w:tc>
          <w:tcPr>
            <w:tcW w:w="3798" w:type="dxa"/>
            <w:gridSpan w:val="4"/>
            <w:vAlign w:val="center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7"/>
                <w:szCs w:val="17"/>
              </w:rPr>
            </w:pPr>
            <w:r w:rsidRPr="00AD640D">
              <w:rPr>
                <w:rStyle w:val="FontStyle43"/>
                <w:rFonts w:ascii="Calibri" w:hAnsi="Calibri"/>
                <w:sz w:val="17"/>
                <w:szCs w:val="17"/>
              </w:rPr>
              <w:t xml:space="preserve">Türkçe Dersi 8. Sınıf 2. Dönem 3. Yazılı Sınavı </w:t>
            </w:r>
          </w:p>
        </w:tc>
      </w:tr>
      <w:tr w:rsidR="00F47A1B" w:rsidRPr="00AD640D">
        <w:tc>
          <w:tcPr>
            <w:tcW w:w="436" w:type="dxa"/>
            <w:shd w:val="clear" w:color="auto" w:fill="BFBFBF"/>
            <w:vAlign w:val="center"/>
          </w:tcPr>
          <w:p w:rsidR="00F47A1B" w:rsidRPr="00AD640D" w:rsidRDefault="00F47A1B" w:rsidP="00AD640D">
            <w:pPr>
              <w:pStyle w:val="Style26"/>
              <w:widowControl/>
              <w:ind w:left="-108"/>
              <w:jc w:val="center"/>
              <w:rPr>
                <w:rStyle w:val="FontStyle43"/>
                <w:rFonts w:ascii="Calibri" w:hAnsi="Calibri"/>
                <w:sz w:val="16"/>
                <w:szCs w:val="16"/>
              </w:rPr>
            </w:pPr>
            <w:r w:rsidRPr="00AD640D">
              <w:rPr>
                <w:rStyle w:val="FontStyle43"/>
                <w:rFonts w:ascii="Calibri" w:hAnsi="Calibri"/>
                <w:sz w:val="16"/>
                <w:szCs w:val="16"/>
              </w:rPr>
              <w:t>Şube</w:t>
            </w:r>
          </w:p>
        </w:tc>
        <w:tc>
          <w:tcPr>
            <w:tcW w:w="505" w:type="dxa"/>
            <w:shd w:val="clear" w:color="auto" w:fill="BFBFBF"/>
            <w:vAlign w:val="center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6"/>
                <w:szCs w:val="16"/>
              </w:rPr>
            </w:pPr>
            <w:r w:rsidRPr="00AD640D">
              <w:rPr>
                <w:rStyle w:val="FontStyle43"/>
                <w:rFonts w:ascii="Calibri" w:hAnsi="Calibri"/>
                <w:sz w:val="16"/>
                <w:szCs w:val="16"/>
              </w:rPr>
              <w:t>No</w:t>
            </w:r>
          </w:p>
        </w:tc>
        <w:tc>
          <w:tcPr>
            <w:tcW w:w="2353" w:type="dxa"/>
            <w:shd w:val="clear" w:color="auto" w:fill="BFBFBF"/>
            <w:vAlign w:val="center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6"/>
                <w:szCs w:val="16"/>
              </w:rPr>
            </w:pPr>
            <w:r w:rsidRPr="00AD640D">
              <w:rPr>
                <w:rStyle w:val="FontStyle43"/>
                <w:rFonts w:ascii="Calibri" w:hAnsi="Calibri"/>
                <w:sz w:val="16"/>
                <w:szCs w:val="16"/>
              </w:rPr>
              <w:t>ADI SOYADI</w:t>
            </w:r>
          </w:p>
        </w:tc>
        <w:tc>
          <w:tcPr>
            <w:tcW w:w="509" w:type="dxa"/>
            <w:shd w:val="clear" w:color="auto" w:fill="BFBFBF"/>
            <w:vAlign w:val="center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6"/>
                <w:szCs w:val="16"/>
              </w:rPr>
            </w:pPr>
            <w:r w:rsidRPr="00AD640D">
              <w:rPr>
                <w:rStyle w:val="FontStyle43"/>
                <w:rFonts w:ascii="Calibri" w:hAnsi="Calibri"/>
                <w:sz w:val="16"/>
                <w:szCs w:val="16"/>
              </w:rPr>
              <w:t>NOT</w:t>
            </w:r>
          </w:p>
        </w:tc>
      </w:tr>
      <w:tr w:rsidR="00F47A1B" w:rsidRPr="00AD640D">
        <w:trPr>
          <w:trHeight w:val="737"/>
        </w:trPr>
        <w:tc>
          <w:tcPr>
            <w:tcW w:w="436" w:type="dxa"/>
            <w:vAlign w:val="center"/>
          </w:tcPr>
          <w:p w:rsidR="00F47A1B" w:rsidRPr="00AD640D" w:rsidRDefault="00F47A1B" w:rsidP="00AD640D">
            <w:pPr>
              <w:pStyle w:val="Style26"/>
              <w:widowControl/>
              <w:ind w:left="-108"/>
              <w:rPr>
                <w:rStyle w:val="FontStyle43"/>
                <w:rFonts w:ascii="Calibri" w:hAnsi="Calibri"/>
                <w:sz w:val="17"/>
                <w:szCs w:val="17"/>
              </w:rPr>
            </w:pPr>
            <w:r w:rsidRPr="00AD640D">
              <w:rPr>
                <w:rStyle w:val="FontStyle43"/>
                <w:rFonts w:ascii="Calibri" w:hAnsi="Calibri"/>
                <w:sz w:val="17"/>
                <w:szCs w:val="17"/>
              </w:rPr>
              <w:t xml:space="preserve"> 8 - </w:t>
            </w:r>
          </w:p>
        </w:tc>
        <w:tc>
          <w:tcPr>
            <w:tcW w:w="505" w:type="dxa"/>
            <w:vAlign w:val="center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7"/>
                <w:szCs w:val="17"/>
              </w:rPr>
            </w:pPr>
          </w:p>
        </w:tc>
        <w:tc>
          <w:tcPr>
            <w:tcW w:w="2353" w:type="dxa"/>
            <w:vAlign w:val="center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7"/>
                <w:szCs w:val="17"/>
              </w:rPr>
            </w:pPr>
          </w:p>
        </w:tc>
        <w:tc>
          <w:tcPr>
            <w:tcW w:w="509" w:type="dxa"/>
            <w:vAlign w:val="bottom"/>
          </w:tcPr>
          <w:p w:rsidR="00F47A1B" w:rsidRPr="00AD640D" w:rsidRDefault="00F47A1B" w:rsidP="00AD640D">
            <w:pPr>
              <w:pStyle w:val="Style26"/>
              <w:widowControl/>
              <w:jc w:val="center"/>
              <w:rPr>
                <w:rStyle w:val="FontStyle43"/>
                <w:rFonts w:ascii="Calibri" w:hAnsi="Calibri"/>
                <w:sz w:val="17"/>
                <w:szCs w:val="17"/>
              </w:rPr>
            </w:pPr>
            <w:r w:rsidRPr="00AD640D">
              <w:rPr>
                <w:rStyle w:val="FontStyle43"/>
                <w:rFonts w:ascii="Calibri" w:hAnsi="Calibri"/>
                <w:sz w:val="28"/>
                <w:szCs w:val="28"/>
              </w:rPr>
              <w:t>B</w:t>
            </w:r>
          </w:p>
        </w:tc>
      </w:tr>
    </w:tbl>
    <w:p w:rsidR="00F47A1B" w:rsidRPr="004C266E" w:rsidRDefault="00F47A1B" w:rsidP="006B0EF5">
      <w:pPr>
        <w:spacing w:after="0" w:line="120" w:lineRule="auto"/>
        <w:rPr>
          <w:rFonts w:eastAsia="HelveticaTBold" w:cs="Arial"/>
          <w:b/>
          <w:bCs/>
          <w:sz w:val="16"/>
          <w:szCs w:val="16"/>
          <w:lang w:eastAsia="en-US"/>
        </w:rPr>
      </w:pPr>
    </w:p>
    <w:p w:rsidR="00F47A1B" w:rsidRPr="004C266E" w:rsidRDefault="00F47A1B" w:rsidP="006B0EF5">
      <w:pPr>
        <w:shd w:val="clear" w:color="auto" w:fill="BFBFBF"/>
        <w:spacing w:after="0" w:line="240" w:lineRule="auto"/>
        <w:jc w:val="center"/>
        <w:rPr>
          <w:b/>
          <w:bCs/>
          <w:i/>
          <w:iCs/>
          <w:sz w:val="18"/>
          <w:szCs w:val="18"/>
          <w:u w:val="single"/>
        </w:rPr>
      </w:pPr>
      <w:r w:rsidRPr="004C266E">
        <w:rPr>
          <w:b/>
          <w:bCs/>
          <w:i/>
          <w:iCs/>
          <w:sz w:val="18"/>
          <w:szCs w:val="18"/>
          <w:u w:val="single"/>
        </w:rPr>
        <w:t>Her soru 5 puandır</w:t>
      </w:r>
      <w:r>
        <w:rPr>
          <w:b/>
          <w:bCs/>
          <w:i/>
          <w:iCs/>
          <w:sz w:val="18"/>
          <w:szCs w:val="18"/>
          <w:u w:val="single"/>
        </w:rPr>
        <w:t>.</w:t>
      </w:r>
      <w:r w:rsidRPr="004C266E">
        <w:rPr>
          <w:b/>
          <w:bCs/>
          <w:i/>
          <w:iCs/>
          <w:sz w:val="18"/>
          <w:szCs w:val="18"/>
          <w:u w:val="single"/>
        </w:rPr>
        <w:t xml:space="preserve"> Süre 40 dakikadır.</w:t>
      </w:r>
    </w:p>
    <w:p w:rsidR="00F47A1B" w:rsidRPr="004C266E" w:rsidRDefault="00F47A1B" w:rsidP="00E26ADA">
      <w:pPr>
        <w:autoSpaceDE w:val="0"/>
        <w:autoSpaceDN w:val="0"/>
        <w:adjustRightInd w:val="0"/>
        <w:spacing w:after="0"/>
        <w:jc w:val="both"/>
        <w:rPr>
          <w:rFonts w:cs="Arial"/>
          <w:sz w:val="17"/>
          <w:szCs w:val="17"/>
        </w:rPr>
      </w:pP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1. Bu renk sana gitmedi.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2. Bu para ona üç gün gitmez.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3. Yaz gitti, kış geldi.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4. İki ton kömür üç ay gider.</w:t>
      </w: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Numaralanmış cümlelerde "</w:t>
      </w:r>
      <w:r w:rsidRPr="004C266E">
        <w:rPr>
          <w:sz w:val="17"/>
          <w:szCs w:val="17"/>
        </w:rPr>
        <w:t>gitmek</w:t>
      </w:r>
      <w:r w:rsidRPr="004C266E">
        <w:rPr>
          <w:b/>
          <w:bCs/>
          <w:sz w:val="17"/>
          <w:szCs w:val="17"/>
        </w:rPr>
        <w:t>" sözcü</w:t>
      </w:r>
      <w:r w:rsidRPr="004C266E">
        <w:rPr>
          <w:b/>
          <w:bCs/>
          <w:sz w:val="17"/>
          <w:szCs w:val="17"/>
        </w:rPr>
        <w:softHyphen/>
        <w:t>ğü kaç farklı anlamda kullanılmıştır?</w:t>
      </w: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  <w:r>
        <w:rPr>
          <w:sz w:val="17"/>
          <w:szCs w:val="17"/>
        </w:rPr>
        <w:t xml:space="preserve">     A) 4               B) 3               C) 2               D) 1</w:t>
      </w: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FA2A09" w:rsidRDefault="00F47A1B" w:rsidP="00FA2A09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bCs/>
          <w:sz w:val="17"/>
          <w:szCs w:val="17"/>
        </w:rPr>
      </w:pPr>
      <w:r w:rsidRPr="00AA4A67">
        <w:rPr>
          <w:rFonts w:eastAsia="Arial Unicode MS"/>
          <w:sz w:val="17"/>
          <w:szCs w:val="17"/>
          <w:shd w:val="clear" w:color="auto" w:fill="000000"/>
        </w:rPr>
        <w:t>2.</w:t>
      </w:r>
      <w:r>
        <w:rPr>
          <w:rFonts w:eastAsia="Arial Unicode MS"/>
          <w:b/>
          <w:bCs/>
          <w:sz w:val="17"/>
          <w:szCs w:val="17"/>
        </w:rPr>
        <w:t xml:space="preserve"> </w:t>
      </w:r>
      <w:r w:rsidRPr="004C266E">
        <w:rPr>
          <w:rFonts w:eastAsia="Arial Unicode MS"/>
          <w:sz w:val="17"/>
          <w:szCs w:val="17"/>
        </w:rPr>
        <w:t xml:space="preserve">"Balık tutmak, bende bir </w:t>
      </w:r>
      <w:r w:rsidRPr="004C266E">
        <w:rPr>
          <w:rFonts w:eastAsia="Arial Unicode MS"/>
          <w:sz w:val="17"/>
          <w:szCs w:val="17"/>
          <w:u w:val="single"/>
        </w:rPr>
        <w:t>hastalık halini almıştı.</w:t>
      </w:r>
      <w:r w:rsidRPr="004C266E">
        <w:rPr>
          <w:rFonts w:eastAsia="Arial Unicode MS"/>
          <w:sz w:val="17"/>
          <w:szCs w:val="17"/>
        </w:rPr>
        <w:t xml:space="preserve">" </w:t>
      </w:r>
      <w:r w:rsidRPr="004C266E">
        <w:rPr>
          <w:rFonts w:eastAsia="Arial Unicode MS"/>
          <w:b/>
          <w:bCs/>
          <w:sz w:val="17"/>
          <w:szCs w:val="17"/>
        </w:rPr>
        <w:t>cümlesindeki al</w:t>
      </w:r>
      <w:r w:rsidRPr="004C266E">
        <w:rPr>
          <w:rFonts w:eastAsia="Arial Unicode MS"/>
          <w:b/>
          <w:bCs/>
          <w:sz w:val="17"/>
          <w:szCs w:val="17"/>
        </w:rPr>
        <w:softHyphen/>
        <w:t>tı çizili söz öbeğinin cümleye kattığı anlam, aşağıdakilerin hangisinde vardır?</w:t>
      </w: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>
        <w:rPr>
          <w:rFonts w:eastAsia="Arial Unicode MS"/>
          <w:sz w:val="17"/>
          <w:szCs w:val="17"/>
        </w:rPr>
        <w:t>A</w:t>
      </w:r>
      <w:r w:rsidRPr="004C266E">
        <w:rPr>
          <w:rFonts w:eastAsia="Arial Unicode MS"/>
          <w:sz w:val="17"/>
          <w:szCs w:val="17"/>
        </w:rPr>
        <w:t>) Onun bu başarısı hepimizi mutlu etti.</w:t>
      </w: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>
        <w:rPr>
          <w:rFonts w:eastAsia="Arial Unicode MS"/>
          <w:sz w:val="17"/>
          <w:szCs w:val="17"/>
        </w:rPr>
        <w:t>B</w:t>
      </w:r>
      <w:r w:rsidRPr="004C266E">
        <w:rPr>
          <w:rFonts w:eastAsia="Arial Unicode MS"/>
          <w:sz w:val="17"/>
          <w:szCs w:val="17"/>
        </w:rPr>
        <w:t>) Ona olan sevgisi, sürekli artmıştı.</w:t>
      </w:r>
    </w:p>
    <w:p w:rsidR="00F47A1B" w:rsidRPr="004C266E" w:rsidRDefault="00F47A1B" w:rsidP="00FA2A09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>
        <w:rPr>
          <w:rFonts w:eastAsia="Arial Unicode MS"/>
          <w:sz w:val="17"/>
          <w:szCs w:val="17"/>
        </w:rPr>
        <w:t>C</w:t>
      </w:r>
      <w:r w:rsidRPr="004C266E">
        <w:rPr>
          <w:rFonts w:eastAsia="Arial Unicode MS"/>
          <w:sz w:val="17"/>
          <w:szCs w:val="17"/>
        </w:rPr>
        <w:t>) Sinema, onun vazgeçemediği bir tutkuydu.</w:t>
      </w:r>
    </w:p>
    <w:p w:rsidR="00F47A1B" w:rsidRPr="004C266E" w:rsidRDefault="00F47A1B" w:rsidP="00FA2A0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  <w:r>
        <w:rPr>
          <w:rFonts w:eastAsia="Arial Unicode MS"/>
          <w:sz w:val="17"/>
          <w:szCs w:val="17"/>
        </w:rPr>
        <w:t xml:space="preserve">    D</w:t>
      </w:r>
      <w:r w:rsidRPr="004C266E">
        <w:rPr>
          <w:rFonts w:eastAsia="Arial Unicode MS"/>
          <w:sz w:val="17"/>
          <w:szCs w:val="17"/>
        </w:rPr>
        <w:t>) Eşini ve çocuğunu özlemle bekliyordu.</w:t>
      </w:r>
    </w:p>
    <w:p w:rsidR="00F47A1B" w:rsidRDefault="00F47A1B" w:rsidP="0071565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5711A2">
      <w:pPr>
        <w:autoSpaceDE w:val="0"/>
        <w:autoSpaceDN w:val="0"/>
        <w:adjustRightInd w:val="0"/>
        <w:spacing w:after="0" w:line="36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271944">
      <w:pPr>
        <w:autoSpaceDE w:val="0"/>
        <w:autoSpaceDN w:val="0"/>
        <w:adjustRightInd w:val="0"/>
        <w:spacing w:after="0" w:line="240" w:lineRule="auto"/>
        <w:jc w:val="both"/>
        <w:rPr>
          <w:sz w:val="17"/>
          <w:szCs w:val="17"/>
        </w:rPr>
      </w:pPr>
      <w:r w:rsidRPr="004C266E">
        <w:rPr>
          <w:b/>
          <w:bCs/>
          <w:sz w:val="17"/>
          <w:szCs w:val="17"/>
        </w:rPr>
        <w:t>(I)</w:t>
      </w:r>
      <w:r w:rsidRPr="004C266E">
        <w:rPr>
          <w:sz w:val="17"/>
          <w:szCs w:val="17"/>
        </w:rPr>
        <w:t xml:space="preserve"> Nisan güneşi, ılık ılık dökülüyor kentin üstüne. </w:t>
      </w:r>
      <w:r w:rsidRPr="004C266E">
        <w:rPr>
          <w:b/>
          <w:bCs/>
          <w:sz w:val="17"/>
          <w:szCs w:val="17"/>
        </w:rPr>
        <w:t xml:space="preserve">(II) </w:t>
      </w:r>
      <w:r w:rsidRPr="004C266E">
        <w:rPr>
          <w:sz w:val="17"/>
          <w:szCs w:val="17"/>
        </w:rPr>
        <w:t xml:space="preserve">İnsanların yüzleri ışıl ışıl. </w:t>
      </w:r>
      <w:r w:rsidRPr="004C266E">
        <w:rPr>
          <w:b/>
          <w:bCs/>
          <w:sz w:val="17"/>
          <w:szCs w:val="17"/>
        </w:rPr>
        <w:t>(III)</w:t>
      </w:r>
      <w:r w:rsidRPr="004C266E">
        <w:rPr>
          <w:sz w:val="17"/>
          <w:szCs w:val="17"/>
        </w:rPr>
        <w:t xml:space="preserve"> Kalabalık, yumuşak hareketlerle sokaklarda kımıldıyor. </w:t>
      </w:r>
      <w:r w:rsidRPr="004C266E">
        <w:rPr>
          <w:b/>
          <w:bCs/>
          <w:sz w:val="17"/>
          <w:szCs w:val="17"/>
        </w:rPr>
        <w:t>(IV)</w:t>
      </w:r>
      <w:r w:rsidRPr="004C266E">
        <w:rPr>
          <w:sz w:val="17"/>
          <w:szCs w:val="17"/>
        </w:rPr>
        <w:t xml:space="preserve"> Kent, bu güzel bahar gününde mutlulukla geriniy</w:t>
      </w:r>
      <w:r w:rsidRPr="004C266E">
        <w:rPr>
          <w:sz w:val="17"/>
          <w:szCs w:val="17"/>
        </w:rPr>
        <w:softHyphen/>
        <w:t>or, gevşiyor sanki.</w:t>
      </w: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3.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Parçada numaralanmış cümlelerin hangisinde "</w:t>
      </w:r>
      <w:r w:rsidRPr="004C266E">
        <w:rPr>
          <w:sz w:val="17"/>
          <w:szCs w:val="17"/>
        </w:rPr>
        <w:t>kişileştirme</w:t>
      </w:r>
      <w:r w:rsidRPr="004C266E">
        <w:rPr>
          <w:b/>
          <w:bCs/>
          <w:sz w:val="17"/>
          <w:szCs w:val="17"/>
        </w:rPr>
        <w:t>" yapılmıştır?</w:t>
      </w: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A) IV. d</w:t>
      </w:r>
      <w:r w:rsidRPr="004C266E">
        <w:rPr>
          <w:sz w:val="17"/>
          <w:szCs w:val="17"/>
        </w:rPr>
        <w:t xml:space="preserve">e          </w:t>
      </w:r>
      <w:r>
        <w:rPr>
          <w:sz w:val="17"/>
          <w:szCs w:val="17"/>
        </w:rPr>
        <w:t xml:space="preserve"> </w:t>
      </w:r>
      <w:r w:rsidRPr="004C266E">
        <w:rPr>
          <w:sz w:val="17"/>
          <w:szCs w:val="17"/>
        </w:rPr>
        <w:t>B) II</w:t>
      </w:r>
      <w:r>
        <w:rPr>
          <w:sz w:val="17"/>
          <w:szCs w:val="17"/>
        </w:rPr>
        <w:t>I. de           C) II. de           D) I</w:t>
      </w:r>
      <w:r w:rsidRPr="004C266E">
        <w:rPr>
          <w:sz w:val="17"/>
          <w:szCs w:val="17"/>
        </w:rPr>
        <w:t>. de</w:t>
      </w: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5711A2">
      <w:pPr>
        <w:autoSpaceDE w:val="0"/>
        <w:autoSpaceDN w:val="0"/>
        <w:adjustRightInd w:val="0"/>
        <w:spacing w:after="0" w:line="36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4.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Aşağıdakilerin hangisinde deyim, kullanıldığı cümleye uy</w:t>
      </w:r>
      <w:r w:rsidRPr="004C266E">
        <w:rPr>
          <w:b/>
          <w:bCs/>
          <w:sz w:val="17"/>
          <w:szCs w:val="17"/>
        </w:rPr>
        <w:softHyphen/>
        <w:t xml:space="preserve">gun </w:t>
      </w:r>
      <w:r w:rsidRPr="004C266E">
        <w:rPr>
          <w:b/>
          <w:bCs/>
          <w:sz w:val="17"/>
          <w:szCs w:val="17"/>
          <w:u w:val="single"/>
        </w:rPr>
        <w:t>düşmemiştir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6373D5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>
        <w:rPr>
          <w:sz w:val="17"/>
          <w:szCs w:val="17"/>
        </w:rPr>
        <w:t>A</w:t>
      </w:r>
      <w:r w:rsidRPr="004C266E">
        <w:rPr>
          <w:sz w:val="17"/>
          <w:szCs w:val="17"/>
        </w:rPr>
        <w:t xml:space="preserve">) Bu projeyi bitirmeyi kafasına kesinlikle koymuştu. </w:t>
      </w:r>
    </w:p>
    <w:p w:rsidR="00F47A1B" w:rsidRDefault="00F47A1B" w:rsidP="006373D5">
      <w:pPr>
        <w:autoSpaceDE w:val="0"/>
        <w:autoSpaceDN w:val="0"/>
        <w:adjustRightInd w:val="0"/>
        <w:spacing w:after="0" w:line="240" w:lineRule="auto"/>
        <w:ind w:left="142"/>
        <w:rPr>
          <w:rFonts w:cs="Arial"/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Kalın kafalı olduğu için söylenenleri bir türlü anlayamıyordu.</w:t>
      </w: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Kimseyle asla sırrını paylaşmaz; çünkü içini dökmeyi sever.</w:t>
      </w: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>D) Komşumuzla aramız iyi, içtiğimiz su ayrı gitmez.</w:t>
      </w:r>
    </w:p>
    <w:p w:rsidR="00F47A1B" w:rsidRPr="004C266E" w:rsidRDefault="00F47A1B" w:rsidP="00715654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5711A2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1. Altın eşik gümüş eşiğe muhtaçtır.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2. Bir elin nesi var, iki elin sesi var.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3. Yalnız taş duvar olmaz</w:t>
      </w: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>4. Kelin ilâcı olsa başına sürer.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5.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Numaralanmış atasözlerinden hangisi, ko</w:t>
      </w:r>
      <w:r w:rsidRPr="004C266E">
        <w:rPr>
          <w:b/>
          <w:bCs/>
          <w:sz w:val="17"/>
          <w:szCs w:val="17"/>
        </w:rPr>
        <w:softHyphen/>
        <w:t xml:space="preserve">nusu bakımından diğerlerinden </w:t>
      </w:r>
      <w:r w:rsidRPr="004C266E">
        <w:rPr>
          <w:b/>
          <w:bCs/>
          <w:sz w:val="17"/>
          <w:szCs w:val="17"/>
          <w:u w:val="single"/>
        </w:rPr>
        <w:t>farklıdır</w:t>
      </w:r>
      <w:r w:rsidRPr="004C266E">
        <w:rPr>
          <w:b/>
          <w:bCs/>
          <w:sz w:val="17"/>
          <w:szCs w:val="17"/>
        </w:rPr>
        <w:t>?</w:t>
      </w:r>
    </w:p>
    <w:p w:rsidR="00F47A1B" w:rsidRDefault="00F47A1B" w:rsidP="004C266E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 xml:space="preserve">     A) 4               B) 3               C) 2               D) 1</w:t>
      </w:r>
    </w:p>
    <w:p w:rsidR="00F47A1B" w:rsidRDefault="00F47A1B" w:rsidP="005711A2">
      <w:pPr>
        <w:autoSpaceDE w:val="0"/>
        <w:autoSpaceDN w:val="0"/>
        <w:adjustRightInd w:val="0"/>
        <w:spacing w:after="0" w:line="120" w:lineRule="auto"/>
        <w:rPr>
          <w:rFonts w:cs="Arial"/>
          <w:sz w:val="17"/>
          <w:szCs w:val="17"/>
        </w:rPr>
      </w:pPr>
    </w:p>
    <w:p w:rsidR="00F47A1B" w:rsidRDefault="00F47A1B" w:rsidP="005711A2">
      <w:pPr>
        <w:autoSpaceDE w:val="0"/>
        <w:autoSpaceDN w:val="0"/>
        <w:adjustRightInd w:val="0"/>
        <w:spacing w:after="0" w:line="120" w:lineRule="auto"/>
        <w:rPr>
          <w:rFonts w:cs="Arial"/>
          <w:sz w:val="17"/>
          <w:szCs w:val="17"/>
        </w:rPr>
      </w:pPr>
    </w:p>
    <w:p w:rsidR="00F47A1B" w:rsidRPr="005711A2" w:rsidRDefault="00F47A1B" w:rsidP="004C266E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  <w:r w:rsidRPr="004C266E">
        <w:rPr>
          <w:sz w:val="17"/>
          <w:szCs w:val="17"/>
        </w:rPr>
        <w:t>Zor olan kahramanca ölmek değil; onurlu yaşamaktır.</w:t>
      </w:r>
    </w:p>
    <w:p w:rsidR="00F47A1B" w:rsidRPr="004C266E" w:rsidRDefault="00F47A1B" w:rsidP="004C266E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6.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Bu cümleye anlamca </w:t>
      </w:r>
      <w:r w:rsidRPr="005234A5">
        <w:rPr>
          <w:b/>
          <w:bCs/>
          <w:sz w:val="17"/>
          <w:szCs w:val="17"/>
          <w:u w:val="single"/>
        </w:rPr>
        <w:t>en yakın</w:t>
      </w:r>
      <w:r w:rsidRPr="004C266E">
        <w:rPr>
          <w:b/>
          <w:bCs/>
          <w:sz w:val="17"/>
          <w:szCs w:val="17"/>
        </w:rPr>
        <w:t xml:space="preserve"> cümle, aşağıdakilerden hangisidir?</w:t>
      </w:r>
    </w:p>
    <w:p w:rsidR="00F47A1B" w:rsidRPr="004C266E" w:rsidRDefault="00F47A1B" w:rsidP="006373D5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>
        <w:rPr>
          <w:sz w:val="17"/>
          <w:szCs w:val="17"/>
        </w:rPr>
        <w:t>A</w:t>
      </w:r>
      <w:r w:rsidRPr="004C266E">
        <w:rPr>
          <w:sz w:val="17"/>
          <w:szCs w:val="17"/>
        </w:rPr>
        <w:t>) Önemli olan nasıl değil; ne uğruna öldüğümüzdür.</w:t>
      </w:r>
    </w:p>
    <w:p w:rsidR="00F47A1B" w:rsidRDefault="00F47A1B" w:rsidP="006373D5">
      <w:pPr>
        <w:autoSpaceDE w:val="0"/>
        <w:autoSpaceDN w:val="0"/>
        <w:adjustRightInd w:val="0"/>
        <w:spacing w:after="0" w:line="240" w:lineRule="auto"/>
        <w:ind w:left="142"/>
        <w:rPr>
          <w:rFonts w:cs="Arial"/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İnsanlar için ölüm, kahramanca olmalıdır.</w:t>
      </w:r>
    </w:p>
    <w:p w:rsidR="00F47A1B" w:rsidRPr="004C266E" w:rsidRDefault="00F47A1B" w:rsidP="006373D5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Onurlu bir yaşam, kahramanca ölmekten daha zordur.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>) Onurlu bir yaşam, zor elde edilir.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>
        <w:rPr>
          <w:sz w:val="17"/>
          <w:szCs w:val="17"/>
        </w:rPr>
        <w:t xml:space="preserve">  </w:t>
      </w:r>
      <w:r w:rsidRPr="004C266E">
        <w:rPr>
          <w:sz w:val="17"/>
          <w:szCs w:val="17"/>
        </w:rPr>
        <w:t>I. Zor soru sorarsan başarılı olamam.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>
        <w:rPr>
          <w:sz w:val="17"/>
          <w:szCs w:val="17"/>
        </w:rPr>
        <w:t xml:space="preserve"> </w:t>
      </w:r>
      <w:r w:rsidRPr="004C266E">
        <w:rPr>
          <w:sz w:val="17"/>
          <w:szCs w:val="17"/>
        </w:rPr>
        <w:t>II. Kuş yavruları soğuktan donmuştu.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ind w:firstLine="284"/>
        <w:rPr>
          <w:sz w:val="17"/>
          <w:szCs w:val="17"/>
        </w:rPr>
      </w:pPr>
      <w:r w:rsidRPr="004C266E">
        <w:rPr>
          <w:sz w:val="17"/>
          <w:szCs w:val="17"/>
        </w:rPr>
        <w:t xml:space="preserve">III. O şimdi buraya dönüş hazırlıklarına başlamıştır. 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7.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Numaralı cümlelerde aşağıdaki anlam ilgilerinden hangisi </w:t>
      </w:r>
      <w:r w:rsidRPr="004C266E">
        <w:rPr>
          <w:b/>
          <w:bCs/>
          <w:sz w:val="17"/>
          <w:szCs w:val="17"/>
          <w:u w:val="single"/>
        </w:rPr>
        <w:t>görülmez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 xml:space="preserve">       A) Varsayım                  </w:t>
      </w:r>
      <w:r>
        <w:rPr>
          <w:sz w:val="17"/>
          <w:szCs w:val="17"/>
        </w:rPr>
        <w:t xml:space="preserve">          </w:t>
      </w:r>
      <w:r w:rsidRPr="004C266E">
        <w:rPr>
          <w:sz w:val="17"/>
          <w:szCs w:val="17"/>
        </w:rPr>
        <w:t>B) Olasılık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 xml:space="preserve">       C) Koşul - sonuç     </w:t>
      </w:r>
      <w:r>
        <w:rPr>
          <w:sz w:val="17"/>
          <w:szCs w:val="17"/>
        </w:rPr>
        <w:t xml:space="preserve">                </w:t>
      </w:r>
      <w:r w:rsidRPr="004C266E">
        <w:rPr>
          <w:sz w:val="17"/>
          <w:szCs w:val="17"/>
        </w:rPr>
        <w:t>D) Neden - sonuç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>Yalnız kendisini düşünen insan, yumurtasını pişirmek için komşu</w:t>
      </w:r>
      <w:r w:rsidRPr="004C266E">
        <w:rPr>
          <w:sz w:val="17"/>
          <w:szCs w:val="17"/>
        </w:rPr>
        <w:softHyphen/>
        <w:t>sunun evini yakar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8.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Bu cümlede anlatılmak istenen, </w:t>
      </w:r>
      <w:r>
        <w:rPr>
          <w:b/>
          <w:bCs/>
          <w:sz w:val="17"/>
          <w:szCs w:val="17"/>
        </w:rPr>
        <w:t>ne</w:t>
      </w:r>
      <w:r w:rsidRPr="004C266E">
        <w:rPr>
          <w:b/>
          <w:bCs/>
          <w:sz w:val="17"/>
          <w:szCs w:val="17"/>
        </w:rPr>
        <w:t>dir?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>A) Başkalarına kötülük edenler, bencil insanlardır.</w:t>
      </w:r>
    </w:p>
    <w:p w:rsidR="00F47A1B" w:rsidRDefault="00F47A1B" w:rsidP="00265CD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  <w:r w:rsidRPr="004C266E">
        <w:rPr>
          <w:sz w:val="17"/>
          <w:szCs w:val="17"/>
        </w:rPr>
        <w:t>B) Komşusuna zarar verenler, kendini düşünenlerdir.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>C) Kimi insanlar, her zaman kendilerini düşünür.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>D) Bencil insan, kendi iyiliği için başkalarına zarar verir.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jc w:val="both"/>
        <w:rPr>
          <w:sz w:val="17"/>
          <w:szCs w:val="17"/>
        </w:rPr>
      </w:pPr>
      <w:r w:rsidRPr="004C266E">
        <w:rPr>
          <w:sz w:val="17"/>
          <w:szCs w:val="17"/>
        </w:rPr>
        <w:t>İnsan beyninin düşünmek, okumak, konuş</w:t>
      </w:r>
      <w:r w:rsidRPr="004C266E">
        <w:rPr>
          <w:sz w:val="17"/>
          <w:szCs w:val="17"/>
        </w:rPr>
        <w:softHyphen/>
        <w:t>mak ve yazmak gibi dört değişik fonksiyonu vardır. Okumak, diğer işlevleri etkiler. Oku</w:t>
      </w:r>
      <w:r w:rsidRPr="004C266E">
        <w:rPr>
          <w:sz w:val="17"/>
          <w:szCs w:val="17"/>
        </w:rPr>
        <w:softHyphen/>
        <w:t>mak; konuşmak ve yazmak eyleminden dai</w:t>
      </w:r>
      <w:r w:rsidRPr="004C266E">
        <w:rPr>
          <w:sz w:val="17"/>
          <w:szCs w:val="17"/>
        </w:rPr>
        <w:softHyphen/>
        <w:t>ma önde gider ve diğerleri ona bağlıdır. İnsan, önce okur. Okudukça sever ve düşünür. Sevip düşündükçe yine okur. Okuma olmadan hiç</w:t>
      </w:r>
      <w:r w:rsidRPr="004C266E">
        <w:rPr>
          <w:sz w:val="17"/>
          <w:szCs w:val="17"/>
        </w:rPr>
        <w:softHyphen/>
        <w:t>biri olmaz.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9.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Bu paragrafın bütününde aşağıdakilerin hangisinden söz edilmektedir?</w:t>
      </w:r>
    </w:p>
    <w:p w:rsidR="00F47A1B" w:rsidRDefault="00F47A1B" w:rsidP="00265CD3">
      <w:pPr>
        <w:autoSpaceDE w:val="0"/>
        <w:autoSpaceDN w:val="0"/>
        <w:adjustRightInd w:val="0"/>
        <w:spacing w:after="0" w:line="240" w:lineRule="auto"/>
        <w:ind w:firstLine="142"/>
        <w:rPr>
          <w:rFonts w:cs="Arial"/>
          <w:sz w:val="17"/>
          <w:szCs w:val="17"/>
        </w:rPr>
      </w:pPr>
      <w:r w:rsidRPr="004C266E">
        <w:rPr>
          <w:sz w:val="17"/>
          <w:szCs w:val="17"/>
        </w:rPr>
        <w:t>A) Okumanın beynin işlevlerine etkisinden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>B) Okumanın konuşmayla farkından</w:t>
      </w:r>
    </w:p>
    <w:p w:rsidR="00F47A1B" w:rsidRPr="004C266E" w:rsidRDefault="00F47A1B" w:rsidP="006373D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>C) Okumanın sevgiye zemin hazırlamasından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>D) Okumanın düşünceye katkısından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B22171">
      <w:pPr>
        <w:autoSpaceDE w:val="0"/>
        <w:autoSpaceDN w:val="0"/>
        <w:adjustRightInd w:val="0"/>
        <w:spacing w:after="0" w:line="216" w:lineRule="auto"/>
        <w:jc w:val="both"/>
        <w:rPr>
          <w:sz w:val="17"/>
          <w:szCs w:val="17"/>
        </w:rPr>
      </w:pPr>
      <w:r w:rsidRPr="004C266E">
        <w:rPr>
          <w:sz w:val="17"/>
          <w:szCs w:val="17"/>
        </w:rPr>
        <w:t>Evde hayvan beslenmesi konusunda birbirinden farklı düşünce</w:t>
      </w:r>
      <w:r w:rsidRPr="004C266E">
        <w:rPr>
          <w:sz w:val="17"/>
          <w:szCs w:val="17"/>
        </w:rPr>
        <w:softHyphen/>
        <w:t>ler ve uygulamalar var. Kimisi evinde pek çok kedi, köpek ya da kuş besler. Kimisi de evinde hayvan besleyenlere savaş açar. Aslında her ikisi de normal davranışlardan uzak. Çünkü hayvan</w:t>
      </w:r>
      <w:r w:rsidRPr="004C266E">
        <w:rPr>
          <w:sz w:val="17"/>
          <w:szCs w:val="17"/>
        </w:rPr>
        <w:softHyphen/>
        <w:t>lara yapılacak en büyük iyilik ve sevgi gösterisi, doğal yaşama alanları oluşturup oralarda ihtiyaçlarını karşılamaktır.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16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10.</w:t>
      </w:r>
      <w:r>
        <w:rPr>
          <w:b/>
          <w:bCs/>
          <w:sz w:val="17"/>
          <w:szCs w:val="17"/>
        </w:rPr>
        <w:t xml:space="preserve"> Yukarıdaki</w:t>
      </w:r>
      <w:r w:rsidRPr="004C266E">
        <w:rPr>
          <w:b/>
          <w:bCs/>
          <w:sz w:val="17"/>
          <w:szCs w:val="17"/>
        </w:rPr>
        <w:t xml:space="preserve"> parçanın ana düşüncesi</w:t>
      </w:r>
      <w:r>
        <w:rPr>
          <w:b/>
          <w:bCs/>
          <w:sz w:val="17"/>
          <w:szCs w:val="17"/>
        </w:rPr>
        <w:t xml:space="preserve"> ne</w:t>
      </w:r>
      <w:r w:rsidRPr="004C266E">
        <w:rPr>
          <w:b/>
          <w:bCs/>
          <w:sz w:val="17"/>
          <w:szCs w:val="17"/>
        </w:rPr>
        <w:t>dir?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16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>A) Evde hayvan beslemek örnek bir davranıştır.</w:t>
      </w:r>
    </w:p>
    <w:p w:rsidR="00F47A1B" w:rsidRPr="004C266E" w:rsidRDefault="00F47A1B" w:rsidP="00B22171">
      <w:pPr>
        <w:autoSpaceDE w:val="0"/>
        <w:autoSpaceDN w:val="0"/>
        <w:adjustRightInd w:val="0"/>
        <w:spacing w:after="0" w:line="216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>B) Hayvanseverlerle diğer insanlar arasında sürekli bir çatışma vardır.</w:t>
      </w:r>
    </w:p>
    <w:p w:rsidR="00F47A1B" w:rsidRDefault="00F47A1B" w:rsidP="00B22171">
      <w:pPr>
        <w:autoSpaceDE w:val="0"/>
        <w:autoSpaceDN w:val="0"/>
        <w:adjustRightInd w:val="0"/>
        <w:spacing w:after="0" w:line="216" w:lineRule="auto"/>
        <w:ind w:left="142"/>
        <w:rPr>
          <w:rFonts w:cs="Arial"/>
          <w:sz w:val="17"/>
          <w:szCs w:val="17"/>
        </w:rPr>
      </w:pPr>
      <w:r w:rsidRPr="004C266E">
        <w:rPr>
          <w:sz w:val="17"/>
          <w:szCs w:val="17"/>
        </w:rPr>
        <w:t>C) Hayvanlar, alıştıkları yaşama ortamlarında yaşatılmalıdır.</w:t>
      </w:r>
    </w:p>
    <w:p w:rsidR="00F47A1B" w:rsidRDefault="00F47A1B" w:rsidP="00B22171">
      <w:pPr>
        <w:autoSpaceDE w:val="0"/>
        <w:autoSpaceDN w:val="0"/>
        <w:adjustRightInd w:val="0"/>
        <w:spacing w:after="0" w:line="216" w:lineRule="auto"/>
        <w:ind w:left="142"/>
        <w:rPr>
          <w:rFonts w:cs="Arial"/>
          <w:sz w:val="17"/>
          <w:szCs w:val="17"/>
        </w:rPr>
      </w:pPr>
      <w:r w:rsidRPr="004C266E">
        <w:rPr>
          <w:sz w:val="17"/>
          <w:szCs w:val="17"/>
        </w:rPr>
        <w:t>D) Apartman gibi toplu yaşam birimlerinde hayvan beslenmemelidir.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ind w:left="142"/>
        <w:rPr>
          <w:rFonts w:cs="Arial"/>
          <w:sz w:val="17"/>
          <w:szCs w:val="17"/>
        </w:rPr>
      </w:pP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jc w:val="both"/>
        <w:rPr>
          <w:sz w:val="17"/>
          <w:szCs w:val="17"/>
        </w:rPr>
      </w:pPr>
      <w:r w:rsidRPr="004C266E">
        <w:rPr>
          <w:sz w:val="17"/>
          <w:szCs w:val="17"/>
        </w:rPr>
        <w:t>Demir eksikliği, çocukluklarda en sık görülen hastalıklardandır. Demir eksikliği olan çocuk</w:t>
      </w:r>
      <w:r w:rsidRPr="004C266E">
        <w:rPr>
          <w:sz w:val="17"/>
          <w:szCs w:val="17"/>
        </w:rPr>
        <w:softHyphen/>
        <w:t>lar, toprak ve odun kömürü gibi maddeler yi</w:t>
      </w:r>
      <w:r w:rsidRPr="004C266E">
        <w:rPr>
          <w:sz w:val="17"/>
          <w:szCs w:val="17"/>
        </w:rPr>
        <w:softHyphen/>
        <w:t>yebilir. Çocuğun büyümesi geri kalabilir. Ço</w:t>
      </w:r>
      <w:r w:rsidRPr="004C266E">
        <w:rPr>
          <w:sz w:val="17"/>
          <w:szCs w:val="17"/>
        </w:rPr>
        <w:softHyphen/>
        <w:t>cuklar, konsantrasyon güçlüğü çeker, bu da okulda başarısızlığa neden olur.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11.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Parçaya göre aşağıdakilerden hangisi, ço</w:t>
      </w:r>
      <w:r w:rsidRPr="004C266E">
        <w:rPr>
          <w:b/>
          <w:bCs/>
          <w:sz w:val="17"/>
          <w:szCs w:val="17"/>
        </w:rPr>
        <w:softHyphen/>
        <w:t xml:space="preserve">cuklarda demir eksikliğinin sonuçlarından biri </w:t>
      </w:r>
      <w:r w:rsidRPr="004C266E">
        <w:rPr>
          <w:b/>
          <w:bCs/>
          <w:sz w:val="17"/>
          <w:szCs w:val="17"/>
          <w:u w:val="single"/>
        </w:rPr>
        <w:t>değildir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A</w:t>
      </w:r>
      <w:r w:rsidRPr="004C266E">
        <w:rPr>
          <w:sz w:val="17"/>
          <w:szCs w:val="17"/>
        </w:rPr>
        <w:t>) Yoğunlaşma zorluğu çekmek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Derslerde başarısız olmak</w:t>
      </w:r>
    </w:p>
    <w:p w:rsidR="00F47A1B" w:rsidRPr="004C266E" w:rsidRDefault="00F47A1B" w:rsidP="006373D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Şiddetli açlık hissetmek</w:t>
      </w:r>
    </w:p>
    <w:p w:rsidR="00F47A1B" w:rsidRPr="004C266E" w:rsidRDefault="00F47A1B" w:rsidP="006373D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>) Gelişim sorunları yaşamak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265CD3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7"/>
          <w:szCs w:val="17"/>
        </w:rPr>
      </w:pPr>
      <w:r w:rsidRPr="004C266E">
        <w:rPr>
          <w:sz w:val="17"/>
          <w:szCs w:val="17"/>
        </w:rPr>
        <w:t>Sohbeti çok tatlı bir insandı. Onun konuşmasını saatlerce dinleyebilirdiniz. Bir konuda yorum ya</w:t>
      </w:r>
      <w:r w:rsidRPr="004C266E">
        <w:rPr>
          <w:sz w:val="17"/>
          <w:szCs w:val="17"/>
        </w:rPr>
        <w:softHyphen/>
        <w:t>parken, doğruların yanında yanlışları da söyler</w:t>
      </w:r>
      <w:r w:rsidRPr="004C266E">
        <w:rPr>
          <w:sz w:val="17"/>
          <w:szCs w:val="17"/>
        </w:rPr>
        <w:softHyphen/>
        <w:t>di. Aynı tavrı eserlerinde de sergilerdi. Düşün</w:t>
      </w:r>
      <w:r w:rsidRPr="004C266E">
        <w:rPr>
          <w:sz w:val="17"/>
          <w:szCs w:val="17"/>
        </w:rPr>
        <w:softHyphen/>
        <w:t>dükleri ve anlattıkları ile yapıtlarında dile ge</w:t>
      </w:r>
      <w:r w:rsidRPr="004C266E">
        <w:rPr>
          <w:sz w:val="17"/>
          <w:szCs w:val="17"/>
        </w:rPr>
        <w:softHyphen/>
        <w:t>tirdiği fikirler bi</w:t>
      </w:r>
      <w:r>
        <w:rPr>
          <w:sz w:val="17"/>
          <w:szCs w:val="17"/>
        </w:rPr>
        <w:t>rbirinin aynasıydı. Kısacası o -----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12.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Bu parça düşüncenin akışına göre aşağı</w:t>
      </w:r>
      <w:r w:rsidRPr="004C266E">
        <w:rPr>
          <w:b/>
          <w:bCs/>
          <w:sz w:val="17"/>
          <w:szCs w:val="17"/>
        </w:rPr>
        <w:softHyphen/>
        <w:t>dakilerden hangisi ile tamamlanabilir?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>A) herkese yardım eden biriydi.</w:t>
      </w:r>
    </w:p>
    <w:p w:rsidR="00F47A1B" w:rsidRPr="004C266E" w:rsidRDefault="00F47A1B" w:rsidP="006373D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güzel eserler veren bir yazardı.</w:t>
      </w:r>
    </w:p>
    <w:p w:rsidR="00F47A1B" w:rsidRPr="004C266E" w:rsidRDefault="00F47A1B" w:rsidP="006373D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tutarsız davranışlar sergiliyordu.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>) sözü ve özü bir insanlardandı.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265CD3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  <w:r>
        <w:rPr>
          <w:sz w:val="17"/>
          <w:szCs w:val="17"/>
        </w:rPr>
        <w:t xml:space="preserve"> 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  <w:sz w:val="17"/>
          <w:szCs w:val="17"/>
        </w:rPr>
      </w:pPr>
      <w:r w:rsidRPr="004C266E">
        <w:rPr>
          <w:rFonts w:eastAsia="Arial Unicode MS"/>
          <w:sz w:val="17"/>
          <w:szCs w:val="17"/>
        </w:rPr>
        <w:t>Telefon uzun uzun çaldı. Uyandım. Ter içindeydim. Kötü bir düş</w:t>
      </w:r>
      <w:r w:rsidRPr="004C266E">
        <w:rPr>
          <w:rFonts w:eastAsia="Arial Unicode MS"/>
          <w:sz w:val="17"/>
          <w:szCs w:val="17"/>
        </w:rPr>
        <w:softHyphen/>
        <w:t>ten uyanmıştım, kâbuslarımdan kurtulmuştum. Sabah olmuştu. Balkona çıktım. Uzaktan martı çığlıkları geliyordu. Çiçekçi kadın tezgahını açmıştı. Derin bir nefes alıp içeri girdim.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  <w:sz w:val="17"/>
          <w:szCs w:val="17"/>
        </w:rPr>
      </w:pPr>
      <w:r w:rsidRPr="00AA4A67">
        <w:rPr>
          <w:rFonts w:eastAsia="Arial Unicode MS"/>
          <w:sz w:val="17"/>
          <w:szCs w:val="17"/>
          <w:shd w:val="clear" w:color="auto" w:fill="000000"/>
        </w:rPr>
        <w:t>13.</w:t>
      </w:r>
      <w:r>
        <w:rPr>
          <w:rFonts w:eastAsia="Arial Unicode MS"/>
          <w:b/>
          <w:bCs/>
          <w:sz w:val="17"/>
          <w:szCs w:val="17"/>
        </w:rPr>
        <w:t xml:space="preserve"> </w:t>
      </w:r>
      <w:r w:rsidRPr="004C266E">
        <w:rPr>
          <w:rFonts w:eastAsia="Arial Unicode MS"/>
          <w:b/>
          <w:bCs/>
          <w:sz w:val="17"/>
          <w:szCs w:val="17"/>
        </w:rPr>
        <w:t xml:space="preserve">Bu parçada, aşağıdaki anlatım biçimlerinden hangisi ağır basmaktadır? 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eastAsia="Arial Unicode MS"/>
          <w:sz w:val="17"/>
          <w:szCs w:val="17"/>
        </w:rPr>
      </w:pPr>
      <w:r w:rsidRPr="004C266E">
        <w:rPr>
          <w:rFonts w:eastAsia="Arial Unicode MS"/>
          <w:sz w:val="17"/>
          <w:szCs w:val="17"/>
        </w:rPr>
        <w:t xml:space="preserve">     A) Betimleme                             B) Öyküleme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eastAsia="Arial Unicode MS"/>
          <w:sz w:val="17"/>
          <w:szCs w:val="17"/>
        </w:rPr>
      </w:pPr>
      <w:r w:rsidRPr="004C266E">
        <w:rPr>
          <w:rFonts w:eastAsia="Arial Unicode MS"/>
          <w:sz w:val="17"/>
          <w:szCs w:val="17"/>
        </w:rPr>
        <w:t xml:space="preserve">     C) </w:t>
      </w:r>
      <w:r>
        <w:rPr>
          <w:rFonts w:eastAsia="Arial Unicode MS"/>
          <w:sz w:val="17"/>
          <w:szCs w:val="17"/>
        </w:rPr>
        <w:t>Tartış</w:t>
      </w:r>
      <w:r w:rsidRPr="004C266E">
        <w:rPr>
          <w:rFonts w:eastAsia="Arial Unicode MS"/>
          <w:sz w:val="17"/>
          <w:szCs w:val="17"/>
        </w:rPr>
        <w:t xml:space="preserve">ma </w:t>
      </w:r>
      <w:r>
        <w:rPr>
          <w:rFonts w:eastAsia="Arial Unicode MS"/>
          <w:sz w:val="17"/>
          <w:szCs w:val="17"/>
        </w:rPr>
        <w:t xml:space="preserve">                           </w:t>
      </w:r>
      <w:r w:rsidRPr="004C266E">
        <w:rPr>
          <w:rFonts w:eastAsia="Arial Unicode MS"/>
          <w:sz w:val="17"/>
          <w:szCs w:val="17"/>
        </w:rPr>
        <w:t xml:space="preserve">     D) Açıklama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jc w:val="both"/>
        <w:rPr>
          <w:sz w:val="17"/>
          <w:szCs w:val="17"/>
        </w:rPr>
      </w:pPr>
      <w:r w:rsidRPr="004C266E">
        <w:rPr>
          <w:sz w:val="17"/>
          <w:szCs w:val="17"/>
        </w:rPr>
        <w:t>Kedi, edebiyatımızda üzerinde belki gül ve bülbülden sonra en çok yer edinmiş varlık. Bizde kedilerle ilgili birçok yazarımızın eseri vardır. Enis Batur'un "Kediler Krallara Baka</w:t>
      </w:r>
      <w:r w:rsidRPr="004C266E">
        <w:rPr>
          <w:sz w:val="17"/>
          <w:szCs w:val="17"/>
        </w:rPr>
        <w:softHyphen/>
        <w:t>bilir" kitabı, Salah Birsel'in "Kediler" kitabı, Alper Çeker'in derlediği "Çağdaş Türk Edebiyatında Kedi Hikayeleri" kitabı gibi.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14.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Bu parçanın anlatımı için aşağıdakilerden hangisi söylenebilir?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 xml:space="preserve">     A) Örneklendirme             </w:t>
      </w:r>
      <w:r>
        <w:rPr>
          <w:sz w:val="17"/>
          <w:szCs w:val="17"/>
        </w:rPr>
        <w:t xml:space="preserve"> </w:t>
      </w:r>
      <w:r w:rsidRPr="004C266E">
        <w:rPr>
          <w:sz w:val="17"/>
          <w:szCs w:val="17"/>
        </w:rPr>
        <w:t xml:space="preserve">      </w:t>
      </w: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 xml:space="preserve">) </w:t>
      </w:r>
      <w:r>
        <w:rPr>
          <w:sz w:val="17"/>
          <w:szCs w:val="17"/>
        </w:rPr>
        <w:t>Benzet</w:t>
      </w:r>
      <w:r w:rsidRPr="004C266E">
        <w:rPr>
          <w:sz w:val="17"/>
          <w:szCs w:val="17"/>
        </w:rPr>
        <w:t>me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 xml:space="preserve">     </w:t>
      </w: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Tanımlama                           D) Tanık gösterme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Default="00F47A1B" w:rsidP="00265CD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15.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Aşağıdaki bilgilerden hangisi, </w:t>
      </w:r>
      <w:r w:rsidRPr="004C266E">
        <w:rPr>
          <w:b/>
          <w:bCs/>
          <w:sz w:val="17"/>
          <w:szCs w:val="17"/>
          <w:u w:val="single"/>
        </w:rPr>
        <w:t>yanlıştır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A</w:t>
      </w:r>
      <w:r w:rsidRPr="004C266E">
        <w:rPr>
          <w:sz w:val="17"/>
          <w:szCs w:val="17"/>
        </w:rPr>
        <w:t>) Öykülerde dört öğe vardır: Olay, kişi, yer ve zaman.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Bir sanat eserini yorumlayan yazıya "eleştiri" denir.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 xml:space="preserve">) Bir konuyu konuşma havası içinde dile getiren 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 xml:space="preserve">  yazıya "söyle</w:t>
      </w:r>
      <w:r w:rsidRPr="004C266E">
        <w:rPr>
          <w:sz w:val="17"/>
          <w:szCs w:val="17"/>
        </w:rPr>
        <w:softHyphen/>
        <w:t>şi" adı verilir.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 xml:space="preserve">) Kişinin kendi hayatını doğrudan kendisinin anlattığı 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 xml:space="preserve">  yazıya "bi</w:t>
      </w:r>
      <w:r w:rsidRPr="004C266E">
        <w:rPr>
          <w:sz w:val="17"/>
          <w:szCs w:val="17"/>
        </w:rPr>
        <w:softHyphen/>
        <w:t xml:space="preserve">yografi" denir.   </w:t>
      </w:r>
    </w:p>
    <w:p w:rsidR="00F47A1B" w:rsidRPr="004C266E" w:rsidRDefault="00F47A1B" w:rsidP="00265CD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5711A2">
      <w:pPr>
        <w:autoSpaceDE w:val="0"/>
        <w:autoSpaceDN w:val="0"/>
        <w:adjustRightInd w:val="0"/>
        <w:spacing w:after="0" w:line="240" w:lineRule="auto"/>
        <w:ind w:right="-170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16.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Aşağıdaki</w:t>
      </w:r>
      <w:r>
        <w:rPr>
          <w:b/>
          <w:bCs/>
          <w:sz w:val="17"/>
          <w:szCs w:val="17"/>
        </w:rPr>
        <w:t>lerin hangisinde yazım yanlışı vardır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A</w:t>
      </w:r>
      <w:r w:rsidRPr="004C266E">
        <w:rPr>
          <w:sz w:val="17"/>
          <w:szCs w:val="17"/>
        </w:rPr>
        <w:t>) Türkiye'nin batısı daha gelişmiştir.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Konya'nın kuzeyinde hangi şehrimiz vardır?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ind w:right="-170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Trabzon doğu Karadeniz'in gelişmiş şehirlerindendir.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>) Marmara'nın güneyinde nüfus yoğunluğu nasıldır?</w:t>
      </w:r>
    </w:p>
    <w:p w:rsidR="00F47A1B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17.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Aşağıdaki cümlelerden hangisinde, virgülün kullanım amacı </w:t>
      </w:r>
      <w:r w:rsidRPr="004C266E">
        <w:rPr>
          <w:b/>
          <w:bCs/>
          <w:sz w:val="17"/>
          <w:szCs w:val="17"/>
          <w:u w:val="single"/>
        </w:rPr>
        <w:t>farklıdır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>A) Dünya, yeni bir yüzyıla böyle hazırlanıyor.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O, senin en vefalı arkadaşın değil miydi?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Okulum, şu sokağın başında bulunuyordu.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>) Ormanlarımız, akciğerlerimiz, her yaz yanıyor.</w:t>
      </w:r>
    </w:p>
    <w:p w:rsidR="00F47A1B" w:rsidRDefault="00F47A1B" w:rsidP="00AB1BBB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AB1BBB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 xml:space="preserve">       Onları dün okulda görmüştüm.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  <w:sz w:val="17"/>
          <w:szCs w:val="17"/>
        </w:rPr>
      </w:pPr>
      <w:r w:rsidRPr="00AA4A67">
        <w:rPr>
          <w:rFonts w:eastAsia="Arial Unicode MS"/>
          <w:sz w:val="17"/>
          <w:szCs w:val="17"/>
          <w:shd w:val="clear" w:color="auto" w:fill="000000"/>
        </w:rPr>
        <w:t>18.</w:t>
      </w:r>
      <w:r w:rsidRPr="004C266E">
        <w:rPr>
          <w:rFonts w:eastAsia="Arial Unicode MS"/>
          <w:b/>
          <w:bCs/>
          <w:sz w:val="17"/>
          <w:szCs w:val="17"/>
        </w:rPr>
        <w:t xml:space="preserve">Bu cümle için aşağıdakilerden hangisi </w:t>
      </w:r>
      <w:r w:rsidRPr="004C266E">
        <w:rPr>
          <w:rFonts w:eastAsia="Arial Unicode MS"/>
          <w:b/>
          <w:bCs/>
          <w:sz w:val="17"/>
          <w:szCs w:val="17"/>
          <w:u w:val="single"/>
        </w:rPr>
        <w:t>söylenemez</w:t>
      </w:r>
      <w:r w:rsidRPr="004C266E">
        <w:rPr>
          <w:rFonts w:eastAsia="Arial Unicode MS"/>
          <w:b/>
          <w:bCs/>
          <w:sz w:val="17"/>
          <w:szCs w:val="17"/>
        </w:rPr>
        <w:t>?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 xml:space="preserve">   A</w:t>
      </w:r>
      <w:r w:rsidRPr="004C266E">
        <w:rPr>
          <w:sz w:val="17"/>
          <w:szCs w:val="17"/>
        </w:rPr>
        <w:t>) Yüklemi edilgen çatılı bir fiildir.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right="-170"/>
        <w:rPr>
          <w:sz w:val="17"/>
          <w:szCs w:val="17"/>
        </w:rPr>
      </w:pPr>
      <w:r>
        <w:rPr>
          <w:sz w:val="17"/>
          <w:szCs w:val="17"/>
        </w:rPr>
        <w:t xml:space="preserve">   B</w:t>
      </w:r>
      <w:r w:rsidRPr="004C266E">
        <w:rPr>
          <w:sz w:val="17"/>
          <w:szCs w:val="17"/>
        </w:rPr>
        <w:t xml:space="preserve">) Ögeleri </w:t>
      </w:r>
      <w:r>
        <w:rPr>
          <w:sz w:val="17"/>
          <w:szCs w:val="17"/>
        </w:rPr>
        <w:t xml:space="preserve"> </w:t>
      </w:r>
      <w:r w:rsidRPr="004C266E">
        <w:rPr>
          <w:sz w:val="17"/>
          <w:szCs w:val="17"/>
        </w:rPr>
        <w:t>“</w:t>
      </w:r>
      <w:r w:rsidRPr="003F3BC9">
        <w:rPr>
          <w:sz w:val="16"/>
          <w:szCs w:val="16"/>
        </w:rPr>
        <w:t>Nesne-Zarf tümleci-Dolaylı tümleç-Yüklem</w:t>
      </w:r>
      <w:r w:rsidRPr="004C266E">
        <w:rPr>
          <w:sz w:val="17"/>
          <w:szCs w:val="17"/>
        </w:rPr>
        <w:t xml:space="preserve">”  </w:t>
      </w:r>
    </w:p>
    <w:p w:rsidR="00F47A1B" w:rsidRPr="004C266E" w:rsidRDefault="00F47A1B" w:rsidP="003F3BC9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 xml:space="preserve"> </w:t>
      </w:r>
      <w:r>
        <w:rPr>
          <w:sz w:val="17"/>
          <w:szCs w:val="17"/>
        </w:rPr>
        <w:t xml:space="preserve">   </w:t>
      </w:r>
      <w:r w:rsidRPr="004C266E">
        <w:rPr>
          <w:sz w:val="17"/>
          <w:szCs w:val="17"/>
        </w:rPr>
        <w:t xml:space="preserve"> şeklinde sıralanmıştır.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 xml:space="preserve">   C</w:t>
      </w:r>
      <w:r w:rsidRPr="004C266E">
        <w:rPr>
          <w:sz w:val="17"/>
          <w:szCs w:val="17"/>
        </w:rPr>
        <w:t>) Yapısına göre basit bir cümledir.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 xml:space="preserve">   D</w:t>
      </w:r>
      <w:r w:rsidRPr="004C266E">
        <w:rPr>
          <w:sz w:val="17"/>
          <w:szCs w:val="17"/>
        </w:rPr>
        <w:t>) Yüklemi geçişli çatılı bir fiildir.</w:t>
      </w:r>
    </w:p>
    <w:p w:rsidR="00F47A1B" w:rsidRDefault="00F47A1B" w:rsidP="00AB1BBB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AB1BBB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left="142"/>
        <w:rPr>
          <w:rFonts w:eastAsia="Arial Unicode MS"/>
          <w:sz w:val="17"/>
          <w:szCs w:val="17"/>
        </w:rPr>
      </w:pPr>
      <w:r w:rsidRPr="004C266E">
        <w:rPr>
          <w:rFonts w:eastAsia="Arial Unicode MS"/>
          <w:sz w:val="17"/>
          <w:szCs w:val="17"/>
        </w:rPr>
        <w:t>Mutlu olmak güç bir şeydir; çünkü başkalarını mutlu etmekle sağ</w:t>
      </w:r>
      <w:r w:rsidRPr="004C266E">
        <w:rPr>
          <w:rFonts w:eastAsia="Arial Unicode MS"/>
          <w:sz w:val="17"/>
          <w:szCs w:val="17"/>
        </w:rPr>
        <w:softHyphen/>
        <w:t>lanır.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  <w:sz w:val="17"/>
          <w:szCs w:val="17"/>
        </w:rPr>
      </w:pPr>
      <w:r w:rsidRPr="00AA4A67">
        <w:rPr>
          <w:rFonts w:eastAsia="Arial Unicode MS"/>
          <w:sz w:val="17"/>
          <w:szCs w:val="17"/>
          <w:shd w:val="clear" w:color="auto" w:fill="000000"/>
        </w:rPr>
        <w:t>19.</w:t>
      </w:r>
      <w:r w:rsidRPr="004C266E">
        <w:rPr>
          <w:rFonts w:eastAsia="Arial Unicode MS"/>
          <w:b/>
          <w:bCs/>
          <w:sz w:val="17"/>
          <w:szCs w:val="17"/>
        </w:rPr>
        <w:t xml:space="preserve">Bu cümle için aşağıdakilerden hangisi </w:t>
      </w:r>
      <w:r w:rsidRPr="004C266E">
        <w:rPr>
          <w:rFonts w:eastAsia="Arial Unicode MS"/>
          <w:b/>
          <w:bCs/>
          <w:sz w:val="17"/>
          <w:szCs w:val="17"/>
          <w:u w:val="single"/>
        </w:rPr>
        <w:t>söylenemez</w:t>
      </w:r>
      <w:r w:rsidRPr="004C266E">
        <w:rPr>
          <w:rFonts w:eastAsia="Arial Unicode MS"/>
          <w:b/>
          <w:bCs/>
          <w:sz w:val="17"/>
          <w:szCs w:val="17"/>
        </w:rPr>
        <w:t>?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>
        <w:rPr>
          <w:rFonts w:eastAsia="Arial Unicode MS"/>
          <w:sz w:val="17"/>
          <w:szCs w:val="17"/>
        </w:rPr>
        <w:t>A</w:t>
      </w:r>
      <w:r w:rsidRPr="004C266E">
        <w:rPr>
          <w:rFonts w:eastAsia="Arial Unicode MS"/>
          <w:sz w:val="17"/>
          <w:szCs w:val="17"/>
        </w:rPr>
        <w:t>) Her ikisi de fiil cümlesidir.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>
        <w:rPr>
          <w:rFonts w:eastAsia="Arial Unicode MS"/>
          <w:sz w:val="17"/>
          <w:szCs w:val="17"/>
        </w:rPr>
        <w:t>B</w:t>
      </w:r>
      <w:r w:rsidRPr="004C266E">
        <w:rPr>
          <w:rFonts w:eastAsia="Arial Unicode MS"/>
          <w:sz w:val="17"/>
          <w:szCs w:val="17"/>
        </w:rPr>
        <w:t>) Anlamca olumludur.</w:t>
      </w:r>
    </w:p>
    <w:p w:rsidR="00F47A1B" w:rsidRPr="004C266E" w:rsidRDefault="00F47A1B" w:rsidP="004A4A37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>
        <w:rPr>
          <w:rFonts w:eastAsia="Arial Unicode MS"/>
          <w:sz w:val="17"/>
          <w:szCs w:val="17"/>
        </w:rPr>
        <w:t>C</w:t>
      </w:r>
      <w:r w:rsidRPr="004C266E">
        <w:rPr>
          <w:rFonts w:eastAsia="Arial Unicode MS"/>
          <w:sz w:val="17"/>
          <w:szCs w:val="17"/>
        </w:rPr>
        <w:t>) Cümlede fiilimsi vardır.</w:t>
      </w:r>
    </w:p>
    <w:p w:rsidR="00F47A1B" w:rsidRDefault="00F47A1B" w:rsidP="00800015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 w:cs="Arial"/>
          <w:sz w:val="17"/>
          <w:szCs w:val="17"/>
        </w:rPr>
      </w:pPr>
      <w:r>
        <w:rPr>
          <w:rFonts w:eastAsia="Arial Unicode MS"/>
          <w:sz w:val="17"/>
          <w:szCs w:val="17"/>
        </w:rPr>
        <w:t>D</w:t>
      </w:r>
      <w:r w:rsidRPr="004C266E">
        <w:rPr>
          <w:rFonts w:eastAsia="Arial Unicode MS"/>
          <w:sz w:val="17"/>
          <w:szCs w:val="17"/>
        </w:rPr>
        <w:t>) Kurallı cümlelerden oluşmuştur.</w:t>
      </w:r>
    </w:p>
    <w:p w:rsidR="00F47A1B" w:rsidRDefault="00F47A1B" w:rsidP="00800015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 w:cs="Arial"/>
          <w:sz w:val="17"/>
          <w:szCs w:val="17"/>
        </w:rPr>
      </w:pP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 w:cs="Arial"/>
          <w:sz w:val="17"/>
          <w:szCs w:val="17"/>
        </w:rPr>
      </w:pPr>
    </w:p>
    <w:p w:rsidR="00F47A1B" w:rsidRPr="006C177B" w:rsidRDefault="00F47A1B" w:rsidP="006C177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="Arial Unicode MS"/>
          <w:sz w:val="17"/>
          <w:szCs w:val="17"/>
        </w:rPr>
      </w:pPr>
      <w:r>
        <w:rPr>
          <w:rFonts w:eastAsia="Arial Unicode MS"/>
          <w:sz w:val="17"/>
          <w:szCs w:val="17"/>
        </w:rPr>
        <w:t xml:space="preserve"> </w:t>
      </w:r>
      <w:r w:rsidRPr="006C177B">
        <w:rPr>
          <w:rFonts w:eastAsia="Arial Unicode MS"/>
          <w:sz w:val="17"/>
          <w:szCs w:val="17"/>
        </w:rPr>
        <w:t>Oğlum, bugün beni şüphesiz aramış olmalıdır.</w:t>
      </w:r>
    </w:p>
    <w:p w:rsidR="00F47A1B" w:rsidRPr="006C177B" w:rsidRDefault="00F47A1B" w:rsidP="006C177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  <w:r>
        <w:rPr>
          <w:rFonts w:eastAsia="Arial Unicode MS"/>
          <w:sz w:val="17"/>
          <w:szCs w:val="17"/>
        </w:rPr>
        <w:t xml:space="preserve"> </w:t>
      </w:r>
      <w:r w:rsidRPr="006C177B">
        <w:rPr>
          <w:rFonts w:eastAsia="Arial Unicode MS"/>
          <w:sz w:val="17"/>
          <w:szCs w:val="17"/>
        </w:rPr>
        <w:t>Bu projeyi arkadaşlarımla birlikte hazırladım.</w:t>
      </w:r>
    </w:p>
    <w:p w:rsidR="00F47A1B" w:rsidRPr="006C177B" w:rsidRDefault="00F47A1B" w:rsidP="006C177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170"/>
        <w:rPr>
          <w:sz w:val="17"/>
          <w:szCs w:val="17"/>
        </w:rPr>
      </w:pPr>
      <w:r>
        <w:rPr>
          <w:sz w:val="17"/>
          <w:szCs w:val="17"/>
        </w:rPr>
        <w:t xml:space="preserve"> </w:t>
      </w:r>
      <w:r w:rsidRPr="006C177B">
        <w:rPr>
          <w:sz w:val="17"/>
          <w:szCs w:val="17"/>
        </w:rPr>
        <w:t>Bana yardım ederek işi hemen bitir</w:t>
      </w:r>
      <w:r w:rsidRPr="006C177B">
        <w:rPr>
          <w:sz w:val="17"/>
          <w:szCs w:val="17"/>
        </w:rPr>
        <w:softHyphen/>
        <w:t>meme neden oldu.</w:t>
      </w:r>
    </w:p>
    <w:p w:rsidR="00F47A1B" w:rsidRPr="006C177B" w:rsidRDefault="00F47A1B" w:rsidP="006C177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170"/>
        <w:rPr>
          <w:rFonts w:cs="Arial"/>
          <w:sz w:val="17"/>
          <w:szCs w:val="17"/>
        </w:rPr>
      </w:pPr>
      <w:r>
        <w:rPr>
          <w:sz w:val="17"/>
          <w:szCs w:val="17"/>
        </w:rPr>
        <w:t xml:space="preserve"> </w:t>
      </w:r>
      <w:r w:rsidRPr="006C177B">
        <w:rPr>
          <w:sz w:val="17"/>
          <w:szCs w:val="17"/>
        </w:rPr>
        <w:t>Evde bir lokma ekmeğimiz hatta yemeğimiz bile yok.</w:t>
      </w:r>
    </w:p>
    <w:p w:rsidR="00F47A1B" w:rsidRPr="004C266E" w:rsidRDefault="00F47A1B" w:rsidP="00227C5A">
      <w:pPr>
        <w:spacing w:after="0" w:line="240" w:lineRule="auto"/>
        <w:ind w:right="-29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20.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Aşağıdaki anlatım bozukluğu nedenlerinden hangisinin yukarıda bir örneği </w:t>
      </w:r>
      <w:r w:rsidRPr="004C266E">
        <w:rPr>
          <w:b/>
          <w:bCs/>
          <w:sz w:val="17"/>
          <w:szCs w:val="17"/>
          <w:u w:val="single"/>
        </w:rPr>
        <w:t>yoktur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A</w:t>
      </w:r>
      <w:r w:rsidRPr="004C266E">
        <w:rPr>
          <w:sz w:val="17"/>
          <w:szCs w:val="17"/>
        </w:rPr>
        <w:t>) Sözcüğün yanlış yerde kullanılması</w:t>
      </w:r>
    </w:p>
    <w:p w:rsidR="00F47A1B" w:rsidRPr="004C266E" w:rsidRDefault="00F47A1B" w:rsidP="00F20392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Çelişen sözcük kullanımı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Gereksiz sözcük kullanımı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>) Sözcüğün yanlış anlamda kullanılması</w:t>
      </w:r>
    </w:p>
    <w:p w:rsidR="00F47A1B" w:rsidRPr="004C266E" w:rsidRDefault="00F47A1B" w:rsidP="006B0EF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b/>
          <w:bCs/>
          <w:sz w:val="18"/>
          <w:szCs w:val="18"/>
        </w:rPr>
      </w:pPr>
    </w:p>
    <w:p w:rsidR="00F47A1B" w:rsidRPr="004C266E" w:rsidRDefault="00F47A1B" w:rsidP="0083266A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Pr="004C266E" w:rsidRDefault="00F47A1B" w:rsidP="00CF553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Default="00F47A1B" w:rsidP="00F82AB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jc w:val="both"/>
        <w:rPr>
          <w:sz w:val="17"/>
          <w:szCs w:val="17"/>
        </w:rPr>
      </w:pPr>
      <w:r w:rsidRPr="004C266E">
        <w:rPr>
          <w:sz w:val="17"/>
          <w:szCs w:val="17"/>
        </w:rPr>
        <w:t>Demir eksikliği, çocukluklarda en sık görülen hastalıklardandır. Demir eksikliği olan çocuk</w:t>
      </w:r>
      <w:r w:rsidRPr="004C266E">
        <w:rPr>
          <w:sz w:val="17"/>
          <w:szCs w:val="17"/>
        </w:rPr>
        <w:softHyphen/>
        <w:t>lar, toprak ve odun kömürü gibi maddeler yi</w:t>
      </w:r>
      <w:r w:rsidRPr="004C266E">
        <w:rPr>
          <w:sz w:val="17"/>
          <w:szCs w:val="17"/>
        </w:rPr>
        <w:softHyphen/>
        <w:t>yebilir. Çocuğun büyümesi geri kalabilir. Ço</w:t>
      </w:r>
      <w:r w:rsidRPr="004C266E">
        <w:rPr>
          <w:sz w:val="17"/>
          <w:szCs w:val="17"/>
        </w:rPr>
        <w:softHyphen/>
        <w:t>cuklar, konsantrasyon güçlüğü çeker, bu da okulda başarısızlığa neden olur.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11.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Parçaya göre aşağıdakilerden hangisi, ço</w:t>
      </w:r>
      <w:r w:rsidRPr="004C266E">
        <w:rPr>
          <w:b/>
          <w:bCs/>
          <w:sz w:val="17"/>
          <w:szCs w:val="17"/>
        </w:rPr>
        <w:softHyphen/>
        <w:t xml:space="preserve">cuklarda demir eksikliğinin sonuçlarından biri </w:t>
      </w:r>
      <w:r w:rsidRPr="004C266E">
        <w:rPr>
          <w:b/>
          <w:bCs/>
          <w:sz w:val="17"/>
          <w:szCs w:val="17"/>
          <w:u w:val="single"/>
        </w:rPr>
        <w:t>değildir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A</w:t>
      </w:r>
      <w:r w:rsidRPr="004C266E">
        <w:rPr>
          <w:sz w:val="17"/>
          <w:szCs w:val="17"/>
        </w:rPr>
        <w:t>) Şiddetli açlık hissetmek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Gelişim sorunları yaşamak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Yoğunlaşma zorluğu çekmek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>) Derslerde başarısız olmak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7"/>
          <w:szCs w:val="17"/>
        </w:rPr>
      </w:pPr>
      <w:r w:rsidRPr="004C266E">
        <w:rPr>
          <w:sz w:val="17"/>
          <w:szCs w:val="17"/>
        </w:rPr>
        <w:t>Sohbeti çok tatlı bir insandı. Onun konuşmasını saatlerce dinleyebilirdiniz. Bir konuda yorum ya</w:t>
      </w:r>
      <w:r w:rsidRPr="004C266E">
        <w:rPr>
          <w:sz w:val="17"/>
          <w:szCs w:val="17"/>
        </w:rPr>
        <w:softHyphen/>
        <w:t>parken, doğruların yanında yanlışları da söyler</w:t>
      </w:r>
      <w:r w:rsidRPr="004C266E">
        <w:rPr>
          <w:sz w:val="17"/>
          <w:szCs w:val="17"/>
        </w:rPr>
        <w:softHyphen/>
        <w:t>di. Aynı tavrı eserlerinde de sergilerdi. Düşün</w:t>
      </w:r>
      <w:r w:rsidRPr="004C266E">
        <w:rPr>
          <w:sz w:val="17"/>
          <w:szCs w:val="17"/>
        </w:rPr>
        <w:softHyphen/>
        <w:t>dükleri ve anlattıkları ile yapıtlarında dile ge</w:t>
      </w:r>
      <w:r w:rsidRPr="004C266E">
        <w:rPr>
          <w:sz w:val="17"/>
          <w:szCs w:val="17"/>
        </w:rPr>
        <w:softHyphen/>
        <w:t>tirdiği fikirler bi</w:t>
      </w:r>
      <w:r>
        <w:rPr>
          <w:sz w:val="17"/>
          <w:szCs w:val="17"/>
        </w:rPr>
        <w:t>rbirinin aynasıydı. Kısacası o -----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12.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Bu parça düşüncenin akışına göre aşağı</w:t>
      </w:r>
      <w:r w:rsidRPr="004C266E">
        <w:rPr>
          <w:b/>
          <w:bCs/>
          <w:sz w:val="17"/>
          <w:szCs w:val="17"/>
        </w:rPr>
        <w:softHyphen/>
        <w:t>dakilerden hangisi ile tamamlanabilir?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>A) herkese yardım eden biriydi.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sözü ve özü bir insanlardandı.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güzel eserler veren bir yazardı.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>) tutarsız davranışlar sergiliyordu.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360" w:lineRule="auto"/>
        <w:rPr>
          <w:rFonts w:cs="Arial"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  <w:sz w:val="17"/>
          <w:szCs w:val="17"/>
        </w:rPr>
      </w:pPr>
      <w:r w:rsidRPr="004C266E">
        <w:rPr>
          <w:rFonts w:eastAsia="Arial Unicode MS"/>
          <w:sz w:val="17"/>
          <w:szCs w:val="17"/>
        </w:rPr>
        <w:t>Telefon uzun uzun çaldı. Uyandım. Ter içindeydim. Kötü bir düş</w:t>
      </w:r>
      <w:r w:rsidRPr="004C266E">
        <w:rPr>
          <w:rFonts w:eastAsia="Arial Unicode MS"/>
          <w:sz w:val="17"/>
          <w:szCs w:val="17"/>
        </w:rPr>
        <w:softHyphen/>
        <w:t>ten uyanmıştım, kâbuslarımdan kurtulmuştum. Sabah olmuştu. Balkona çıktım. Uzaktan martı çığlıkları geliyordu. Çiçekçi kadın tezgahını açmıştı. Derin bir nefes alıp içeri girdim.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  <w:sz w:val="17"/>
          <w:szCs w:val="17"/>
        </w:rPr>
      </w:pPr>
      <w:r w:rsidRPr="00AA4A67">
        <w:rPr>
          <w:rFonts w:eastAsia="Arial Unicode MS"/>
          <w:sz w:val="17"/>
          <w:szCs w:val="17"/>
          <w:shd w:val="clear" w:color="auto" w:fill="000000"/>
        </w:rPr>
        <w:t>13.</w:t>
      </w:r>
      <w:r>
        <w:rPr>
          <w:rFonts w:eastAsia="Arial Unicode MS"/>
          <w:b/>
          <w:bCs/>
          <w:sz w:val="17"/>
          <w:szCs w:val="17"/>
        </w:rPr>
        <w:t xml:space="preserve"> </w:t>
      </w:r>
      <w:r w:rsidRPr="004C266E">
        <w:rPr>
          <w:rFonts w:eastAsia="Arial Unicode MS"/>
          <w:b/>
          <w:bCs/>
          <w:sz w:val="17"/>
          <w:szCs w:val="17"/>
        </w:rPr>
        <w:t xml:space="preserve">Bu parçada, aşağıdaki anlatım biçimlerinden hangisi ağır basmaktadır? 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eastAsia="Arial Unicode MS"/>
          <w:sz w:val="17"/>
          <w:szCs w:val="17"/>
        </w:rPr>
      </w:pPr>
      <w:r w:rsidRPr="004C266E">
        <w:rPr>
          <w:rFonts w:eastAsia="Arial Unicode MS"/>
          <w:sz w:val="17"/>
          <w:szCs w:val="17"/>
        </w:rPr>
        <w:t xml:space="preserve">     A) Öyküleme    </w:t>
      </w:r>
      <w:r>
        <w:rPr>
          <w:rFonts w:eastAsia="Arial Unicode MS"/>
          <w:sz w:val="17"/>
          <w:szCs w:val="17"/>
        </w:rPr>
        <w:t xml:space="preserve">                          B) Betim</w:t>
      </w:r>
      <w:r w:rsidRPr="004C266E">
        <w:rPr>
          <w:rFonts w:eastAsia="Arial Unicode MS"/>
          <w:sz w:val="17"/>
          <w:szCs w:val="17"/>
        </w:rPr>
        <w:t>leme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eastAsia="Arial Unicode MS"/>
          <w:sz w:val="17"/>
          <w:szCs w:val="17"/>
        </w:rPr>
      </w:pPr>
      <w:r w:rsidRPr="004C266E">
        <w:rPr>
          <w:rFonts w:eastAsia="Arial Unicode MS"/>
          <w:sz w:val="17"/>
          <w:szCs w:val="17"/>
        </w:rPr>
        <w:t xml:space="preserve">     C) Açıklama </w:t>
      </w:r>
      <w:r>
        <w:rPr>
          <w:rFonts w:eastAsia="Arial Unicode MS"/>
          <w:sz w:val="17"/>
          <w:szCs w:val="17"/>
        </w:rPr>
        <w:t xml:space="preserve">                       </w:t>
      </w:r>
      <w:r w:rsidRPr="004C266E">
        <w:rPr>
          <w:rFonts w:eastAsia="Arial Unicode MS"/>
          <w:sz w:val="17"/>
          <w:szCs w:val="17"/>
        </w:rPr>
        <w:t xml:space="preserve">  </w:t>
      </w:r>
      <w:r>
        <w:rPr>
          <w:rFonts w:eastAsia="Arial Unicode MS"/>
          <w:sz w:val="17"/>
          <w:szCs w:val="17"/>
        </w:rPr>
        <w:t xml:space="preserve">   </w:t>
      </w:r>
      <w:r w:rsidRPr="004C266E">
        <w:rPr>
          <w:rFonts w:eastAsia="Arial Unicode MS"/>
          <w:sz w:val="17"/>
          <w:szCs w:val="17"/>
        </w:rPr>
        <w:t xml:space="preserve">   D) </w:t>
      </w:r>
      <w:r>
        <w:rPr>
          <w:rFonts w:eastAsia="Arial Unicode MS"/>
          <w:sz w:val="17"/>
          <w:szCs w:val="17"/>
        </w:rPr>
        <w:t>Tartış</w:t>
      </w:r>
      <w:r w:rsidRPr="004C266E">
        <w:rPr>
          <w:rFonts w:eastAsia="Arial Unicode MS"/>
          <w:sz w:val="17"/>
          <w:szCs w:val="17"/>
        </w:rPr>
        <w:t>ma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Default="00F47A1B" w:rsidP="00F82AB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jc w:val="both"/>
        <w:rPr>
          <w:sz w:val="17"/>
          <w:szCs w:val="17"/>
        </w:rPr>
      </w:pPr>
      <w:r w:rsidRPr="004C266E">
        <w:rPr>
          <w:sz w:val="17"/>
          <w:szCs w:val="17"/>
        </w:rPr>
        <w:t>Kedi, edebiyatımızda üzerinde belki gül ve bülbülden sonra en çok yer edinmiş varlık. Bizde kedilerle ilgili birçok yazarımızın eseri vardır. Enis Batur'un "Kediler Krallara Baka</w:t>
      </w:r>
      <w:r w:rsidRPr="004C266E">
        <w:rPr>
          <w:sz w:val="17"/>
          <w:szCs w:val="17"/>
        </w:rPr>
        <w:softHyphen/>
        <w:t>bilir" kitabı, Salah Birsel'in "Kediler" kitabı, Alper Çeker'in derlediği "Çağdaş Türk Edebiyatında Kedi Hikayeleri" kitabı gibi.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14.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>Bu parçanın anlatımı için aşağıdakilerden hangisi söylenebilir?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 xml:space="preserve">        A</w:t>
      </w:r>
      <w:r w:rsidRPr="004C266E">
        <w:rPr>
          <w:sz w:val="17"/>
          <w:szCs w:val="17"/>
        </w:rPr>
        <w:t>) Tanım</w:t>
      </w:r>
      <w:r>
        <w:rPr>
          <w:sz w:val="17"/>
          <w:szCs w:val="17"/>
        </w:rPr>
        <w:t>lama                           B</w:t>
      </w:r>
      <w:r w:rsidRPr="004C266E">
        <w:rPr>
          <w:sz w:val="17"/>
          <w:szCs w:val="17"/>
        </w:rPr>
        <w:t>) Tanık gösterme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 xml:space="preserve">        C</w:t>
      </w:r>
      <w:r w:rsidRPr="004C266E">
        <w:rPr>
          <w:sz w:val="17"/>
          <w:szCs w:val="17"/>
        </w:rPr>
        <w:t>) Ö</w:t>
      </w:r>
      <w:r>
        <w:rPr>
          <w:sz w:val="17"/>
          <w:szCs w:val="17"/>
        </w:rPr>
        <w:t>rneklendirme                    D) Benzet</w:t>
      </w:r>
      <w:r w:rsidRPr="004C266E">
        <w:rPr>
          <w:sz w:val="17"/>
          <w:szCs w:val="17"/>
        </w:rPr>
        <w:t>me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Default="00F47A1B" w:rsidP="00F82AB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15.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Aşağıdaki bilgilerden hangisi, </w:t>
      </w:r>
      <w:r w:rsidRPr="004C266E">
        <w:rPr>
          <w:b/>
          <w:bCs/>
          <w:sz w:val="17"/>
          <w:szCs w:val="17"/>
          <w:u w:val="single"/>
        </w:rPr>
        <w:t>yanlıştır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A</w:t>
      </w:r>
      <w:r w:rsidRPr="004C266E">
        <w:rPr>
          <w:sz w:val="17"/>
          <w:szCs w:val="17"/>
        </w:rPr>
        <w:t>) Bir sanat eserini yorumlayan yazıya "eleştiri" denir.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Öykülerde dört öğe vardır: Olay, kişi, yer ve zaman.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 xml:space="preserve">) Kişinin kendi hayatını doğrudan kendisinin anlattığı </w:t>
      </w:r>
    </w:p>
    <w:p w:rsidR="00F47A1B" w:rsidRDefault="00F47A1B" w:rsidP="00800015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  <w:r w:rsidRPr="004C266E">
        <w:rPr>
          <w:sz w:val="17"/>
          <w:szCs w:val="17"/>
        </w:rPr>
        <w:t xml:space="preserve">  </w:t>
      </w:r>
      <w:r>
        <w:rPr>
          <w:sz w:val="17"/>
          <w:szCs w:val="17"/>
        </w:rPr>
        <w:t xml:space="preserve">   </w:t>
      </w:r>
      <w:r w:rsidRPr="004C266E">
        <w:rPr>
          <w:sz w:val="17"/>
          <w:szCs w:val="17"/>
        </w:rPr>
        <w:t>yazıya "bi</w:t>
      </w:r>
      <w:r w:rsidRPr="004C266E">
        <w:rPr>
          <w:sz w:val="17"/>
          <w:szCs w:val="17"/>
        </w:rPr>
        <w:softHyphen/>
        <w:t xml:space="preserve">yografi" denir.   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 xml:space="preserve">) Bir konuyu konuşma havası içinde dile getiren 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>
        <w:rPr>
          <w:sz w:val="17"/>
          <w:szCs w:val="17"/>
        </w:rPr>
        <w:t xml:space="preserve"> </w:t>
      </w:r>
      <w:r w:rsidRPr="004C266E">
        <w:rPr>
          <w:sz w:val="17"/>
          <w:szCs w:val="17"/>
        </w:rPr>
        <w:t xml:space="preserve"> yazıya "söyle</w:t>
      </w:r>
      <w:r w:rsidRPr="004C266E">
        <w:rPr>
          <w:sz w:val="17"/>
          <w:szCs w:val="17"/>
        </w:rPr>
        <w:softHyphen/>
        <w:t>şi" adı verilir.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left="142"/>
        <w:rPr>
          <w:sz w:val="17"/>
          <w:szCs w:val="17"/>
        </w:rPr>
      </w:pPr>
      <w:r w:rsidRPr="004C266E">
        <w:rPr>
          <w:sz w:val="17"/>
          <w:szCs w:val="17"/>
        </w:rPr>
        <w:t xml:space="preserve"> </w:t>
      </w:r>
    </w:p>
    <w:p w:rsidR="00F47A1B" w:rsidRDefault="00F47A1B" w:rsidP="00F82AB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16.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Aşağıdakilerin hangisinde yazım yanlışı </w:t>
      </w:r>
      <w:r>
        <w:rPr>
          <w:b/>
          <w:bCs/>
          <w:sz w:val="17"/>
          <w:szCs w:val="17"/>
        </w:rPr>
        <w:t>vardır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A</w:t>
      </w:r>
      <w:r w:rsidRPr="004C266E">
        <w:rPr>
          <w:sz w:val="17"/>
          <w:szCs w:val="17"/>
        </w:rPr>
        <w:t>) Marmara'nın güneyinde nüfus yoğunluğu nasıldır?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Türkiye'nin batısı daha gelişmiştir.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Konya'nın kuzeyinde hangi şehrimiz vardır?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right="-170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>) Trabzon doğu Karadeniz'in gelişmiş şehirlerindendir.</w:t>
      </w:r>
    </w:p>
    <w:p w:rsidR="00F47A1B" w:rsidRDefault="00F47A1B" w:rsidP="00F82AB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17.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Aşağıdaki cümlelerden hangisinde, virgülün kullanım amacı </w:t>
      </w:r>
      <w:r w:rsidRPr="004C266E">
        <w:rPr>
          <w:b/>
          <w:bCs/>
          <w:sz w:val="17"/>
          <w:szCs w:val="17"/>
          <w:u w:val="single"/>
        </w:rPr>
        <w:t>farklıdır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>A) Dünya, yeni bir yüzyıla böyle hazırlanıyor.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Ormanlarımız, akciğerlerimiz, her yaz yanıyor.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O, senin en vefalı arkadaşın değil miydi?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>) Okulum, şu sokağın başında bulunuyordu.</w:t>
      </w:r>
    </w:p>
    <w:p w:rsidR="00F47A1B" w:rsidRDefault="00F47A1B" w:rsidP="00AB1BBB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AB1BBB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 w:rsidRPr="004C266E">
        <w:rPr>
          <w:sz w:val="17"/>
          <w:szCs w:val="17"/>
        </w:rPr>
        <w:t xml:space="preserve">       Onları dün okulda görmüştüm.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  <w:sz w:val="17"/>
          <w:szCs w:val="17"/>
        </w:rPr>
      </w:pPr>
      <w:r w:rsidRPr="00AA4A67">
        <w:rPr>
          <w:rFonts w:eastAsia="Arial Unicode MS"/>
          <w:sz w:val="17"/>
          <w:szCs w:val="17"/>
          <w:shd w:val="clear" w:color="auto" w:fill="000000"/>
        </w:rPr>
        <w:t>18.</w:t>
      </w:r>
      <w:r w:rsidRPr="004C266E">
        <w:rPr>
          <w:rFonts w:eastAsia="Arial Unicode MS"/>
          <w:b/>
          <w:bCs/>
          <w:sz w:val="17"/>
          <w:szCs w:val="17"/>
        </w:rPr>
        <w:t xml:space="preserve">Bu cümle için aşağıdakilerden hangisi </w:t>
      </w:r>
      <w:r w:rsidRPr="004C266E">
        <w:rPr>
          <w:rFonts w:eastAsia="Arial Unicode MS"/>
          <w:b/>
          <w:bCs/>
          <w:sz w:val="17"/>
          <w:szCs w:val="17"/>
          <w:u w:val="single"/>
        </w:rPr>
        <w:t>söylenemez</w:t>
      </w:r>
      <w:r w:rsidRPr="004C266E">
        <w:rPr>
          <w:rFonts w:eastAsia="Arial Unicode MS"/>
          <w:b/>
          <w:bCs/>
          <w:sz w:val="17"/>
          <w:szCs w:val="17"/>
        </w:rPr>
        <w:t>?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right="-170"/>
        <w:rPr>
          <w:sz w:val="17"/>
          <w:szCs w:val="17"/>
        </w:rPr>
      </w:pPr>
      <w:r>
        <w:rPr>
          <w:sz w:val="17"/>
          <w:szCs w:val="17"/>
        </w:rPr>
        <w:t xml:space="preserve">   A</w:t>
      </w:r>
      <w:r w:rsidRPr="004C266E">
        <w:rPr>
          <w:sz w:val="17"/>
          <w:szCs w:val="17"/>
        </w:rPr>
        <w:t xml:space="preserve">) Ögeleri </w:t>
      </w:r>
      <w:r>
        <w:rPr>
          <w:sz w:val="17"/>
          <w:szCs w:val="17"/>
        </w:rPr>
        <w:t xml:space="preserve"> </w:t>
      </w:r>
      <w:r w:rsidRPr="004C266E">
        <w:rPr>
          <w:sz w:val="17"/>
          <w:szCs w:val="17"/>
        </w:rPr>
        <w:t>“</w:t>
      </w:r>
      <w:r w:rsidRPr="003F3BC9">
        <w:rPr>
          <w:sz w:val="16"/>
          <w:szCs w:val="16"/>
        </w:rPr>
        <w:t>Nesne-Zarf tümleci-Dolaylı tümleç-Yüklem</w:t>
      </w:r>
      <w:r w:rsidRPr="004C266E">
        <w:rPr>
          <w:sz w:val="17"/>
          <w:szCs w:val="17"/>
        </w:rPr>
        <w:t xml:space="preserve">”  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 w:rsidRPr="004C266E">
        <w:rPr>
          <w:sz w:val="17"/>
          <w:szCs w:val="17"/>
        </w:rPr>
        <w:t xml:space="preserve">  </w:t>
      </w:r>
      <w:r>
        <w:rPr>
          <w:sz w:val="17"/>
          <w:szCs w:val="17"/>
        </w:rPr>
        <w:t xml:space="preserve">   </w:t>
      </w:r>
      <w:r w:rsidRPr="004C266E">
        <w:rPr>
          <w:sz w:val="17"/>
          <w:szCs w:val="17"/>
        </w:rPr>
        <w:t>şeklinde sıralanmıştır.</w:t>
      </w:r>
    </w:p>
    <w:p w:rsidR="00F47A1B" w:rsidRDefault="00F47A1B" w:rsidP="00F82AB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 xml:space="preserve">   B</w:t>
      </w:r>
      <w:r w:rsidRPr="004C266E">
        <w:rPr>
          <w:sz w:val="17"/>
          <w:szCs w:val="17"/>
        </w:rPr>
        <w:t>) Yükl</w:t>
      </w:r>
      <w:r>
        <w:rPr>
          <w:sz w:val="17"/>
          <w:szCs w:val="17"/>
        </w:rPr>
        <w:t>emi edilgen çatılı bir fiildir.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 xml:space="preserve">   C</w:t>
      </w:r>
      <w:r w:rsidRPr="004C266E">
        <w:rPr>
          <w:sz w:val="17"/>
          <w:szCs w:val="17"/>
        </w:rPr>
        <w:t>) Yüklemi geçişli çatılı bir fiildir.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rPr>
          <w:sz w:val="17"/>
          <w:szCs w:val="17"/>
        </w:rPr>
      </w:pPr>
      <w:r>
        <w:rPr>
          <w:sz w:val="17"/>
          <w:szCs w:val="17"/>
        </w:rPr>
        <w:t xml:space="preserve">   D</w:t>
      </w:r>
      <w:r w:rsidRPr="004C266E">
        <w:rPr>
          <w:sz w:val="17"/>
          <w:szCs w:val="17"/>
        </w:rPr>
        <w:t>) Yapısına göre basit bir cümledir.</w:t>
      </w:r>
    </w:p>
    <w:p w:rsidR="00F47A1B" w:rsidRDefault="00F47A1B" w:rsidP="00AB1BBB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AB1BBB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left="142"/>
        <w:rPr>
          <w:rFonts w:eastAsia="Arial Unicode MS"/>
          <w:sz w:val="17"/>
          <w:szCs w:val="17"/>
        </w:rPr>
      </w:pPr>
      <w:r w:rsidRPr="004C266E">
        <w:rPr>
          <w:rFonts w:eastAsia="Arial Unicode MS"/>
          <w:sz w:val="17"/>
          <w:szCs w:val="17"/>
        </w:rPr>
        <w:t>Mutlu olmak güç bir şeydir; çünkü başkalarını mutlu etmekle sağ</w:t>
      </w:r>
      <w:r w:rsidRPr="004C266E">
        <w:rPr>
          <w:rFonts w:eastAsia="Arial Unicode MS"/>
          <w:sz w:val="17"/>
          <w:szCs w:val="17"/>
        </w:rPr>
        <w:softHyphen/>
        <w:t>lanır.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  <w:sz w:val="17"/>
          <w:szCs w:val="17"/>
        </w:rPr>
      </w:pPr>
      <w:r w:rsidRPr="00AA4A67">
        <w:rPr>
          <w:rFonts w:eastAsia="Arial Unicode MS"/>
          <w:sz w:val="17"/>
          <w:szCs w:val="17"/>
          <w:shd w:val="clear" w:color="auto" w:fill="000000"/>
        </w:rPr>
        <w:t>19.</w:t>
      </w:r>
      <w:r w:rsidRPr="004C266E">
        <w:rPr>
          <w:rFonts w:eastAsia="Arial Unicode MS"/>
          <w:b/>
          <w:bCs/>
          <w:sz w:val="17"/>
          <w:szCs w:val="17"/>
        </w:rPr>
        <w:t xml:space="preserve">Bu cümle için aşağıdakilerden hangisi </w:t>
      </w:r>
      <w:r w:rsidRPr="004C266E">
        <w:rPr>
          <w:rFonts w:eastAsia="Arial Unicode MS"/>
          <w:b/>
          <w:bCs/>
          <w:sz w:val="17"/>
          <w:szCs w:val="17"/>
          <w:u w:val="single"/>
        </w:rPr>
        <w:t>söylenemez</w:t>
      </w:r>
      <w:r w:rsidRPr="004C266E">
        <w:rPr>
          <w:rFonts w:eastAsia="Arial Unicode MS"/>
          <w:b/>
          <w:bCs/>
          <w:sz w:val="17"/>
          <w:szCs w:val="17"/>
        </w:rPr>
        <w:t>?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>
        <w:rPr>
          <w:rFonts w:eastAsia="Arial Unicode MS"/>
          <w:sz w:val="17"/>
          <w:szCs w:val="17"/>
        </w:rPr>
        <w:t>A</w:t>
      </w:r>
      <w:r w:rsidRPr="004C266E">
        <w:rPr>
          <w:rFonts w:eastAsia="Arial Unicode MS"/>
          <w:sz w:val="17"/>
          <w:szCs w:val="17"/>
        </w:rPr>
        <w:t>) Anlamca olumludur.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>
        <w:rPr>
          <w:rFonts w:eastAsia="Arial Unicode MS"/>
          <w:sz w:val="17"/>
          <w:szCs w:val="17"/>
        </w:rPr>
        <w:t>B</w:t>
      </w:r>
      <w:r w:rsidRPr="004C266E">
        <w:rPr>
          <w:rFonts w:eastAsia="Arial Unicode MS"/>
          <w:sz w:val="17"/>
          <w:szCs w:val="17"/>
        </w:rPr>
        <w:t>) Cümlede fiilimsi vardır.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>
        <w:rPr>
          <w:rFonts w:eastAsia="Arial Unicode MS"/>
          <w:sz w:val="17"/>
          <w:szCs w:val="17"/>
        </w:rPr>
        <w:t>C</w:t>
      </w:r>
      <w:r w:rsidRPr="004C266E">
        <w:rPr>
          <w:rFonts w:eastAsia="Arial Unicode MS"/>
          <w:sz w:val="17"/>
          <w:szCs w:val="17"/>
        </w:rPr>
        <w:t>) Kurallı cümlelerden oluşmuştur.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  <w:sz w:val="17"/>
          <w:szCs w:val="17"/>
        </w:rPr>
      </w:pPr>
      <w:r>
        <w:rPr>
          <w:rFonts w:eastAsia="Arial Unicode MS"/>
          <w:sz w:val="17"/>
          <w:szCs w:val="17"/>
        </w:rPr>
        <w:t>D</w:t>
      </w:r>
      <w:r w:rsidRPr="004C266E">
        <w:rPr>
          <w:rFonts w:eastAsia="Arial Unicode MS"/>
          <w:sz w:val="17"/>
          <w:szCs w:val="17"/>
        </w:rPr>
        <w:t>) Her ikisi de fiil cümlesidir.</w:t>
      </w:r>
    </w:p>
    <w:p w:rsidR="00F47A1B" w:rsidRDefault="00F47A1B" w:rsidP="00F82AB3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sz w:val="17"/>
          <w:szCs w:val="17"/>
        </w:rPr>
      </w:pPr>
    </w:p>
    <w:p w:rsidR="00F47A1B" w:rsidRDefault="00F47A1B" w:rsidP="00F82AB3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sz w:val="17"/>
          <w:szCs w:val="17"/>
        </w:rPr>
      </w:pPr>
    </w:p>
    <w:p w:rsidR="00F47A1B" w:rsidRPr="006C177B" w:rsidRDefault="00F47A1B" w:rsidP="006C177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eastAsia="Arial Unicode MS"/>
          <w:sz w:val="17"/>
          <w:szCs w:val="17"/>
        </w:rPr>
      </w:pPr>
      <w:r>
        <w:rPr>
          <w:rFonts w:eastAsia="Arial Unicode MS"/>
          <w:sz w:val="17"/>
          <w:szCs w:val="17"/>
        </w:rPr>
        <w:t xml:space="preserve"> </w:t>
      </w:r>
      <w:r w:rsidRPr="006C177B">
        <w:rPr>
          <w:rFonts w:eastAsia="Arial Unicode MS"/>
          <w:sz w:val="17"/>
          <w:szCs w:val="17"/>
        </w:rPr>
        <w:t>Oğlum, bugün beni şüphesiz aramış olmalıdır.</w:t>
      </w:r>
    </w:p>
    <w:p w:rsidR="00F47A1B" w:rsidRPr="006C177B" w:rsidRDefault="00F47A1B" w:rsidP="006C177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  <w:r>
        <w:rPr>
          <w:rFonts w:eastAsia="Arial Unicode MS"/>
          <w:sz w:val="17"/>
          <w:szCs w:val="17"/>
        </w:rPr>
        <w:t xml:space="preserve"> </w:t>
      </w:r>
      <w:r w:rsidRPr="006C177B">
        <w:rPr>
          <w:rFonts w:eastAsia="Arial Unicode MS"/>
          <w:sz w:val="17"/>
          <w:szCs w:val="17"/>
        </w:rPr>
        <w:t>Bu projeyi arkadaşlarımla birlikte hazırladım.</w:t>
      </w:r>
    </w:p>
    <w:p w:rsidR="00F47A1B" w:rsidRPr="006C177B" w:rsidRDefault="00F47A1B" w:rsidP="006C177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170"/>
        <w:rPr>
          <w:sz w:val="17"/>
          <w:szCs w:val="17"/>
        </w:rPr>
      </w:pPr>
      <w:r>
        <w:rPr>
          <w:sz w:val="17"/>
          <w:szCs w:val="17"/>
        </w:rPr>
        <w:t xml:space="preserve"> </w:t>
      </w:r>
      <w:r w:rsidRPr="006C177B">
        <w:rPr>
          <w:sz w:val="17"/>
          <w:szCs w:val="17"/>
        </w:rPr>
        <w:t>Bana yardım ederek işi hemen bitir</w:t>
      </w:r>
      <w:r w:rsidRPr="006C177B">
        <w:rPr>
          <w:sz w:val="17"/>
          <w:szCs w:val="17"/>
        </w:rPr>
        <w:softHyphen/>
        <w:t>meme neden oldu.</w:t>
      </w:r>
    </w:p>
    <w:p w:rsidR="00F47A1B" w:rsidRPr="006C177B" w:rsidRDefault="00F47A1B" w:rsidP="006C177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170"/>
        <w:rPr>
          <w:rFonts w:cs="Arial"/>
          <w:sz w:val="17"/>
          <w:szCs w:val="17"/>
        </w:rPr>
      </w:pPr>
      <w:r>
        <w:rPr>
          <w:sz w:val="17"/>
          <w:szCs w:val="17"/>
        </w:rPr>
        <w:t xml:space="preserve"> </w:t>
      </w:r>
      <w:r w:rsidRPr="006C177B">
        <w:rPr>
          <w:sz w:val="17"/>
          <w:szCs w:val="17"/>
        </w:rPr>
        <w:t>Evde bir lokma ekmeğimiz hatta yemeğimiz bile yok.</w:t>
      </w:r>
    </w:p>
    <w:p w:rsidR="00F47A1B" w:rsidRPr="004C266E" w:rsidRDefault="00F47A1B" w:rsidP="00F82AB3">
      <w:pPr>
        <w:spacing w:after="0" w:line="240" w:lineRule="auto"/>
        <w:ind w:right="-29"/>
        <w:rPr>
          <w:b/>
          <w:bCs/>
          <w:sz w:val="17"/>
          <w:szCs w:val="17"/>
        </w:rPr>
      </w:pPr>
      <w:r w:rsidRPr="00AA4A67">
        <w:rPr>
          <w:sz w:val="17"/>
          <w:szCs w:val="17"/>
          <w:shd w:val="clear" w:color="auto" w:fill="000000"/>
        </w:rPr>
        <w:t>20.</w:t>
      </w:r>
      <w:r>
        <w:rPr>
          <w:b/>
          <w:bCs/>
          <w:sz w:val="17"/>
          <w:szCs w:val="17"/>
        </w:rPr>
        <w:t xml:space="preserve"> </w:t>
      </w:r>
      <w:r w:rsidRPr="004C266E">
        <w:rPr>
          <w:b/>
          <w:bCs/>
          <w:sz w:val="17"/>
          <w:szCs w:val="17"/>
        </w:rPr>
        <w:t xml:space="preserve">Aşağıdaki anlatım bozukluğu nedenlerinden hangisinin yukarıda bir örneği </w:t>
      </w:r>
      <w:r w:rsidRPr="004C266E">
        <w:rPr>
          <w:b/>
          <w:bCs/>
          <w:sz w:val="17"/>
          <w:szCs w:val="17"/>
          <w:u w:val="single"/>
        </w:rPr>
        <w:t>yoktur</w:t>
      </w:r>
      <w:r w:rsidRPr="004C266E">
        <w:rPr>
          <w:b/>
          <w:bCs/>
          <w:sz w:val="17"/>
          <w:szCs w:val="17"/>
        </w:rPr>
        <w:t>?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A</w:t>
      </w:r>
      <w:r w:rsidRPr="004C266E">
        <w:rPr>
          <w:sz w:val="17"/>
          <w:szCs w:val="17"/>
        </w:rPr>
        <w:t>) Gereksiz sözcük kullanımı</w:t>
      </w:r>
    </w:p>
    <w:p w:rsidR="00F47A1B" w:rsidRPr="004C266E" w:rsidRDefault="00F47A1B" w:rsidP="00800015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B</w:t>
      </w:r>
      <w:r w:rsidRPr="004C266E">
        <w:rPr>
          <w:sz w:val="17"/>
          <w:szCs w:val="17"/>
        </w:rPr>
        <w:t>) Sözcüğün yanlış anlamda kullanılması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C</w:t>
      </w:r>
      <w:r w:rsidRPr="004C266E">
        <w:rPr>
          <w:sz w:val="17"/>
          <w:szCs w:val="17"/>
        </w:rPr>
        <w:t>) Sözcüğün yanlış yerde kullanılması</w:t>
      </w:r>
    </w:p>
    <w:p w:rsidR="00F47A1B" w:rsidRPr="004C266E" w:rsidRDefault="00F47A1B" w:rsidP="00F82AB3">
      <w:pPr>
        <w:autoSpaceDE w:val="0"/>
        <w:autoSpaceDN w:val="0"/>
        <w:adjustRightInd w:val="0"/>
        <w:spacing w:after="0" w:line="240" w:lineRule="auto"/>
        <w:ind w:firstLine="142"/>
        <w:rPr>
          <w:sz w:val="17"/>
          <w:szCs w:val="17"/>
        </w:rPr>
      </w:pPr>
      <w:r>
        <w:rPr>
          <w:sz w:val="17"/>
          <w:szCs w:val="17"/>
        </w:rPr>
        <w:t>D</w:t>
      </w:r>
      <w:r w:rsidRPr="004C266E">
        <w:rPr>
          <w:sz w:val="17"/>
          <w:szCs w:val="17"/>
        </w:rPr>
        <w:t>) Çelişen sözcük kullanımı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  <w:rPr>
          <w:rFonts w:cs="Arial"/>
          <w:sz w:val="17"/>
          <w:szCs w:val="17"/>
        </w:rPr>
        <w:sectPr w:rsidR="00F47A1B" w:rsidRPr="00D278E4" w:rsidSect="009A5A43">
          <w:pgSz w:w="16838" w:h="11906" w:orient="landscape" w:code="9"/>
          <w:pgMar w:top="284" w:right="340" w:bottom="284" w:left="340" w:header="0" w:footer="0" w:gutter="0"/>
          <w:pgBorders w:offsetFrom="page">
            <w:top w:val="single" w:sz="12" w:space="15" w:color="auto"/>
            <w:left w:val="single" w:sz="12" w:space="14" w:color="auto"/>
            <w:bottom w:val="single" w:sz="12" w:space="16" w:color="auto"/>
            <w:right w:val="single" w:sz="12" w:space="14" w:color="auto"/>
          </w:pgBorders>
          <w:cols w:num="5" w:sep="1" w:space="64" w:equalWidth="0">
            <w:col w:w="3799" w:space="64"/>
            <w:col w:w="3799" w:space="64"/>
            <w:col w:w="720" w:space="64"/>
            <w:col w:w="3799" w:space="50"/>
            <w:col w:w="3799"/>
          </w:cols>
          <w:docGrid w:linePitch="360"/>
        </w:sectPr>
      </w:pPr>
    </w:p>
    <w:tbl>
      <w:tblPr>
        <w:tblW w:w="111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4"/>
        <w:gridCol w:w="1134"/>
        <w:gridCol w:w="6576"/>
        <w:gridCol w:w="1134"/>
        <w:gridCol w:w="1134"/>
      </w:tblGrid>
      <w:tr w:rsidR="00F47A1B" w:rsidRPr="00AD640D">
        <w:tc>
          <w:tcPr>
            <w:tcW w:w="11112" w:type="dxa"/>
            <w:gridSpan w:val="5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AD640D">
              <w:rPr>
                <w:rFonts w:ascii="Arial Narrow" w:hAnsi="Arial Narrow" w:cs="Arial"/>
                <w:b/>
                <w:bCs/>
                <w:sz w:val="18"/>
                <w:szCs w:val="18"/>
              </w:rPr>
              <w:t>TÜRKÇE DERSİ 8. SINIFLAR 2. DÖNEM 3. YAZILI SINAVI</w:t>
            </w:r>
          </w:p>
        </w:tc>
      </w:tr>
      <w:tr w:rsidR="00F47A1B" w:rsidRPr="00AD640D">
        <w:tc>
          <w:tcPr>
            <w:tcW w:w="1134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AD640D">
              <w:rPr>
                <w:rFonts w:ascii="Arial Narrow" w:hAnsi="Arial Narrow" w:cs="Arial"/>
                <w:b/>
                <w:bCs/>
                <w:sz w:val="18"/>
                <w:szCs w:val="18"/>
              </w:rPr>
              <w:t>ŞUBE</w:t>
            </w:r>
          </w:p>
        </w:tc>
        <w:tc>
          <w:tcPr>
            <w:tcW w:w="1134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AD640D">
              <w:rPr>
                <w:rFonts w:ascii="Arial Narrow" w:hAnsi="Arial Narrow" w:cs="Arial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6576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AD640D">
              <w:rPr>
                <w:rFonts w:ascii="Arial Narrow" w:hAnsi="Arial Narrow" w:cs="Arial"/>
                <w:b/>
                <w:bCs/>
                <w:sz w:val="18"/>
                <w:szCs w:val="18"/>
              </w:rPr>
              <w:t>ADI SOYADI</w:t>
            </w:r>
          </w:p>
        </w:tc>
        <w:tc>
          <w:tcPr>
            <w:tcW w:w="1134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AD640D">
              <w:rPr>
                <w:rFonts w:ascii="Arial Narrow" w:hAnsi="Arial Narrow" w:cs="Arial"/>
                <w:b/>
                <w:bCs/>
                <w:sz w:val="18"/>
                <w:szCs w:val="18"/>
              </w:rPr>
              <w:t>NOT</w:t>
            </w:r>
          </w:p>
        </w:tc>
        <w:tc>
          <w:tcPr>
            <w:tcW w:w="1134" w:type="dxa"/>
            <w:vMerge w:val="restart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AD640D">
              <w:rPr>
                <w:rFonts w:ascii="Arial Narrow" w:hAnsi="Arial Narrow" w:cs="Arial"/>
                <w:b/>
                <w:bCs/>
                <w:sz w:val="56"/>
                <w:szCs w:val="56"/>
              </w:rPr>
              <w:t>A</w:t>
            </w:r>
          </w:p>
        </w:tc>
      </w:tr>
      <w:tr w:rsidR="00F47A1B" w:rsidRPr="00AD640D">
        <w:trPr>
          <w:trHeight w:val="567"/>
        </w:trPr>
        <w:tc>
          <w:tcPr>
            <w:tcW w:w="1134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576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</w:p>
    <w:p w:rsidR="00F47A1B" w:rsidRDefault="00F47A1B" w:rsidP="00D278E4">
      <w:pPr>
        <w:rPr>
          <w:rFonts w:ascii="Arial Narrow" w:hAnsi="Arial Narrow" w:cs="Arial Narrow"/>
          <w:sz w:val="18"/>
          <w:szCs w:val="18"/>
        </w:rPr>
        <w:sectPr w:rsidR="00F47A1B" w:rsidSect="009A5A43">
          <w:pgSz w:w="11906" w:h="16838" w:code="9"/>
          <w:pgMar w:top="426" w:right="567" w:bottom="567" w:left="567" w:header="0" w:footer="0" w:gutter="0"/>
          <w:pgBorders w:offsetFrom="page">
            <w:top w:val="single" w:sz="12" w:space="15" w:color="auto"/>
            <w:left w:val="single" w:sz="12" w:space="14" w:color="auto"/>
            <w:bottom w:val="single" w:sz="12" w:space="16" w:color="auto"/>
            <w:right w:val="single" w:sz="12" w:space="14" w:color="auto"/>
          </w:pgBorders>
          <w:cols w:sep="1" w:space="64"/>
          <w:docGrid w:linePitch="360"/>
        </w:sect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1. Bu renk sana gitmedi.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2. Bu para ona üç gün gitmez.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3. Yaz gitti, kış geldi.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4. İki ton kömür üç ay gider.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1. </w:t>
      </w:r>
      <w:r w:rsidRPr="00D278E4">
        <w:rPr>
          <w:b/>
          <w:bCs/>
        </w:rPr>
        <w:t>Numaralanmış cümlelerde "</w:t>
      </w:r>
      <w:r w:rsidRPr="00D278E4">
        <w:t>gitmek</w:t>
      </w:r>
      <w:r w:rsidRPr="00D278E4">
        <w:rPr>
          <w:b/>
          <w:bCs/>
        </w:rPr>
        <w:t>" sözcü</w:t>
      </w:r>
      <w:r w:rsidRPr="00D278E4">
        <w:rPr>
          <w:b/>
          <w:bCs/>
        </w:rPr>
        <w:softHyphen/>
        <w:t>ğü kaç farklı anlamda kullanılmıştır?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 xml:space="preserve">     A) 1               B) 2               C) 3               D) 4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 xml:space="preserve">2. </w:t>
      </w:r>
      <w:r w:rsidRPr="00D278E4">
        <w:rPr>
          <w:rFonts w:eastAsia="Arial Unicode MS"/>
        </w:rPr>
        <w:t xml:space="preserve">"Balık tutmak, bende bir </w:t>
      </w:r>
      <w:r w:rsidRPr="00D278E4">
        <w:rPr>
          <w:rFonts w:eastAsia="Arial Unicode MS"/>
          <w:u w:val="single"/>
        </w:rPr>
        <w:t>hastalık halini almıştı.</w:t>
      </w:r>
      <w:r w:rsidRPr="00D278E4">
        <w:rPr>
          <w:rFonts w:eastAsia="Arial Unicode MS"/>
        </w:rPr>
        <w:t xml:space="preserve">" </w:t>
      </w:r>
      <w:r w:rsidRPr="00D278E4">
        <w:rPr>
          <w:rFonts w:eastAsia="Arial Unicode MS"/>
          <w:b/>
          <w:bCs/>
        </w:rPr>
        <w:t>cümlesindeki al</w:t>
      </w:r>
      <w:r w:rsidRPr="00D278E4">
        <w:rPr>
          <w:rFonts w:eastAsia="Arial Unicode MS"/>
          <w:b/>
          <w:bCs/>
        </w:rPr>
        <w:softHyphen/>
        <w:t>tı çizili söz öbeğinin cümleye kattığı anlam, aşağıdakilerin hangisinde vardır?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D278E4">
        <w:rPr>
          <w:rFonts w:eastAsia="Arial Unicode MS"/>
        </w:rPr>
        <w:t>A) Sinema, onun vazgeçemediği bir tutkuydu.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D278E4">
        <w:rPr>
          <w:rFonts w:eastAsia="Arial Unicode MS"/>
        </w:rPr>
        <w:t>B) Eşini ve çocuğunu özlemle bekliyordu.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D278E4">
        <w:rPr>
          <w:rFonts w:eastAsia="Arial Unicode MS"/>
        </w:rPr>
        <w:t>C) Onun bu başarısı hepimizi mutlu etti.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D278E4">
        <w:rPr>
          <w:rFonts w:eastAsia="Arial Unicode MS"/>
        </w:rPr>
        <w:t>D) Ona olan sevgisi, sürekli artmıştı.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jc w:val="both"/>
      </w:pPr>
      <w:r w:rsidRPr="00D278E4">
        <w:rPr>
          <w:b/>
          <w:bCs/>
        </w:rPr>
        <w:t>(I)</w:t>
      </w:r>
      <w:r w:rsidRPr="00D278E4">
        <w:t xml:space="preserve"> Nisan güneşi, ılık ılık dökülüyor kentin üstüne. </w:t>
      </w:r>
      <w:r w:rsidRPr="00D278E4">
        <w:rPr>
          <w:b/>
          <w:bCs/>
        </w:rPr>
        <w:t xml:space="preserve">(II) </w:t>
      </w:r>
      <w:r w:rsidRPr="00D278E4">
        <w:t xml:space="preserve">İnsanların yüzleri ışıl ışıl. </w:t>
      </w:r>
      <w:r w:rsidRPr="00D278E4">
        <w:rPr>
          <w:b/>
          <w:bCs/>
        </w:rPr>
        <w:t>(III)</w:t>
      </w:r>
      <w:r w:rsidRPr="00D278E4">
        <w:t xml:space="preserve"> Kalabalık, yumuşak hareketlerle sokaklarda kımıldıyor. </w:t>
      </w:r>
      <w:r w:rsidRPr="00D278E4">
        <w:rPr>
          <w:b/>
          <w:bCs/>
        </w:rPr>
        <w:t>(IV)</w:t>
      </w:r>
      <w:r w:rsidRPr="00D278E4">
        <w:t xml:space="preserve"> Kent, bu güzel bahar gününde mutlulukla geriniy</w:t>
      </w:r>
      <w:r w:rsidRPr="00D278E4">
        <w:softHyphen/>
        <w:t>or, gevşiyor sanki.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>3. Yukarıdaki p</w:t>
      </w:r>
      <w:r w:rsidRPr="00D278E4">
        <w:rPr>
          <w:b/>
          <w:bCs/>
        </w:rPr>
        <w:t>arçada numaralanmış cümlelerin hangisinde "</w:t>
      </w:r>
      <w:r w:rsidRPr="00D278E4">
        <w:t>kişileştirme</w:t>
      </w:r>
      <w:r w:rsidRPr="00D278E4">
        <w:rPr>
          <w:b/>
          <w:bCs/>
        </w:rPr>
        <w:t>" yapılmıştır?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A) I. de           B) II. de           C) III de           D) IV. de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4. </w:t>
      </w:r>
      <w:r w:rsidRPr="00D278E4">
        <w:rPr>
          <w:b/>
          <w:bCs/>
        </w:rPr>
        <w:t>Aşağıdakilerin hangisinde deyim, kullanıldığı cümleye uy</w:t>
      </w:r>
      <w:r w:rsidRPr="00D278E4">
        <w:rPr>
          <w:b/>
          <w:bCs/>
        </w:rPr>
        <w:softHyphen/>
        <w:t xml:space="preserve">gun </w:t>
      </w:r>
      <w:r w:rsidRPr="00D278E4">
        <w:rPr>
          <w:b/>
          <w:bCs/>
          <w:u w:val="single"/>
        </w:rPr>
        <w:t>düşmemiştir</w:t>
      </w:r>
      <w:r w:rsidRPr="00D278E4">
        <w:rPr>
          <w:b/>
          <w:bCs/>
        </w:rPr>
        <w:t>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left="142"/>
      </w:pPr>
      <w:r w:rsidRPr="00D278E4">
        <w:t>A) Kimseyle asla sırrını paylaşmaz; çünkü içini dökmeyi sever.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left="142"/>
      </w:pPr>
      <w:r w:rsidRPr="00D278E4">
        <w:t xml:space="preserve">B) Bu projeyi bitirmeyi kafasına kesinlikle koymuştu. 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left="142"/>
      </w:pPr>
      <w:r w:rsidRPr="00D278E4">
        <w:t>C) Kalın kafalı olduğu için söylenenleri bir türlü anlayamıyordu.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left="142"/>
      </w:pPr>
      <w:r w:rsidRPr="00D278E4">
        <w:t>D) Komşumuzla aramız iyi, içtiğimiz su ayrı gitmez.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1. Altın eşik gümüş eşiğe muhtaçtır.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2. Bir elin nesi var, iki elin sesi var.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3. Yalnız taş duvar olmaz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4. Kelin ilâcı olsa başına sürer.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5. </w:t>
      </w:r>
      <w:r w:rsidRPr="00D278E4">
        <w:rPr>
          <w:b/>
          <w:bCs/>
        </w:rPr>
        <w:t>Numaralanmış atasözlerinden hangisi, ko</w:t>
      </w:r>
      <w:r w:rsidRPr="00D278E4">
        <w:rPr>
          <w:b/>
          <w:bCs/>
        </w:rPr>
        <w:softHyphen/>
        <w:t xml:space="preserve">nusu bakımından diğerlerinden </w:t>
      </w:r>
      <w:r w:rsidRPr="00D278E4">
        <w:rPr>
          <w:b/>
          <w:bCs/>
          <w:u w:val="single"/>
        </w:rPr>
        <w:t>farklıdır</w:t>
      </w:r>
      <w:r w:rsidRPr="00D278E4">
        <w:rPr>
          <w:b/>
          <w:bCs/>
        </w:rPr>
        <w:t>?</w:t>
      </w: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D278E4">
        <w:t xml:space="preserve">     A) 1               B) 2               C) 3               D) 4</w:t>
      </w: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7B1BFF">
      <w:pPr>
        <w:autoSpaceDE w:val="0"/>
        <w:autoSpaceDN w:val="0"/>
        <w:adjustRightInd w:val="0"/>
        <w:spacing w:after="0" w:line="240" w:lineRule="auto"/>
      </w:pPr>
      <w:r w:rsidRPr="00D278E4">
        <w:t>Zor olan kahramanca ölmek değil; onurlu yaşamaktır.</w:t>
      </w:r>
    </w:p>
    <w:p w:rsidR="00F47A1B" w:rsidRPr="00D278E4" w:rsidRDefault="00F47A1B" w:rsidP="007B1BFF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6. </w:t>
      </w:r>
      <w:r w:rsidRPr="00D278E4">
        <w:rPr>
          <w:b/>
          <w:bCs/>
        </w:rPr>
        <w:t xml:space="preserve">Bu cümleye anlamca </w:t>
      </w:r>
      <w:r w:rsidRPr="00ED0803">
        <w:rPr>
          <w:b/>
          <w:bCs/>
          <w:u w:val="single"/>
        </w:rPr>
        <w:t>en yakın</w:t>
      </w:r>
      <w:r w:rsidRPr="00D278E4">
        <w:rPr>
          <w:b/>
          <w:bCs/>
        </w:rPr>
        <w:t xml:space="preserve"> cümle, aşağıdakilerden hangisidir?</w:t>
      </w:r>
    </w:p>
    <w:p w:rsidR="00F47A1B" w:rsidRPr="00D278E4" w:rsidRDefault="00F47A1B" w:rsidP="008F3128">
      <w:pPr>
        <w:autoSpaceDE w:val="0"/>
        <w:autoSpaceDN w:val="0"/>
        <w:adjustRightInd w:val="0"/>
        <w:spacing w:after="0" w:line="240" w:lineRule="auto"/>
        <w:ind w:left="142" w:right="-285"/>
      </w:pPr>
      <w:r w:rsidRPr="00D278E4">
        <w:t>A) Onurlu bir yaşam, kahramanca ölmekten daha zordur.</w:t>
      </w:r>
    </w:p>
    <w:p w:rsidR="00F47A1B" w:rsidRPr="00D278E4" w:rsidRDefault="00F47A1B" w:rsidP="007B1BFF">
      <w:pPr>
        <w:autoSpaceDE w:val="0"/>
        <w:autoSpaceDN w:val="0"/>
        <w:adjustRightInd w:val="0"/>
        <w:spacing w:after="0" w:line="240" w:lineRule="auto"/>
        <w:ind w:left="142"/>
      </w:pPr>
      <w:r w:rsidRPr="00D278E4">
        <w:t>B) Onurlu bir yaşam, zor elde edilir.</w:t>
      </w:r>
    </w:p>
    <w:p w:rsidR="00F47A1B" w:rsidRPr="00D278E4" w:rsidRDefault="00F47A1B" w:rsidP="007B1BFF">
      <w:pPr>
        <w:autoSpaceDE w:val="0"/>
        <w:autoSpaceDN w:val="0"/>
        <w:adjustRightInd w:val="0"/>
        <w:spacing w:after="0" w:line="240" w:lineRule="auto"/>
        <w:ind w:left="142"/>
      </w:pPr>
      <w:r w:rsidRPr="00D278E4">
        <w:t>C) Önemli olan nasıl değil; ne uğruna öldüğümüzdür.</w:t>
      </w:r>
    </w:p>
    <w:p w:rsidR="00F47A1B" w:rsidRDefault="00F47A1B" w:rsidP="007B1BFF">
      <w:pPr>
        <w:autoSpaceDE w:val="0"/>
        <w:autoSpaceDN w:val="0"/>
        <w:adjustRightInd w:val="0"/>
        <w:spacing w:after="0" w:line="240" w:lineRule="auto"/>
        <w:ind w:left="142"/>
        <w:rPr>
          <w:rFonts w:cs="Arial"/>
        </w:rPr>
      </w:pPr>
      <w:r w:rsidRPr="00D278E4">
        <w:t>D) insanlar için ölüm, kahramanca olmalıdır.</w:t>
      </w:r>
    </w:p>
    <w:p w:rsidR="00F47A1B" w:rsidRPr="007B1BFF" w:rsidRDefault="00F47A1B" w:rsidP="007B1BFF">
      <w:pPr>
        <w:autoSpaceDE w:val="0"/>
        <w:autoSpaceDN w:val="0"/>
        <w:adjustRightInd w:val="0"/>
        <w:spacing w:after="0" w:line="240" w:lineRule="auto"/>
        <w:ind w:left="142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284"/>
      </w:pPr>
      <w:r>
        <w:t xml:space="preserve">  </w:t>
      </w:r>
      <w:r w:rsidRPr="00D278E4">
        <w:t>I. Zor soru sorarsan başarılı olamam.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284"/>
      </w:pPr>
      <w:r>
        <w:t xml:space="preserve"> </w:t>
      </w:r>
      <w:r w:rsidRPr="00D278E4">
        <w:t>II. Kuş yavruları soğuktan donmuştu.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284"/>
      </w:pPr>
      <w:r w:rsidRPr="00D278E4">
        <w:t xml:space="preserve">III. O şimdi buraya dönüş hazırlıklarına başlamıştır. 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7. </w:t>
      </w:r>
      <w:r w:rsidRPr="00D278E4">
        <w:rPr>
          <w:b/>
          <w:bCs/>
        </w:rPr>
        <w:t xml:space="preserve">Numaralı cümlelerde aşağıdaki anlam ilgilerinden hangisi </w:t>
      </w:r>
      <w:r w:rsidRPr="00D278E4">
        <w:rPr>
          <w:b/>
          <w:bCs/>
          <w:u w:val="single"/>
        </w:rPr>
        <w:t>görülmez</w:t>
      </w:r>
      <w:r w:rsidRPr="00D278E4">
        <w:rPr>
          <w:b/>
          <w:bCs/>
        </w:rPr>
        <w:t>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 xml:space="preserve">       A) Neden - sonuç                  B) Koşul - sonuç   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 xml:space="preserve">       C) Olasılık                               D) Varsayım</w:t>
      </w:r>
    </w:p>
    <w:p w:rsidR="00F47A1B" w:rsidRDefault="00F47A1B" w:rsidP="00D278E4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Yalnız kendisini düşünen insan, yumurtasını pişirmek için komşu</w:t>
      </w:r>
      <w:r w:rsidRPr="00D278E4">
        <w:softHyphen/>
        <w:t>sunun evini yakar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8. </w:t>
      </w:r>
      <w:r w:rsidRPr="00D278E4">
        <w:rPr>
          <w:b/>
          <w:bCs/>
        </w:rPr>
        <w:t>Bu cümlede anlatılmak istenen, nedir?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A) Başkalarına kötülük edenler, bencil insanlardır.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B) Bencil insan, kendi iyiliği için başkalarına zarar verir.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C) Kimi insanlar, her zaman kendilerini düşünür.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D) Komşusuna zarar verenler, kendini düşünenlerdir.</w:t>
      </w:r>
    </w:p>
    <w:p w:rsidR="00F47A1B" w:rsidRDefault="00F47A1B" w:rsidP="00D278E4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jc w:val="both"/>
      </w:pPr>
      <w:r w:rsidRPr="00D278E4">
        <w:t>İnsan beyninin düşünmek, okumak, konuş</w:t>
      </w:r>
      <w:r w:rsidRPr="00D278E4">
        <w:softHyphen/>
        <w:t>mak ve yazmak gibi dört değişik fonksiyonu vardır. Okumak, diğer işlevleri etkiler. Oku</w:t>
      </w:r>
      <w:r w:rsidRPr="00D278E4">
        <w:softHyphen/>
        <w:t>mak; konuşmak ve yazmak eyleminden dai</w:t>
      </w:r>
      <w:r w:rsidRPr="00D278E4">
        <w:softHyphen/>
        <w:t>ma önde gider ve diğerleri ona bağlıdır. İnsan, önce okur. Okudukça sever ve düşünür. Sevip düşündükçe yine okur. Okuma olmadan hiç</w:t>
      </w:r>
      <w:r w:rsidRPr="00D278E4">
        <w:softHyphen/>
        <w:t>biri olmaz.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9. </w:t>
      </w:r>
      <w:r w:rsidRPr="00D278E4">
        <w:rPr>
          <w:b/>
          <w:bCs/>
        </w:rPr>
        <w:t>Bu paragrafın bütününde aşağıdakilerin hangisinden söz edilmektedir?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A) Okumanın sevgiye zemin hazırlamasından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B) Okumanın konuşmayla farkından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C) Okumanın beynin işlevlerine etkisinden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D) Okumanın düşünceye katkısından</w:t>
      </w:r>
    </w:p>
    <w:p w:rsidR="00F47A1B" w:rsidRDefault="00F47A1B" w:rsidP="00D278E4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jc w:val="both"/>
      </w:pPr>
      <w:r w:rsidRPr="00D278E4">
        <w:t>Evde hayvan beslenmesi konusunda birbirinden farklı düşünce</w:t>
      </w:r>
      <w:r w:rsidRPr="00D278E4">
        <w:softHyphen/>
        <w:t>ler ve uygulamalar var. Kimisi evinde pek çok kedi, köpek ya da kuş besler. Kimisi de evinde hayvan besleyenlere savaş açar. Aslında her ikisi de normal davranışlardan uzak. Çünkü hayvan</w:t>
      </w:r>
      <w:r w:rsidRPr="00D278E4">
        <w:softHyphen/>
        <w:t>lara yapılacak en büyük iyilik ve sevgi gösterisi, doğal yaşama alanları oluşturup oralarda ihtiyaçlarını karşılamaktır.</w:t>
      </w:r>
    </w:p>
    <w:p w:rsidR="00F47A1B" w:rsidRPr="00D278E4" w:rsidRDefault="00F47A1B" w:rsidP="00203B84">
      <w:pPr>
        <w:autoSpaceDE w:val="0"/>
        <w:autoSpaceDN w:val="0"/>
        <w:adjustRightInd w:val="0"/>
        <w:spacing w:after="0" w:line="240" w:lineRule="auto"/>
        <w:ind w:right="-285"/>
        <w:rPr>
          <w:b/>
          <w:bCs/>
        </w:rPr>
      </w:pPr>
      <w:r>
        <w:rPr>
          <w:b/>
          <w:bCs/>
        </w:rPr>
        <w:t>10.</w:t>
      </w:r>
      <w:r w:rsidRPr="00D278E4">
        <w:rPr>
          <w:b/>
          <w:bCs/>
        </w:rPr>
        <w:t>Aşağıdakilerin hangisi, bu parçanın ana düşüncesidir?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left="142"/>
      </w:pPr>
      <w:r w:rsidRPr="00D278E4">
        <w:t>A) Evde hayvan beslemek örnek bir davranıştır.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left="142"/>
      </w:pPr>
      <w:r w:rsidRPr="00D278E4">
        <w:t>B) Hayvanlar, alıştıkları yaşama ortamlarında yaşatılmalıdır.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left="142"/>
      </w:pPr>
      <w:r w:rsidRPr="00D278E4">
        <w:t>C) Hayvanseverlerle diğer insanlar arasında sürekli bir çatışma vardır.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left="142"/>
      </w:pPr>
      <w:r w:rsidRPr="00D278E4">
        <w:t>D) Apartman gibi toplu yaşam birimlerinde hayvan beslenmemelidir.</w:t>
      </w:r>
    </w:p>
    <w:p w:rsidR="00F47A1B" w:rsidRPr="00D278E4" w:rsidRDefault="00F47A1B" w:rsidP="00D278E4">
      <w:pPr>
        <w:rPr>
          <w:rFonts w:ascii="Arial Narrow" w:hAnsi="Arial Narrow" w:cs="Arial Narrow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jc w:val="both"/>
      </w:pPr>
      <w:r w:rsidRPr="00D278E4">
        <w:t>Demir eksikliği, çocukluklarda en sık görülen hastalıklardandır. Demir eksikliği olan çocuk</w:t>
      </w:r>
      <w:r w:rsidRPr="00D278E4">
        <w:softHyphen/>
        <w:t>lar, toprak ve odun kömürü gibi maddeler yi</w:t>
      </w:r>
      <w:r w:rsidRPr="00D278E4">
        <w:softHyphen/>
        <w:t>yebilir. Çocuğun büyümesi geri kalabilir. Ço</w:t>
      </w:r>
      <w:r w:rsidRPr="00D278E4">
        <w:softHyphen/>
        <w:t>cuklar, konsantrasyon güçlüğü çeker, bu da okulda başarısızlığa neden olur.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11. </w:t>
      </w:r>
      <w:r w:rsidRPr="00D278E4">
        <w:rPr>
          <w:b/>
          <w:bCs/>
        </w:rPr>
        <w:t>Parçaya göre aşağıdakilerden hangisi, ço</w:t>
      </w:r>
      <w:r w:rsidRPr="00D278E4">
        <w:rPr>
          <w:b/>
          <w:bCs/>
        </w:rPr>
        <w:softHyphen/>
        <w:t xml:space="preserve">cuklarda demir eksikliğinin sonuçlarından biri </w:t>
      </w:r>
      <w:r w:rsidRPr="00D278E4">
        <w:rPr>
          <w:b/>
          <w:bCs/>
          <w:u w:val="single"/>
        </w:rPr>
        <w:t>değildir</w:t>
      </w:r>
      <w:r w:rsidRPr="00D278E4">
        <w:rPr>
          <w:b/>
          <w:bCs/>
        </w:rPr>
        <w:t>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A) Şiddetli açlık hissetmek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B) Gelişim sorunları yaşamak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C) Yoğunlaşma zorluğu çekmek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D) Derslerde başarısız olmak</w:t>
      </w:r>
    </w:p>
    <w:p w:rsidR="00F47A1B" w:rsidRDefault="00F47A1B" w:rsidP="00D278E4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jc w:val="both"/>
      </w:pPr>
      <w:r w:rsidRPr="00D278E4">
        <w:t>Sohbeti çok tatlı bir insandı. Onun konuşmasını saatlerce dinleyebilirdiniz. Bir konuda yorum ya</w:t>
      </w:r>
      <w:r w:rsidRPr="00D278E4">
        <w:softHyphen/>
        <w:t>parken, doğruların yanında yanlışları da söyler</w:t>
      </w:r>
      <w:r w:rsidRPr="00D278E4">
        <w:softHyphen/>
        <w:t>di. Aynı tavrı eserlerinde de sergilerdi. Düşün</w:t>
      </w:r>
      <w:r w:rsidRPr="00D278E4">
        <w:softHyphen/>
        <w:t>dükleri ve anlattıkları ile yapıtlarında dile ge</w:t>
      </w:r>
      <w:r w:rsidRPr="00D278E4">
        <w:softHyphen/>
        <w:t>tirdiği fikirler birbirinin aynasıydı. Kısacası o -----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12. </w:t>
      </w:r>
      <w:r w:rsidRPr="00D278E4">
        <w:rPr>
          <w:b/>
          <w:bCs/>
        </w:rPr>
        <w:t>Bu parça düşüncenin akışına göre aşağı</w:t>
      </w:r>
      <w:r w:rsidRPr="00D278E4">
        <w:rPr>
          <w:b/>
          <w:bCs/>
        </w:rPr>
        <w:softHyphen/>
        <w:t>dakilerden hangisi ile tamamlanabilir?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A) herkese yardım eden biriydi.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B) sözü ve özü bir insanlardandı.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C) güzel eserler veren bir yazardı.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D) tutarsız davranışlar sergiliyordu.</w:t>
      </w: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</w:rPr>
      </w:pPr>
      <w:r w:rsidRPr="00D278E4">
        <w:rPr>
          <w:rFonts w:eastAsia="Arial Unicode MS"/>
        </w:rPr>
        <w:t>Telefon uzun uzun çaldı. Uyandım. Ter içindeydim. Kötü bir düş</w:t>
      </w:r>
      <w:r w:rsidRPr="00D278E4">
        <w:rPr>
          <w:rFonts w:eastAsia="Arial Unicode MS"/>
        </w:rPr>
        <w:softHyphen/>
        <w:t>ten uyanmıştım, kâbuslarımdan kurtulmuştum. Sabah olmuştu. Balkona çıktım. Uzaktan martı çığlıkları geliyordu. Çiçekçi kadın tezgahını açmıştı. Derin bir nefes alıp içeri girdim.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 xml:space="preserve">13. </w:t>
      </w:r>
      <w:r w:rsidRPr="00D278E4">
        <w:rPr>
          <w:rFonts w:eastAsia="Arial Unicode MS"/>
          <w:b/>
          <w:bCs/>
        </w:rPr>
        <w:t xml:space="preserve">Bu parçada, aşağıdaki anlatım biçimlerinden hangisi ağır basmaktadır? 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D278E4">
        <w:rPr>
          <w:rFonts w:eastAsia="Arial Unicode MS"/>
        </w:rPr>
        <w:t xml:space="preserve">     A) Öyküleme                             B) Betimleme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D278E4">
        <w:rPr>
          <w:rFonts w:eastAsia="Arial Unicode MS"/>
        </w:rPr>
        <w:t xml:space="preserve">     C) Açıklama         </w:t>
      </w:r>
      <w:r>
        <w:rPr>
          <w:rFonts w:eastAsia="Arial Unicode MS"/>
        </w:rPr>
        <w:t xml:space="preserve">                      D) Tartış</w:t>
      </w:r>
      <w:r w:rsidRPr="00D278E4">
        <w:rPr>
          <w:rFonts w:eastAsia="Arial Unicode MS"/>
        </w:rPr>
        <w:t>ma</w:t>
      </w: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jc w:val="both"/>
      </w:pPr>
      <w:r w:rsidRPr="00D278E4">
        <w:t>Kedi, edebiyatımızda üzerinde belki gül ve bülbülden sonra en çok yer edinmiş varlık. Bizde kedilerle ilgili birçok yazarımızın eseri vardır. Enis Batur'un "Kediler Krallara Baka</w:t>
      </w:r>
      <w:r w:rsidRPr="00D278E4">
        <w:softHyphen/>
        <w:t>bilir" kitabı, Salah Birsel'in "Kediler" kitabı, Alper Çeker'in derlediği "Çağdaş Türk Edebiyatında Kedi Hikayeleri" kitabı gibi.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14. </w:t>
      </w:r>
      <w:r w:rsidRPr="00D278E4">
        <w:rPr>
          <w:b/>
          <w:bCs/>
        </w:rPr>
        <w:t>Bu parçanın anlatımı için aşağıdakilerden hangisi söylenebilir?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 xml:space="preserve">     A) Tanımlama                           C) Tanık gösterme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D278E4">
        <w:t xml:space="preserve">     B) Örneklendirme               </w:t>
      </w:r>
      <w:r>
        <w:t xml:space="preserve"> </w:t>
      </w:r>
      <w:r w:rsidRPr="00D278E4">
        <w:t xml:space="preserve">    D) </w:t>
      </w:r>
      <w:r>
        <w:t>Benzetme</w:t>
      </w: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15. </w:t>
      </w:r>
      <w:r w:rsidRPr="00D278E4">
        <w:rPr>
          <w:b/>
          <w:bCs/>
        </w:rPr>
        <w:t xml:space="preserve">Aşağıdaki bilgilerden hangisi, </w:t>
      </w:r>
      <w:r w:rsidRPr="00D278E4">
        <w:rPr>
          <w:b/>
          <w:bCs/>
          <w:u w:val="single"/>
        </w:rPr>
        <w:t>yanlıştır</w:t>
      </w:r>
      <w:r w:rsidRPr="00D278E4">
        <w:rPr>
          <w:b/>
          <w:bCs/>
        </w:rPr>
        <w:t>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A) Bir sanat eserini yorumlayan yazıya "eleştiri" denir.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B) Öykülerde dört öğe vardır: Olay, kişi, yer ve zaman.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 xml:space="preserve">C) Kişinin kendi hayatını doğrudan kendisinin anlattığı 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left="142"/>
      </w:pPr>
      <w:r w:rsidRPr="00D278E4">
        <w:t xml:space="preserve">  yazıya "bi</w:t>
      </w:r>
      <w:r w:rsidRPr="00D278E4">
        <w:softHyphen/>
        <w:t xml:space="preserve">yografi" denir.   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 xml:space="preserve">D) Bir konuyu konuşma havası içinde dile getiren 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left="142"/>
      </w:pPr>
      <w:r w:rsidRPr="00D278E4">
        <w:t xml:space="preserve">  yazıya "söyle</w:t>
      </w:r>
      <w:r w:rsidRPr="00D278E4">
        <w:softHyphen/>
        <w:t>şi" adı verilir.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16. </w:t>
      </w:r>
      <w:r w:rsidRPr="00D278E4">
        <w:rPr>
          <w:b/>
          <w:bCs/>
        </w:rPr>
        <w:t>Aşağıdakilerin hangisinde yazım yanlışı yapılmıştır?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A) Marmara'nın güneyinde nüfus yoğunluğu nasıldır?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B) Türkiye'nin batısı daha gelişmiştir.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C) Konya'nın kuzeyinde hangi şehrimiz vardır?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right="-170"/>
      </w:pPr>
      <w:r w:rsidRPr="00D278E4">
        <w:t>D) Trabzon doğu Karadeniz'in gelişmiş şehirlerindendir.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17. </w:t>
      </w:r>
      <w:r w:rsidRPr="00D278E4">
        <w:rPr>
          <w:b/>
          <w:bCs/>
        </w:rPr>
        <w:t xml:space="preserve">Aşağıdaki cümlelerden hangisinde, virgülün kullanım amacı </w:t>
      </w:r>
      <w:r w:rsidRPr="00D278E4">
        <w:rPr>
          <w:b/>
          <w:bCs/>
          <w:u w:val="single"/>
        </w:rPr>
        <w:t>farklıdır</w:t>
      </w:r>
      <w:r w:rsidRPr="00D278E4">
        <w:rPr>
          <w:b/>
          <w:bCs/>
        </w:rPr>
        <w:t>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A) Dünya, yeni bir yüzyıla böyle hazırlanıyor.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B) Ormanlarımız, akciğerlerimiz, her yaz yanıyor.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C) O, senin en vefalı arkadaşın değil miydi?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D) Okulum, şu sokağın başında bulunuyordu.</w:t>
      </w: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>
        <w:t xml:space="preserve">     </w:t>
      </w:r>
      <w:r w:rsidRPr="00D278E4">
        <w:t>Onları dün okulda görmüştüm.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 xml:space="preserve">18. </w:t>
      </w:r>
      <w:r w:rsidRPr="00D278E4">
        <w:rPr>
          <w:rFonts w:eastAsia="Arial Unicode MS"/>
          <w:b/>
          <w:bCs/>
        </w:rPr>
        <w:t xml:space="preserve">Bu cümle için aşağıdakilerden hangisi </w:t>
      </w:r>
      <w:r w:rsidRPr="00D278E4">
        <w:rPr>
          <w:rFonts w:eastAsia="Arial Unicode MS"/>
          <w:b/>
          <w:bCs/>
          <w:u w:val="single"/>
        </w:rPr>
        <w:t>söylenemez</w:t>
      </w:r>
      <w:r w:rsidRPr="00D278E4">
        <w:rPr>
          <w:rFonts w:eastAsia="Arial Unicode MS"/>
          <w:b/>
          <w:bCs/>
        </w:rPr>
        <w:t>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right="-170"/>
      </w:pPr>
      <w:r w:rsidRPr="00D278E4">
        <w:t xml:space="preserve">A) Ögeleri “Nesne-Zarf tümleci-Dolaylı tümleç-Yüklem”  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 xml:space="preserve">  şeklinde sıralanmıştır.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B) Yüklemi edilgen çatılı bir fiildir.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C) Yüklemi geçişli çatılı bir fiildir.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  <w:r w:rsidRPr="00D278E4">
        <w:t>D) Yapısına göre basit bir cümledir.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ind w:left="142"/>
        <w:rPr>
          <w:rFonts w:eastAsia="Arial Unicode MS"/>
        </w:rPr>
      </w:pPr>
      <w:r>
        <w:rPr>
          <w:rFonts w:eastAsia="Arial Unicode MS"/>
        </w:rPr>
        <w:t xml:space="preserve">   </w:t>
      </w:r>
      <w:r w:rsidRPr="00D278E4">
        <w:rPr>
          <w:rFonts w:eastAsia="Arial Unicode MS"/>
        </w:rPr>
        <w:t xml:space="preserve">Mutlu olmak güç bir şeydir; çünkü başkalarını mutlu </w:t>
      </w:r>
      <w:r>
        <w:rPr>
          <w:rFonts w:eastAsia="Arial Unicode MS"/>
        </w:rPr>
        <w:t xml:space="preserve">  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left="142"/>
        <w:rPr>
          <w:rFonts w:eastAsia="Arial Unicode MS"/>
        </w:rPr>
      </w:pPr>
      <w:r>
        <w:rPr>
          <w:rFonts w:eastAsia="Arial Unicode MS"/>
        </w:rPr>
        <w:t xml:space="preserve">   </w:t>
      </w:r>
      <w:r w:rsidRPr="00D278E4">
        <w:rPr>
          <w:rFonts w:eastAsia="Arial Unicode MS"/>
        </w:rPr>
        <w:t>etmekle sağ</w:t>
      </w:r>
      <w:r w:rsidRPr="00D278E4">
        <w:rPr>
          <w:rFonts w:eastAsia="Arial Unicode MS"/>
        </w:rPr>
        <w:softHyphen/>
        <w:t>lanır.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 xml:space="preserve">19. </w:t>
      </w:r>
      <w:r w:rsidRPr="00D278E4">
        <w:rPr>
          <w:rFonts w:eastAsia="Arial Unicode MS"/>
          <w:b/>
          <w:bCs/>
        </w:rPr>
        <w:t xml:space="preserve">Bu cümle için aşağıdakilerden hangisi </w:t>
      </w:r>
      <w:r w:rsidRPr="00D278E4">
        <w:rPr>
          <w:rFonts w:eastAsia="Arial Unicode MS"/>
          <w:b/>
          <w:bCs/>
          <w:u w:val="single"/>
        </w:rPr>
        <w:t>söylenemez</w:t>
      </w:r>
      <w:r w:rsidRPr="00D278E4">
        <w:rPr>
          <w:rFonts w:eastAsia="Arial Unicode MS"/>
          <w:b/>
          <w:bCs/>
        </w:rPr>
        <w:t>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D278E4">
        <w:rPr>
          <w:rFonts w:eastAsia="Arial Unicode MS"/>
        </w:rPr>
        <w:t>A) Anlamca olumludur.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D278E4">
        <w:rPr>
          <w:rFonts w:eastAsia="Arial Unicode MS"/>
        </w:rPr>
        <w:t>B) Cümlede fiilimsi vardır.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D278E4">
        <w:rPr>
          <w:rFonts w:eastAsia="Arial Unicode MS"/>
        </w:rPr>
        <w:t>C) Kurallı cümlelerden oluşmuştur.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D278E4">
        <w:rPr>
          <w:rFonts w:eastAsia="Arial Unicode MS"/>
        </w:rPr>
        <w:t>D) Her ikisi de fiil cümlesidir.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eastAsia="Arial Unicode MS" w:cs="Arial"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eastAsia="Arial Unicode MS" w:cs="Arial"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eastAsia="Arial Unicode MS" w:cs="Arial"/>
        </w:rPr>
      </w:pPr>
    </w:p>
    <w:p w:rsidR="00F47A1B" w:rsidRDefault="00F47A1B" w:rsidP="00D278E4">
      <w:pPr>
        <w:autoSpaceDE w:val="0"/>
        <w:autoSpaceDN w:val="0"/>
        <w:adjustRightInd w:val="0"/>
        <w:spacing w:after="0" w:line="240" w:lineRule="auto"/>
        <w:rPr>
          <w:rFonts w:eastAsia="Arial Unicode MS" w:cs="Arial"/>
        </w:rPr>
      </w:pP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rPr>
          <w:rFonts w:eastAsia="Arial Unicode MS" w:cs="Arial"/>
        </w:rPr>
      </w:pPr>
    </w:p>
    <w:p w:rsidR="00F47A1B" w:rsidRPr="00761A89" w:rsidRDefault="00F47A1B" w:rsidP="00761A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761A89">
        <w:rPr>
          <w:rFonts w:eastAsia="Arial Unicode MS"/>
        </w:rPr>
        <w:t>Oğlum, bugün beni şüphesiz aramış olmalıdır.</w:t>
      </w:r>
    </w:p>
    <w:p w:rsidR="00F47A1B" w:rsidRPr="00761A89" w:rsidRDefault="00F47A1B" w:rsidP="00761A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761A89">
        <w:rPr>
          <w:rFonts w:eastAsia="Arial Unicode MS"/>
        </w:rPr>
        <w:t>Bu projeyi arkadaşlarımla birlikte hazırladım.</w:t>
      </w:r>
    </w:p>
    <w:p w:rsidR="00F47A1B" w:rsidRPr="00761A89" w:rsidRDefault="00F47A1B" w:rsidP="00761A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170"/>
      </w:pPr>
      <w:r w:rsidRPr="00761A89">
        <w:t>Bana yardım ederek işi hemen bitir</w:t>
      </w:r>
      <w:r w:rsidRPr="00761A89">
        <w:softHyphen/>
        <w:t>meme neden oldu.</w:t>
      </w:r>
    </w:p>
    <w:p w:rsidR="00F47A1B" w:rsidRPr="00761A89" w:rsidRDefault="00F47A1B" w:rsidP="00761A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85"/>
        <w:rPr>
          <w:rFonts w:cs="Arial"/>
        </w:rPr>
      </w:pPr>
      <w:r w:rsidRPr="00761A89">
        <w:t>Yiyecek bir lokma ekmeğimiz hatta yemeğimiz bile yok.</w:t>
      </w:r>
    </w:p>
    <w:p w:rsidR="00F47A1B" w:rsidRPr="00D278E4" w:rsidRDefault="00F47A1B" w:rsidP="00D278E4">
      <w:pPr>
        <w:spacing w:after="0" w:line="240" w:lineRule="auto"/>
        <w:ind w:right="-29"/>
        <w:rPr>
          <w:b/>
          <w:bCs/>
        </w:rPr>
      </w:pPr>
      <w:r>
        <w:rPr>
          <w:b/>
          <w:bCs/>
        </w:rPr>
        <w:t xml:space="preserve">20. </w:t>
      </w:r>
      <w:r w:rsidRPr="00D278E4">
        <w:rPr>
          <w:b/>
          <w:bCs/>
        </w:rPr>
        <w:t xml:space="preserve">Aşağıdaki anlatım bozukluğu nedenlerinden hangisinin yukarıda bir örneği </w:t>
      </w:r>
      <w:r w:rsidRPr="00D278E4">
        <w:rPr>
          <w:b/>
          <w:bCs/>
          <w:u w:val="single"/>
        </w:rPr>
        <w:t>yoktur</w:t>
      </w:r>
      <w:r w:rsidRPr="00D278E4">
        <w:rPr>
          <w:b/>
          <w:bCs/>
        </w:rPr>
        <w:t>?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A) Gereksiz sözcük kullanımı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B) Sözcüğün yanlış anlamda kullanılması</w:t>
      </w:r>
    </w:p>
    <w:p w:rsidR="00F47A1B" w:rsidRPr="00D278E4" w:rsidRDefault="00F47A1B" w:rsidP="00D278E4">
      <w:pPr>
        <w:autoSpaceDE w:val="0"/>
        <w:autoSpaceDN w:val="0"/>
        <w:adjustRightInd w:val="0"/>
        <w:spacing w:after="0" w:line="240" w:lineRule="auto"/>
        <w:ind w:firstLine="142"/>
      </w:pPr>
      <w:r w:rsidRPr="00D278E4">
        <w:t>C) Sözcüğün yanlış yerde kullanılması</w:t>
      </w:r>
    </w:p>
    <w:p w:rsidR="00F47A1B" w:rsidRDefault="00F47A1B" w:rsidP="00D278E4">
      <w:pPr>
        <w:rPr>
          <w:rFonts w:cs="Arial"/>
        </w:rPr>
      </w:pPr>
      <w:r>
        <w:t xml:space="preserve">   </w:t>
      </w:r>
      <w:r w:rsidRPr="00D278E4">
        <w:t>D) Çelişen sözcük kullanımı</w:t>
      </w:r>
    </w:p>
    <w:p w:rsidR="00F47A1B" w:rsidRDefault="00F47A1B" w:rsidP="00D278E4">
      <w:pPr>
        <w:rPr>
          <w:rFonts w:cs="Arial"/>
        </w:rPr>
      </w:pPr>
    </w:p>
    <w:p w:rsidR="00F47A1B" w:rsidRDefault="00F47A1B" w:rsidP="00D278E4">
      <w:pPr>
        <w:rPr>
          <w:rFonts w:cs="Arial"/>
        </w:rPr>
      </w:pPr>
    </w:p>
    <w:p w:rsidR="00F47A1B" w:rsidRDefault="00F47A1B" w:rsidP="00D278E4">
      <w:pPr>
        <w:rPr>
          <w:rFonts w:ascii="Arial Narrow" w:hAnsi="Arial Narrow" w:cs="Arial Narrow"/>
        </w:rPr>
        <w:sectPr w:rsidR="00F47A1B" w:rsidSect="009A5A43">
          <w:type w:val="continuous"/>
          <w:pgSz w:w="11906" w:h="16838" w:code="9"/>
          <w:pgMar w:top="426" w:right="567" w:bottom="567" w:left="567" w:header="0" w:footer="0" w:gutter="0"/>
          <w:pgBorders w:offsetFrom="page">
            <w:top w:val="single" w:sz="12" w:space="15" w:color="auto"/>
            <w:left w:val="single" w:sz="12" w:space="14" w:color="auto"/>
            <w:bottom w:val="single" w:sz="12" w:space="16" w:color="auto"/>
            <w:right w:val="single" w:sz="12" w:space="14" w:color="auto"/>
          </w:pgBorders>
          <w:cols w:num="2" w:sep="1" w:space="567"/>
          <w:docGrid w:linePitch="360"/>
        </w:sectPr>
      </w:pPr>
    </w:p>
    <w:tbl>
      <w:tblPr>
        <w:tblW w:w="1111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4"/>
        <w:gridCol w:w="1134"/>
        <w:gridCol w:w="6576"/>
        <w:gridCol w:w="1134"/>
        <w:gridCol w:w="1134"/>
      </w:tblGrid>
      <w:tr w:rsidR="00F47A1B" w:rsidRPr="00AD640D">
        <w:tc>
          <w:tcPr>
            <w:tcW w:w="11112" w:type="dxa"/>
            <w:gridSpan w:val="5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AD640D">
              <w:rPr>
                <w:rFonts w:ascii="Arial Narrow" w:hAnsi="Arial Narrow" w:cs="Arial"/>
                <w:b/>
                <w:bCs/>
                <w:sz w:val="18"/>
                <w:szCs w:val="18"/>
              </w:rPr>
              <w:t>TÜRKÇE DERSİ 8. SINIFLAR 2. DÖNEM 3. YAZILI SINAVI</w:t>
            </w:r>
          </w:p>
        </w:tc>
      </w:tr>
      <w:tr w:rsidR="00F47A1B" w:rsidRPr="00AD640D">
        <w:tc>
          <w:tcPr>
            <w:tcW w:w="1134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AD640D">
              <w:rPr>
                <w:rFonts w:ascii="Arial Narrow" w:hAnsi="Arial Narrow" w:cs="Arial"/>
                <w:b/>
                <w:bCs/>
                <w:sz w:val="18"/>
                <w:szCs w:val="18"/>
              </w:rPr>
              <w:t>ŞUBE</w:t>
            </w:r>
          </w:p>
        </w:tc>
        <w:tc>
          <w:tcPr>
            <w:tcW w:w="1134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AD640D">
              <w:rPr>
                <w:rFonts w:ascii="Arial Narrow" w:hAnsi="Arial Narrow" w:cs="Arial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6576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AD640D">
              <w:rPr>
                <w:rFonts w:ascii="Arial Narrow" w:hAnsi="Arial Narrow" w:cs="Arial"/>
                <w:b/>
                <w:bCs/>
                <w:sz w:val="18"/>
                <w:szCs w:val="18"/>
              </w:rPr>
              <w:t>ADI SOYADI</w:t>
            </w:r>
          </w:p>
        </w:tc>
        <w:tc>
          <w:tcPr>
            <w:tcW w:w="1134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AD640D">
              <w:rPr>
                <w:rFonts w:ascii="Arial Narrow" w:hAnsi="Arial Narrow" w:cs="Arial"/>
                <w:b/>
                <w:bCs/>
                <w:sz w:val="18"/>
                <w:szCs w:val="18"/>
              </w:rPr>
              <w:t>NOT</w:t>
            </w:r>
          </w:p>
        </w:tc>
        <w:tc>
          <w:tcPr>
            <w:tcW w:w="1134" w:type="dxa"/>
            <w:vMerge w:val="restart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AD640D">
              <w:rPr>
                <w:rFonts w:ascii="Arial Narrow" w:hAnsi="Arial Narrow" w:cs="Arial"/>
                <w:b/>
                <w:bCs/>
                <w:sz w:val="56"/>
                <w:szCs w:val="56"/>
              </w:rPr>
              <w:t>B</w:t>
            </w:r>
          </w:p>
        </w:tc>
      </w:tr>
      <w:tr w:rsidR="00F47A1B" w:rsidRPr="00AD640D">
        <w:trPr>
          <w:trHeight w:val="567"/>
        </w:trPr>
        <w:tc>
          <w:tcPr>
            <w:tcW w:w="1134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576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47A1B" w:rsidRPr="00AD640D" w:rsidRDefault="00F47A1B" w:rsidP="00AD6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:rsidR="00F47A1B" w:rsidRDefault="00F47A1B" w:rsidP="00D278E4">
      <w:pPr>
        <w:rPr>
          <w:rFonts w:ascii="Arial Narrow" w:hAnsi="Arial Narrow" w:cs="Arial Narrow"/>
        </w:rPr>
        <w:sectPr w:rsidR="00F47A1B" w:rsidSect="009A5A43">
          <w:type w:val="continuous"/>
          <w:pgSz w:w="11906" w:h="16838" w:code="9"/>
          <w:pgMar w:top="426" w:right="567" w:bottom="567" w:left="567" w:header="0" w:footer="0" w:gutter="0"/>
          <w:pgBorders w:offsetFrom="page">
            <w:top w:val="single" w:sz="12" w:space="15" w:color="auto"/>
            <w:left w:val="single" w:sz="12" w:space="14" w:color="auto"/>
            <w:bottom w:val="single" w:sz="12" w:space="16" w:color="auto"/>
            <w:right w:val="single" w:sz="12" w:space="14" w:color="auto"/>
          </w:pgBorders>
          <w:cols w:sep="1" w:space="567"/>
          <w:docGrid w:linePitch="360"/>
        </w:sectPr>
      </w:pP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ind w:firstLine="142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1. Bu renk sana gitmedi.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2. Bu para ona üç gün gitmez.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3. Yaz gitti, kış geldi.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4. İki ton kömür üç ay gider.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1. </w:t>
      </w:r>
      <w:r w:rsidRPr="00E100B8">
        <w:rPr>
          <w:b/>
          <w:bCs/>
        </w:rPr>
        <w:t>Numaralanmış cümlelerde "</w:t>
      </w:r>
      <w:r w:rsidRPr="00E100B8">
        <w:t>gitmek</w:t>
      </w:r>
      <w:r w:rsidRPr="00E100B8">
        <w:rPr>
          <w:b/>
          <w:bCs/>
        </w:rPr>
        <w:t>" sözcü</w:t>
      </w:r>
      <w:r w:rsidRPr="00E100B8">
        <w:rPr>
          <w:b/>
          <w:bCs/>
        </w:rPr>
        <w:softHyphen/>
        <w:t>ğü kaç farklı anlamda kullanılmıştır?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 xml:space="preserve">     A) 4               B) 3               C) 2               D) 1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 w:rsidRPr="00AA4A67">
        <w:rPr>
          <w:rFonts w:eastAsia="Arial Unicode MS"/>
          <w:b/>
          <w:bCs/>
        </w:rPr>
        <w:t>2.</w:t>
      </w:r>
      <w:r>
        <w:rPr>
          <w:rFonts w:eastAsia="Arial Unicode MS"/>
        </w:rPr>
        <w:t xml:space="preserve"> </w:t>
      </w:r>
      <w:r w:rsidRPr="00E100B8">
        <w:rPr>
          <w:rFonts w:eastAsia="Arial Unicode MS"/>
        </w:rPr>
        <w:t xml:space="preserve">"Balık tutmak, bende bir </w:t>
      </w:r>
      <w:r w:rsidRPr="00E100B8">
        <w:rPr>
          <w:rFonts w:eastAsia="Arial Unicode MS"/>
          <w:u w:val="single"/>
        </w:rPr>
        <w:t>hastalık halini almıştı.</w:t>
      </w:r>
      <w:r w:rsidRPr="00E100B8">
        <w:rPr>
          <w:rFonts w:eastAsia="Arial Unicode MS"/>
        </w:rPr>
        <w:t xml:space="preserve">" </w:t>
      </w:r>
      <w:r w:rsidRPr="00E100B8">
        <w:rPr>
          <w:rFonts w:eastAsia="Arial Unicode MS"/>
          <w:b/>
          <w:bCs/>
        </w:rPr>
        <w:t>cümlesindeki al</w:t>
      </w:r>
      <w:r w:rsidRPr="00E100B8">
        <w:rPr>
          <w:rFonts w:eastAsia="Arial Unicode MS"/>
          <w:b/>
          <w:bCs/>
        </w:rPr>
        <w:softHyphen/>
        <w:t>tı çizili söz öbeğinin cümleye kattığı anlam, aşağıdakilerin hangisinde vardır?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E100B8">
        <w:rPr>
          <w:rFonts w:eastAsia="Arial Unicode MS"/>
        </w:rPr>
        <w:t>A) Onun bu başarısı hepimizi mutlu etti.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E100B8">
        <w:rPr>
          <w:rFonts w:eastAsia="Arial Unicode MS"/>
        </w:rPr>
        <w:t>B) Ona olan sevgisi, sürekli artmıştı.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E100B8">
        <w:rPr>
          <w:rFonts w:eastAsia="Arial Unicode MS"/>
        </w:rPr>
        <w:t>C) Sinema, onun vazgeçemediği bir tutkuydu.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 w:rsidRPr="00E100B8">
        <w:rPr>
          <w:rFonts w:eastAsia="Arial Unicode MS"/>
        </w:rPr>
        <w:t xml:space="preserve">    D) Eşini ve çocuğunu özlemle bekliyordu.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jc w:val="both"/>
      </w:pPr>
      <w:r w:rsidRPr="00E100B8">
        <w:rPr>
          <w:b/>
          <w:bCs/>
        </w:rPr>
        <w:t>(I)</w:t>
      </w:r>
      <w:r w:rsidRPr="00E100B8">
        <w:t xml:space="preserve"> Nisan güneşi, ılık ılık dökülüyor kentin üstüne. </w:t>
      </w:r>
      <w:r w:rsidRPr="00E100B8">
        <w:rPr>
          <w:b/>
          <w:bCs/>
        </w:rPr>
        <w:t xml:space="preserve">(II) </w:t>
      </w:r>
      <w:r w:rsidRPr="00E100B8">
        <w:t xml:space="preserve">İnsanların yüzleri ışıl ışıl. </w:t>
      </w:r>
      <w:r w:rsidRPr="00E100B8">
        <w:rPr>
          <w:b/>
          <w:bCs/>
        </w:rPr>
        <w:t>(III)</w:t>
      </w:r>
      <w:r w:rsidRPr="00E100B8">
        <w:t xml:space="preserve"> Kalabalık, yumuşak hareketlerle sokaklarda kımıldıyor. </w:t>
      </w:r>
      <w:r w:rsidRPr="00E100B8">
        <w:rPr>
          <w:b/>
          <w:bCs/>
        </w:rPr>
        <w:t>(IV)</w:t>
      </w:r>
      <w:r w:rsidRPr="00E100B8">
        <w:t xml:space="preserve"> Kent, bu güzel bahar gününde mutlulukla geriniy</w:t>
      </w:r>
      <w:r w:rsidRPr="00E100B8">
        <w:softHyphen/>
        <w:t>or, gevşiyor sanki.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>3. Yukarıdaki p</w:t>
      </w:r>
      <w:r w:rsidRPr="00E100B8">
        <w:rPr>
          <w:b/>
          <w:bCs/>
        </w:rPr>
        <w:t>arçada numaralanmış cümlelerin hangisinde "</w:t>
      </w:r>
      <w:r w:rsidRPr="00E100B8">
        <w:t>kişileştirme</w:t>
      </w:r>
      <w:r w:rsidRPr="00E100B8">
        <w:rPr>
          <w:b/>
          <w:bCs/>
        </w:rPr>
        <w:t>" yapılmıştır?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A) IV. de           B) III. de           C) II. de           D) I. de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4. </w:t>
      </w:r>
      <w:r w:rsidRPr="00E100B8">
        <w:rPr>
          <w:b/>
          <w:bCs/>
        </w:rPr>
        <w:t>Aşağıdakilerin hangisinde deyim, kullanıldığı cümleye uy</w:t>
      </w:r>
      <w:r w:rsidRPr="00E100B8">
        <w:rPr>
          <w:b/>
          <w:bCs/>
        </w:rPr>
        <w:softHyphen/>
        <w:t xml:space="preserve">gun </w:t>
      </w:r>
      <w:r w:rsidRPr="00E100B8">
        <w:rPr>
          <w:b/>
          <w:bCs/>
          <w:u w:val="single"/>
        </w:rPr>
        <w:t>düşmemiştir</w:t>
      </w:r>
      <w:r w:rsidRPr="00E100B8">
        <w:rPr>
          <w:b/>
          <w:bCs/>
        </w:rPr>
        <w:t>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left="142"/>
      </w:pPr>
      <w:r w:rsidRPr="00E100B8">
        <w:t xml:space="preserve">A) Bu projeyi bitirmeyi kafasına kesinlikle koymuştu. 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left="142"/>
      </w:pPr>
      <w:r w:rsidRPr="00E100B8">
        <w:t>B) Kalın kafalı olduğu için söylenenleri bir türlü anlayamıyordu.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left="142"/>
      </w:pPr>
      <w:r w:rsidRPr="00E100B8">
        <w:t>C) Kimseyle asla sırrını paylaşmaz; çünkü içini dökmeyi sever.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left="142"/>
      </w:pPr>
      <w:r w:rsidRPr="00E100B8">
        <w:t>D) Komşumuzla aramız iyi, içtiğimiz su ayrı gitmez.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1. Altın eşik gümüş eşiğe muhtaçtır.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2. Bir elin nesi var, iki elin sesi var.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3. Yalnız taş duvar olmaz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4. Kelin ilâcı olsa başına sürer.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5. </w:t>
      </w:r>
      <w:r w:rsidRPr="00E100B8">
        <w:rPr>
          <w:b/>
          <w:bCs/>
        </w:rPr>
        <w:t>Numaralanmış atasözlerinden hangisi, ko</w:t>
      </w:r>
      <w:r w:rsidRPr="00E100B8">
        <w:rPr>
          <w:b/>
          <w:bCs/>
        </w:rPr>
        <w:softHyphen/>
        <w:t xml:space="preserve">nusu bakımından diğerlerinden </w:t>
      </w:r>
      <w:r w:rsidRPr="00E100B8">
        <w:rPr>
          <w:b/>
          <w:bCs/>
          <w:u w:val="single"/>
        </w:rPr>
        <w:t>farklıdır</w:t>
      </w:r>
      <w:r w:rsidRPr="00E100B8">
        <w:rPr>
          <w:b/>
          <w:bCs/>
        </w:rPr>
        <w:t>?</w:t>
      </w: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E100B8">
        <w:t xml:space="preserve">     A) 4               B) 3               C) 2               D) 1</w:t>
      </w: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7B1BFF">
      <w:pPr>
        <w:autoSpaceDE w:val="0"/>
        <w:autoSpaceDN w:val="0"/>
        <w:adjustRightInd w:val="0"/>
        <w:spacing w:after="0" w:line="240" w:lineRule="auto"/>
      </w:pPr>
      <w:r w:rsidRPr="00E100B8">
        <w:t>Zor olan kahramanca ölmek değil; onurlu yaşamaktır.</w:t>
      </w:r>
    </w:p>
    <w:p w:rsidR="00F47A1B" w:rsidRPr="00E100B8" w:rsidRDefault="00F47A1B" w:rsidP="007B1BFF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6. </w:t>
      </w:r>
      <w:r w:rsidRPr="00E100B8">
        <w:rPr>
          <w:b/>
          <w:bCs/>
        </w:rPr>
        <w:t>Bu cümleye anlamca en yakın cümle, aşağıdakilerden hangisidir?</w:t>
      </w:r>
    </w:p>
    <w:p w:rsidR="00F47A1B" w:rsidRPr="00E100B8" w:rsidRDefault="00F47A1B" w:rsidP="007B1BFF">
      <w:pPr>
        <w:autoSpaceDE w:val="0"/>
        <w:autoSpaceDN w:val="0"/>
        <w:adjustRightInd w:val="0"/>
        <w:spacing w:after="0" w:line="240" w:lineRule="auto"/>
        <w:ind w:left="142"/>
      </w:pPr>
      <w:r w:rsidRPr="00E100B8">
        <w:t>A) Önemli olan nasıl değil; ne uğruna öldüğümüzdür.</w:t>
      </w:r>
    </w:p>
    <w:p w:rsidR="00F47A1B" w:rsidRPr="00E100B8" w:rsidRDefault="00F47A1B" w:rsidP="007B1BFF">
      <w:pPr>
        <w:autoSpaceDE w:val="0"/>
        <w:autoSpaceDN w:val="0"/>
        <w:adjustRightInd w:val="0"/>
        <w:spacing w:after="0" w:line="240" w:lineRule="auto"/>
        <w:ind w:left="142"/>
      </w:pPr>
      <w:r w:rsidRPr="00E100B8">
        <w:t>B) İnsanlar için ölüm, kahramanca olmalıdır.</w:t>
      </w:r>
    </w:p>
    <w:p w:rsidR="00F47A1B" w:rsidRPr="00E100B8" w:rsidRDefault="00F47A1B" w:rsidP="00B966BC">
      <w:pPr>
        <w:autoSpaceDE w:val="0"/>
        <w:autoSpaceDN w:val="0"/>
        <w:adjustRightInd w:val="0"/>
        <w:spacing w:after="0" w:line="240" w:lineRule="auto"/>
        <w:ind w:left="142" w:right="-143"/>
      </w:pPr>
      <w:r w:rsidRPr="00E100B8">
        <w:t>C) Onurlu bir yaşam, kahramanca ölmekten daha zordur.</w:t>
      </w:r>
    </w:p>
    <w:p w:rsidR="00F47A1B" w:rsidRDefault="00F47A1B" w:rsidP="007B1BFF">
      <w:pPr>
        <w:autoSpaceDE w:val="0"/>
        <w:autoSpaceDN w:val="0"/>
        <w:adjustRightInd w:val="0"/>
        <w:spacing w:after="0" w:line="240" w:lineRule="auto"/>
        <w:ind w:left="142"/>
        <w:rPr>
          <w:rFonts w:cs="Arial"/>
        </w:rPr>
      </w:pPr>
      <w:r w:rsidRPr="00E100B8">
        <w:t>D) Onurlu bir yaşam, zor elde edilir.</w:t>
      </w:r>
    </w:p>
    <w:p w:rsidR="00F47A1B" w:rsidRDefault="00F47A1B" w:rsidP="007B1BFF">
      <w:pPr>
        <w:autoSpaceDE w:val="0"/>
        <w:autoSpaceDN w:val="0"/>
        <w:adjustRightInd w:val="0"/>
        <w:spacing w:after="0" w:line="240" w:lineRule="auto"/>
        <w:ind w:left="142"/>
        <w:rPr>
          <w:rFonts w:cs="Arial"/>
        </w:rPr>
      </w:pPr>
    </w:p>
    <w:p w:rsidR="00F47A1B" w:rsidRPr="00E100B8" w:rsidRDefault="00F47A1B" w:rsidP="007B1BFF">
      <w:pPr>
        <w:autoSpaceDE w:val="0"/>
        <w:autoSpaceDN w:val="0"/>
        <w:adjustRightInd w:val="0"/>
        <w:spacing w:after="0" w:line="240" w:lineRule="auto"/>
        <w:ind w:left="142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284"/>
      </w:pPr>
      <w:r>
        <w:t xml:space="preserve">  </w:t>
      </w:r>
      <w:r w:rsidRPr="00E100B8">
        <w:t>I. Zor soru sorarsan başarılı olamam.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284"/>
      </w:pPr>
      <w:r>
        <w:t xml:space="preserve"> </w:t>
      </w:r>
      <w:r w:rsidRPr="00E100B8">
        <w:t>II. Kuş yavruları soğuktan donmuştu.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284"/>
      </w:pPr>
      <w:r w:rsidRPr="00E100B8">
        <w:t xml:space="preserve">III. O şimdi buraya dönüş hazırlıklarına başlamıştır. 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7. </w:t>
      </w:r>
      <w:r w:rsidRPr="00E100B8">
        <w:rPr>
          <w:b/>
          <w:bCs/>
        </w:rPr>
        <w:t xml:space="preserve">Numaralı cümlelerde aşağıdaki anlam ilgilerinden hangisi </w:t>
      </w:r>
      <w:r w:rsidRPr="00E100B8">
        <w:rPr>
          <w:b/>
          <w:bCs/>
          <w:u w:val="single"/>
        </w:rPr>
        <w:t>görülmez</w:t>
      </w:r>
      <w:r w:rsidRPr="00E100B8">
        <w:rPr>
          <w:b/>
          <w:bCs/>
        </w:rPr>
        <w:t>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 xml:space="preserve">       A) Varsayım                            B) Olasılık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 xml:space="preserve">       C) Koşul - sonuç                     D) Neden - sonuç</w:t>
      </w:r>
    </w:p>
    <w:p w:rsidR="00F47A1B" w:rsidRDefault="00F47A1B" w:rsidP="00E100B8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Yalnız kendisini düşünen insan, yumurtasını pişirmek için komşu</w:t>
      </w:r>
      <w:r w:rsidRPr="00E100B8">
        <w:softHyphen/>
        <w:t>sunun evini yakar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8. </w:t>
      </w:r>
      <w:r w:rsidRPr="00E100B8">
        <w:rPr>
          <w:b/>
          <w:bCs/>
        </w:rPr>
        <w:t>Bu cümlede anlatılmak istenen, nedir?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A) Başkalarına kötülük edenler, bencil insanlardır.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B) Komşusuna zarar verenler, kendini düşünenlerdir.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C) Kimi insanlar, her zaman kendilerini düşünür.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D) Bencil insan, kendi iyiliği için başkalarına zarar verir.</w:t>
      </w:r>
    </w:p>
    <w:p w:rsidR="00F47A1B" w:rsidRDefault="00F47A1B" w:rsidP="00E100B8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jc w:val="both"/>
      </w:pPr>
      <w:r w:rsidRPr="00E100B8">
        <w:t>İnsan beyninin düşünmek, okumak, konuş</w:t>
      </w:r>
      <w:r w:rsidRPr="00E100B8">
        <w:softHyphen/>
        <w:t>mak ve yazmak gibi dört değişik fonksiyonu vardır. Okumak, diğer işlevleri etkiler. Oku</w:t>
      </w:r>
      <w:r w:rsidRPr="00E100B8">
        <w:softHyphen/>
        <w:t>mak; konuşmak ve yazmak eyleminden dai</w:t>
      </w:r>
      <w:r w:rsidRPr="00E100B8">
        <w:softHyphen/>
        <w:t>ma önde gider ve diğerleri ona bağlıdır. İnsan, önce okur. Okudukça sever ve düşünür. Sevip düşündükçe yine okur. Okuma olmadan hiç</w:t>
      </w:r>
      <w:r w:rsidRPr="00E100B8">
        <w:softHyphen/>
        <w:t>biri olmaz.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9. </w:t>
      </w:r>
      <w:r w:rsidRPr="00E100B8">
        <w:rPr>
          <w:b/>
          <w:bCs/>
        </w:rPr>
        <w:t>Bu paragrafın bütününde aşağıdakilerin hangisinden söz edilmektedir?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A) Okumanın beynin işlevlerine etkisinden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B) Okumanın konuşmayla farkından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C) Okumanın sevgiye zemin hazırlamasından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D) Okumanın düşünceye katkısından</w:t>
      </w:r>
    </w:p>
    <w:p w:rsidR="00F47A1B" w:rsidRDefault="00F47A1B" w:rsidP="00E100B8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jc w:val="both"/>
      </w:pPr>
      <w:r w:rsidRPr="00E100B8">
        <w:t>Evde hayvan beslenmesi konusunda birbirinden farklı düşünce</w:t>
      </w:r>
      <w:r w:rsidRPr="00E100B8">
        <w:softHyphen/>
        <w:t>ler ve uygulamalar var. Kimisi evinde pek çok kedi, köpek ya da kuş besler. Kimisi de evinde hayvan besleyenlere savaş açar. Aslında her ikisi de normal davranışlardan uzak. Çünkü hayvan</w:t>
      </w:r>
      <w:r w:rsidRPr="00E100B8">
        <w:softHyphen/>
        <w:t>lara yapılacak en büyük iyilik ve sevgi gösterisi, doğal yaşama alanları oluşturup oralarda ihtiyaçlarını karşılamaktır.</w:t>
      </w:r>
    </w:p>
    <w:p w:rsidR="00F47A1B" w:rsidRPr="00E100B8" w:rsidRDefault="00F47A1B" w:rsidP="00203B84">
      <w:pPr>
        <w:autoSpaceDE w:val="0"/>
        <w:autoSpaceDN w:val="0"/>
        <w:adjustRightInd w:val="0"/>
        <w:spacing w:after="0" w:line="240" w:lineRule="auto"/>
        <w:ind w:right="-285"/>
        <w:rPr>
          <w:b/>
          <w:bCs/>
        </w:rPr>
      </w:pPr>
      <w:r>
        <w:rPr>
          <w:b/>
          <w:bCs/>
        </w:rPr>
        <w:t xml:space="preserve">10. </w:t>
      </w:r>
      <w:r w:rsidRPr="00E100B8">
        <w:rPr>
          <w:b/>
          <w:bCs/>
        </w:rPr>
        <w:t>Aşağıdakilerin hangisi, bu parçanın ana düşüncesidir?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left="142"/>
      </w:pPr>
      <w:r w:rsidRPr="00E100B8">
        <w:t>A) Evde hayvan beslemek örnek bir davranıştır.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left="142"/>
      </w:pPr>
      <w:r w:rsidRPr="00E100B8">
        <w:t>B) Hayvanseverlerle diğer insanlar arasında sürekli bir çatışma vardır.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left="142"/>
      </w:pPr>
      <w:r w:rsidRPr="00E100B8">
        <w:t>C) Hayvanlar, alıştıkları yaşama ortamlarında yaşatılmalıdır.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left="142"/>
      </w:pPr>
      <w:r w:rsidRPr="00E100B8">
        <w:t>D) Apartman gibi toplu yaşam birimlerinde hayvan beslenmemelidir.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left="142"/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jc w:val="both"/>
      </w:pPr>
      <w:r w:rsidRPr="00E100B8">
        <w:t>Demir eksikliği, çocukluklarda en sık görülen hastalıklardandır. Demir eksikliği olan çocuk</w:t>
      </w:r>
      <w:r w:rsidRPr="00E100B8">
        <w:softHyphen/>
        <w:t>lar, toprak ve odun kömürü gibi maddeler yi</w:t>
      </w:r>
      <w:r w:rsidRPr="00E100B8">
        <w:softHyphen/>
        <w:t>yebilir. Çocuğun büyümesi geri kalabilir. Ço</w:t>
      </w:r>
      <w:r w:rsidRPr="00E100B8">
        <w:softHyphen/>
        <w:t>cuklar, konsantrasyon güçlüğü çeker, bu da okulda başarısızlığa neden olur.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11. </w:t>
      </w:r>
      <w:r w:rsidRPr="00E100B8">
        <w:rPr>
          <w:b/>
          <w:bCs/>
        </w:rPr>
        <w:t>Parçaya göre aşağıdakilerden hangisi, ço</w:t>
      </w:r>
      <w:r w:rsidRPr="00E100B8">
        <w:rPr>
          <w:b/>
          <w:bCs/>
        </w:rPr>
        <w:softHyphen/>
        <w:t xml:space="preserve">cuklarda demir eksikliğinin sonuçlarından biri </w:t>
      </w:r>
      <w:r w:rsidRPr="00E100B8">
        <w:rPr>
          <w:b/>
          <w:bCs/>
          <w:u w:val="single"/>
        </w:rPr>
        <w:t>değildir</w:t>
      </w:r>
      <w:r w:rsidRPr="00E100B8">
        <w:rPr>
          <w:b/>
          <w:bCs/>
        </w:rPr>
        <w:t>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A) Yoğunlaşma zorluğu çekmek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B) Derslerde başarısız olmak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C) Şiddetli açlık hissetmek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D) Gelişim sorunları yaşamak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jc w:val="both"/>
      </w:pPr>
      <w:r w:rsidRPr="00E100B8">
        <w:t>Sohbeti çok tatlı bir insandı. Onun konuşmasını saatlerce dinleyebilirdiniz. Bir konuda yorum ya</w:t>
      </w:r>
      <w:r w:rsidRPr="00E100B8">
        <w:softHyphen/>
        <w:t>parken, doğruların yanında yanlışları da söyler</w:t>
      </w:r>
      <w:r w:rsidRPr="00E100B8">
        <w:softHyphen/>
        <w:t>di. Aynı tavrı eserlerinde de sergilerdi. Düşün</w:t>
      </w:r>
      <w:r w:rsidRPr="00E100B8">
        <w:softHyphen/>
        <w:t>dükleri ve anlattıkları ile yapıtlarında dile ge</w:t>
      </w:r>
      <w:r w:rsidRPr="00E100B8">
        <w:softHyphen/>
        <w:t>tirdiği fikirler birbirinin aynasıydı. Kısacası o -----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12. </w:t>
      </w:r>
      <w:r w:rsidRPr="00E100B8">
        <w:rPr>
          <w:b/>
          <w:bCs/>
        </w:rPr>
        <w:t>Bu parça düşüncenin akışına göre aşağı</w:t>
      </w:r>
      <w:r w:rsidRPr="00E100B8">
        <w:rPr>
          <w:b/>
          <w:bCs/>
        </w:rPr>
        <w:softHyphen/>
        <w:t>dakilerden hangisi ile tamamlanabilir?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A) herkese yardım eden biriydi.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B) güzel eserler veren bir yazardı.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C) tutarsız davranışlar sergiliyordu.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D) sözü ve özü bir insanlardandı.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36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</w:rPr>
      </w:pPr>
      <w:r w:rsidRPr="00E100B8">
        <w:rPr>
          <w:rFonts w:eastAsia="Arial Unicode MS"/>
        </w:rPr>
        <w:t>Telefon uzun uzun çaldı. Uyandım. Ter içindeydim. Kötü bir düş</w:t>
      </w:r>
      <w:r w:rsidRPr="00E100B8">
        <w:rPr>
          <w:rFonts w:eastAsia="Arial Unicode MS"/>
        </w:rPr>
        <w:softHyphen/>
        <w:t>ten uyanmıştım, kâbuslarımdan kurtulmuştum. Sabah olmuştu. Balkona çıktım. Uzaktan martı çığlıkları geliyordu. Çiçekçi kadın tezgahını açmıştı. Derin bir nefes alıp içeri girdim.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 xml:space="preserve">13. </w:t>
      </w:r>
      <w:r w:rsidRPr="00E100B8">
        <w:rPr>
          <w:rFonts w:eastAsia="Arial Unicode MS"/>
          <w:b/>
          <w:bCs/>
        </w:rPr>
        <w:t xml:space="preserve">Bu parçada, aşağıdaki anlatım biçimlerinden hangisi ağır basmaktadır? 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E100B8">
        <w:rPr>
          <w:rFonts w:eastAsia="Arial Unicode MS"/>
        </w:rPr>
        <w:t xml:space="preserve">     A) Betimleme                             B) Öyküleme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>
        <w:rPr>
          <w:rFonts w:eastAsia="Arial Unicode MS"/>
        </w:rPr>
        <w:t xml:space="preserve">     C) Tartış</w:t>
      </w:r>
      <w:r w:rsidRPr="00E100B8">
        <w:rPr>
          <w:rFonts w:eastAsia="Arial Unicode MS"/>
        </w:rPr>
        <w:t xml:space="preserve">ma                  </w:t>
      </w:r>
      <w:r>
        <w:rPr>
          <w:rFonts w:eastAsia="Arial Unicode MS"/>
        </w:rPr>
        <w:t xml:space="preserve">    </w:t>
      </w:r>
      <w:r w:rsidRPr="00E100B8">
        <w:rPr>
          <w:rFonts w:eastAsia="Arial Unicode MS"/>
        </w:rPr>
        <w:t xml:space="preserve">           D) Açıklama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jc w:val="both"/>
      </w:pPr>
      <w:r w:rsidRPr="00E100B8">
        <w:t>Kedi, edebiyatımızda üzerinde belki gül ve bülbülden sonra en çok yer edinmiş varlık. Bizde kedilerle ilgili birçok yazarımızın eseri vardır. Enis Batur'un "Kediler Krallara Baka</w:t>
      </w:r>
      <w:r w:rsidRPr="00E100B8">
        <w:softHyphen/>
        <w:t>bilir" kitabı, Salah Birsel'in "Kediler" kitabı, Alper Çeker'in derlediği "Çağdaş Türk Edebiyatında Kedi Hikayeleri" kitabı gibi.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14. </w:t>
      </w:r>
      <w:r w:rsidRPr="00E100B8">
        <w:rPr>
          <w:b/>
          <w:bCs/>
        </w:rPr>
        <w:t>Bu parçanın anlatımı için aşağıdakilerden hangisi söylenebilir?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 xml:space="preserve">     A) Örneklendirme                  </w:t>
      </w:r>
      <w:r>
        <w:t xml:space="preserve">  C) Benzet</w:t>
      </w:r>
      <w:r w:rsidRPr="00E100B8">
        <w:t>me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 xml:space="preserve">     B) Tanımlama                           D) Tanık gösterme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15. </w:t>
      </w:r>
      <w:r w:rsidRPr="00E100B8">
        <w:rPr>
          <w:b/>
          <w:bCs/>
        </w:rPr>
        <w:t xml:space="preserve">Aşağıdaki bilgilerden hangisi, </w:t>
      </w:r>
      <w:r w:rsidRPr="00E100B8">
        <w:rPr>
          <w:b/>
          <w:bCs/>
          <w:u w:val="single"/>
        </w:rPr>
        <w:t>yanlıştır</w:t>
      </w:r>
      <w:r w:rsidRPr="00E100B8">
        <w:rPr>
          <w:b/>
          <w:bCs/>
        </w:rPr>
        <w:t>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A) Öykülerde dört öğe vardır: Olay, kişi, yer ve zaman.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B) Bir sanat eserini yorumlayan yazıya "eleştiri" denir.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 xml:space="preserve">C) Bir konuyu konuşma havası içinde dile getiren 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left="142"/>
      </w:pPr>
      <w:r w:rsidRPr="00E100B8">
        <w:t xml:space="preserve">  yazıya "söyle</w:t>
      </w:r>
      <w:r w:rsidRPr="00E100B8">
        <w:softHyphen/>
        <w:t>şi" adı verilir.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 xml:space="preserve">D) Kişinin kendi hayatını doğrudan kendisinin anlattığı 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left="142"/>
      </w:pPr>
      <w:r w:rsidRPr="00E100B8">
        <w:t xml:space="preserve">  yazıya "bi</w:t>
      </w:r>
      <w:r w:rsidRPr="00E100B8">
        <w:softHyphen/>
        <w:t xml:space="preserve">yografi" denir.   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16. </w:t>
      </w:r>
      <w:r w:rsidRPr="00E100B8">
        <w:rPr>
          <w:b/>
          <w:bCs/>
        </w:rPr>
        <w:t>Aşağıdakilerin hangisinde yazım yanlışı yapılmıştır?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A) Türkiye'nin batısı daha gelişmiştir.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B) Konya'nın kuzeyinde hangi şehrimiz vardır?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right="-170"/>
      </w:pPr>
      <w:r w:rsidRPr="00E100B8">
        <w:t>C) Trabzon doğu Karadeniz'in gelişmiş şehirlerindendir.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D) Marmara'nın güneyinde nüfus yoğunluğu nasıldır?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 xml:space="preserve">17. </w:t>
      </w:r>
      <w:r w:rsidRPr="00E100B8">
        <w:rPr>
          <w:b/>
          <w:bCs/>
        </w:rPr>
        <w:t xml:space="preserve">Aşağıdaki cümlelerden hangisinde, virgülün kullanım amacı </w:t>
      </w:r>
      <w:r w:rsidRPr="00E100B8">
        <w:rPr>
          <w:b/>
          <w:bCs/>
          <w:u w:val="single"/>
        </w:rPr>
        <w:t>farklıdır</w:t>
      </w:r>
      <w:r w:rsidRPr="00E100B8">
        <w:rPr>
          <w:b/>
          <w:bCs/>
        </w:rPr>
        <w:t>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A) Dünya, yeni bir yüzyıla böyle hazırlanıyor.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B) O, senin en vefalı arkadaşın değil miydi?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C) Okulum, şu sokağın başında bulunuyordu.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D) Ormanlarımız, akciğerlerimiz, her yaz yanıyor.</w:t>
      </w: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 xml:space="preserve">       Onları dün okulda görmüştüm.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 xml:space="preserve">18. </w:t>
      </w:r>
      <w:r w:rsidRPr="00E100B8">
        <w:rPr>
          <w:rFonts w:eastAsia="Arial Unicode MS"/>
          <w:b/>
          <w:bCs/>
        </w:rPr>
        <w:t xml:space="preserve">Bu cümle için aşağıdakilerden hangisi </w:t>
      </w:r>
      <w:r w:rsidRPr="00E100B8">
        <w:rPr>
          <w:rFonts w:eastAsia="Arial Unicode MS"/>
          <w:b/>
          <w:bCs/>
          <w:u w:val="single"/>
        </w:rPr>
        <w:t>söylenemez</w:t>
      </w:r>
      <w:r w:rsidRPr="00E100B8">
        <w:rPr>
          <w:rFonts w:eastAsia="Arial Unicode MS"/>
          <w:b/>
          <w:bCs/>
        </w:rPr>
        <w:t>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A) Yüklemi edilgen çatılı bir fiildir.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right="-170"/>
      </w:pPr>
      <w:r w:rsidRPr="00E100B8">
        <w:t xml:space="preserve">B) Ögeleri “Nesne-Zarf tümleci-Dolaylı tümleç-Yüklem”  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 xml:space="preserve">  şeklinde sıralanmıştır.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C) Yapısına göre basit bir cümledir.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</w:pPr>
      <w:r w:rsidRPr="00E100B8">
        <w:t>D) Yüklemi geçişli çatılı bir fiildir.</w:t>
      </w: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ind w:left="142"/>
        <w:rPr>
          <w:rFonts w:eastAsia="Arial Unicode MS"/>
        </w:rPr>
      </w:pPr>
      <w:r>
        <w:rPr>
          <w:rFonts w:eastAsia="Arial Unicode MS"/>
        </w:rPr>
        <w:t xml:space="preserve">   </w:t>
      </w:r>
      <w:r w:rsidRPr="00E100B8">
        <w:rPr>
          <w:rFonts w:eastAsia="Arial Unicode MS"/>
        </w:rPr>
        <w:t xml:space="preserve">Mutlu olmak güç bir şeydir; çünkü başkalarını mutlu </w:t>
      </w:r>
      <w:r>
        <w:rPr>
          <w:rFonts w:eastAsia="Arial Unicode MS"/>
        </w:rPr>
        <w:t xml:space="preserve">  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left="142"/>
        <w:rPr>
          <w:rFonts w:eastAsia="Arial Unicode MS"/>
        </w:rPr>
      </w:pPr>
      <w:r>
        <w:rPr>
          <w:rFonts w:eastAsia="Arial Unicode MS"/>
        </w:rPr>
        <w:t xml:space="preserve">   </w:t>
      </w:r>
      <w:r w:rsidRPr="00E100B8">
        <w:rPr>
          <w:rFonts w:eastAsia="Arial Unicode MS"/>
        </w:rPr>
        <w:t>etmekle sağ</w:t>
      </w:r>
      <w:r w:rsidRPr="00E100B8">
        <w:rPr>
          <w:rFonts w:eastAsia="Arial Unicode MS"/>
        </w:rPr>
        <w:softHyphen/>
        <w:t>lanır.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 xml:space="preserve">19. </w:t>
      </w:r>
      <w:r w:rsidRPr="00E100B8">
        <w:rPr>
          <w:rFonts w:eastAsia="Arial Unicode MS"/>
          <w:b/>
          <w:bCs/>
        </w:rPr>
        <w:t xml:space="preserve">Bu cümle için aşağıdakilerden hangisi </w:t>
      </w:r>
      <w:r w:rsidRPr="00E100B8">
        <w:rPr>
          <w:rFonts w:eastAsia="Arial Unicode MS"/>
          <w:b/>
          <w:bCs/>
          <w:u w:val="single"/>
        </w:rPr>
        <w:t>söylenemez</w:t>
      </w:r>
      <w:r w:rsidRPr="00E100B8">
        <w:rPr>
          <w:rFonts w:eastAsia="Arial Unicode MS"/>
          <w:b/>
          <w:bCs/>
        </w:rPr>
        <w:t>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E100B8">
        <w:rPr>
          <w:rFonts w:eastAsia="Arial Unicode MS"/>
        </w:rPr>
        <w:t>A) Her ikisi de fiil cümlesidir.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E100B8">
        <w:rPr>
          <w:rFonts w:eastAsia="Arial Unicode MS"/>
        </w:rPr>
        <w:t>B) Anlamca olumludur.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E100B8">
        <w:rPr>
          <w:rFonts w:eastAsia="Arial Unicode MS"/>
        </w:rPr>
        <w:t>C) Cümlede fiilimsi vardır.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E100B8">
        <w:rPr>
          <w:rFonts w:eastAsia="Arial Unicode MS"/>
        </w:rPr>
        <w:t>D) Kurallı cümlelerden oluşmuştur.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eastAsia="Arial Unicode MS" w:cs="Arial"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eastAsia="Arial Unicode MS" w:cs="Arial"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eastAsia="Arial Unicode MS" w:cs="Arial"/>
        </w:rPr>
      </w:pPr>
    </w:p>
    <w:p w:rsidR="00F47A1B" w:rsidRDefault="00F47A1B" w:rsidP="00E100B8">
      <w:pPr>
        <w:autoSpaceDE w:val="0"/>
        <w:autoSpaceDN w:val="0"/>
        <w:adjustRightInd w:val="0"/>
        <w:spacing w:after="0" w:line="240" w:lineRule="auto"/>
        <w:rPr>
          <w:rFonts w:eastAsia="Arial Unicode MS" w:cs="Arial"/>
        </w:rPr>
      </w:pP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rPr>
          <w:rFonts w:eastAsia="Arial Unicode MS" w:cs="Arial"/>
        </w:rPr>
      </w:pPr>
    </w:p>
    <w:p w:rsidR="00F47A1B" w:rsidRPr="00761A89" w:rsidRDefault="00F47A1B" w:rsidP="00761A8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761A89">
        <w:rPr>
          <w:rFonts w:eastAsia="Arial Unicode MS"/>
        </w:rPr>
        <w:t>Oğlum, bugün beni şüphesiz aramış olmalıdır.</w:t>
      </w:r>
    </w:p>
    <w:p w:rsidR="00F47A1B" w:rsidRPr="00761A89" w:rsidRDefault="00F47A1B" w:rsidP="00761A8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761A89">
        <w:rPr>
          <w:rFonts w:eastAsia="Arial Unicode MS"/>
        </w:rPr>
        <w:t>Bu projeyi arkadaşlarımla birlikte hazırladım.</w:t>
      </w:r>
    </w:p>
    <w:p w:rsidR="00F47A1B" w:rsidRPr="00761A89" w:rsidRDefault="00F47A1B" w:rsidP="00761A8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70"/>
      </w:pPr>
      <w:r w:rsidRPr="00761A89">
        <w:t>Bana yardım ederek işi hemen bitir</w:t>
      </w:r>
      <w:r w:rsidRPr="00761A89">
        <w:softHyphen/>
        <w:t>meme neden oldu.</w:t>
      </w:r>
    </w:p>
    <w:p w:rsidR="00F47A1B" w:rsidRPr="00761A89" w:rsidRDefault="00F47A1B" w:rsidP="00761A8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43"/>
        <w:rPr>
          <w:rFonts w:cs="Arial"/>
        </w:rPr>
      </w:pPr>
      <w:r w:rsidRPr="00761A89">
        <w:t>Yiyecek bir lokma ekmeğimiz hatta yemeğimiz bile yok.</w:t>
      </w:r>
    </w:p>
    <w:p w:rsidR="00F47A1B" w:rsidRPr="00E100B8" w:rsidRDefault="00F47A1B" w:rsidP="00E100B8">
      <w:pPr>
        <w:spacing w:after="0" w:line="240" w:lineRule="auto"/>
        <w:ind w:right="-29"/>
        <w:rPr>
          <w:b/>
          <w:bCs/>
        </w:rPr>
      </w:pPr>
      <w:r>
        <w:rPr>
          <w:b/>
          <w:bCs/>
        </w:rPr>
        <w:t xml:space="preserve">20. </w:t>
      </w:r>
      <w:r w:rsidRPr="00E100B8">
        <w:rPr>
          <w:b/>
          <w:bCs/>
        </w:rPr>
        <w:t xml:space="preserve">Aşağıdaki anlatım bozukluğu nedenlerinden hangisinin yukarıda bir örneği </w:t>
      </w:r>
      <w:r w:rsidRPr="00E100B8">
        <w:rPr>
          <w:b/>
          <w:bCs/>
          <w:u w:val="single"/>
        </w:rPr>
        <w:t>yoktur</w:t>
      </w:r>
      <w:r w:rsidRPr="00E100B8">
        <w:rPr>
          <w:b/>
          <w:bCs/>
        </w:rPr>
        <w:t>?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A) Sözcüğün yanlış yerde kullanılması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B) Çelişen sözcük kullanımı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C) Gereksiz sözcük kullanımı</w:t>
      </w:r>
    </w:p>
    <w:p w:rsidR="00F47A1B" w:rsidRPr="00E100B8" w:rsidRDefault="00F47A1B" w:rsidP="00E100B8">
      <w:pPr>
        <w:autoSpaceDE w:val="0"/>
        <w:autoSpaceDN w:val="0"/>
        <w:adjustRightInd w:val="0"/>
        <w:spacing w:after="0" w:line="240" w:lineRule="auto"/>
        <w:ind w:firstLine="142"/>
      </w:pPr>
      <w:r w:rsidRPr="00E100B8">
        <w:t>D) Sözcüğün yanlış anlamda kullanılması</w:t>
      </w:r>
    </w:p>
    <w:p w:rsidR="00F47A1B" w:rsidRDefault="00F47A1B" w:rsidP="00D278E4">
      <w:pPr>
        <w:rPr>
          <w:rFonts w:ascii="Arial Narrow" w:hAnsi="Arial Narrow" w:cs="Arial Narrow"/>
        </w:rPr>
      </w:pPr>
    </w:p>
    <w:p w:rsidR="00F47A1B" w:rsidRPr="00D278E4" w:rsidRDefault="00F47A1B" w:rsidP="00D278E4">
      <w:pPr>
        <w:rPr>
          <w:rFonts w:ascii="Arial Narrow" w:hAnsi="Arial Narrow" w:cs="Arial Narrow"/>
        </w:rPr>
      </w:pPr>
    </w:p>
    <w:sectPr w:rsidR="00F47A1B" w:rsidRPr="00D278E4" w:rsidSect="009A5A43">
      <w:type w:val="continuous"/>
      <w:pgSz w:w="11906" w:h="16838" w:code="9"/>
      <w:pgMar w:top="426" w:right="567" w:bottom="567" w:left="567" w:header="0" w:footer="0" w:gutter="0"/>
      <w:pgBorders w:offsetFrom="page">
        <w:top w:val="single" w:sz="12" w:space="15" w:color="auto"/>
        <w:left w:val="single" w:sz="12" w:space="14" w:color="auto"/>
        <w:bottom w:val="single" w:sz="12" w:space="16" w:color="auto"/>
        <w:right w:val="single" w:sz="12" w:space="14" w:color="auto"/>
      </w:pgBorders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A1B" w:rsidRDefault="00F47A1B" w:rsidP="00D278E4">
      <w:pPr>
        <w:spacing w:after="0" w:line="240" w:lineRule="auto"/>
        <w:rPr>
          <w:rFonts w:cs="Arial"/>
        </w:rPr>
      </w:pPr>
      <w:r>
        <w:rPr>
          <w:rFonts w:cs="Arial"/>
        </w:rPr>
        <w:separator/>
      </w:r>
    </w:p>
  </w:endnote>
  <w:endnote w:type="continuationSeparator" w:id="0">
    <w:p w:rsidR="00F47A1B" w:rsidRDefault="00F47A1B" w:rsidP="00D278E4">
      <w:pPr>
        <w:spacing w:after="0" w:line="240" w:lineRule="auto"/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A1B" w:rsidRDefault="00F47A1B" w:rsidP="00D278E4">
      <w:pPr>
        <w:spacing w:after="0" w:line="240" w:lineRule="auto"/>
        <w:rPr>
          <w:rFonts w:cs="Arial"/>
        </w:rPr>
      </w:pPr>
      <w:r>
        <w:rPr>
          <w:rFonts w:cs="Arial"/>
        </w:rPr>
        <w:separator/>
      </w:r>
    </w:p>
  </w:footnote>
  <w:footnote w:type="continuationSeparator" w:id="0">
    <w:p w:rsidR="00F47A1B" w:rsidRDefault="00F47A1B" w:rsidP="00D278E4">
      <w:pPr>
        <w:spacing w:after="0" w:line="240" w:lineRule="auto"/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22077"/>
    <w:multiLevelType w:val="hybridMultilevel"/>
    <w:tmpl w:val="E6DC2EE2"/>
    <w:lvl w:ilvl="0" w:tplc="DEC0FD5E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 w:cs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147A40D6"/>
    <w:multiLevelType w:val="hybridMultilevel"/>
    <w:tmpl w:val="F190D06A"/>
    <w:lvl w:ilvl="0" w:tplc="13C83B1A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49464A99"/>
    <w:multiLevelType w:val="hybridMultilevel"/>
    <w:tmpl w:val="2EDABB70"/>
    <w:lvl w:ilvl="0" w:tplc="488A61EC">
      <w:start w:val="1"/>
      <w:numFmt w:val="bullet"/>
      <w:suff w:val="space"/>
      <w:lvlText w:val=""/>
      <w:lvlJc w:val="left"/>
      <w:pPr>
        <w:ind w:left="36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1E2"/>
    <w:rsid w:val="00001EAE"/>
    <w:rsid w:val="00030DE1"/>
    <w:rsid w:val="000506F9"/>
    <w:rsid w:val="000D3A1C"/>
    <w:rsid w:val="000E2654"/>
    <w:rsid w:val="000F7861"/>
    <w:rsid w:val="001259ED"/>
    <w:rsid w:val="00190F6D"/>
    <w:rsid w:val="001B2D65"/>
    <w:rsid w:val="001B5651"/>
    <w:rsid w:val="00203B84"/>
    <w:rsid w:val="002071E2"/>
    <w:rsid w:val="00227C5A"/>
    <w:rsid w:val="002559A7"/>
    <w:rsid w:val="00265CD3"/>
    <w:rsid w:val="00271944"/>
    <w:rsid w:val="002803F0"/>
    <w:rsid w:val="00337AF2"/>
    <w:rsid w:val="003502A4"/>
    <w:rsid w:val="003E554D"/>
    <w:rsid w:val="003F2424"/>
    <w:rsid w:val="003F3BC9"/>
    <w:rsid w:val="0045357B"/>
    <w:rsid w:val="004A4A37"/>
    <w:rsid w:val="004C266E"/>
    <w:rsid w:val="005234A5"/>
    <w:rsid w:val="0054395B"/>
    <w:rsid w:val="005711A2"/>
    <w:rsid w:val="005D31F6"/>
    <w:rsid w:val="00621C68"/>
    <w:rsid w:val="006373D5"/>
    <w:rsid w:val="006A7544"/>
    <w:rsid w:val="006B0EF5"/>
    <w:rsid w:val="006B13A8"/>
    <w:rsid w:val="006C177B"/>
    <w:rsid w:val="00703F03"/>
    <w:rsid w:val="00715654"/>
    <w:rsid w:val="00761A89"/>
    <w:rsid w:val="007B1BFF"/>
    <w:rsid w:val="007C0E1E"/>
    <w:rsid w:val="007C6520"/>
    <w:rsid w:val="00800015"/>
    <w:rsid w:val="0083266A"/>
    <w:rsid w:val="00860F57"/>
    <w:rsid w:val="0086308A"/>
    <w:rsid w:val="00884789"/>
    <w:rsid w:val="008963B5"/>
    <w:rsid w:val="00896B02"/>
    <w:rsid w:val="008F3128"/>
    <w:rsid w:val="009250C7"/>
    <w:rsid w:val="009A5A43"/>
    <w:rsid w:val="009E3B88"/>
    <w:rsid w:val="009E76F6"/>
    <w:rsid w:val="00A17135"/>
    <w:rsid w:val="00AA4A67"/>
    <w:rsid w:val="00AB1BBB"/>
    <w:rsid w:val="00AD640D"/>
    <w:rsid w:val="00AF2E64"/>
    <w:rsid w:val="00AF7CD3"/>
    <w:rsid w:val="00B22171"/>
    <w:rsid w:val="00B4012B"/>
    <w:rsid w:val="00B80943"/>
    <w:rsid w:val="00B83ED3"/>
    <w:rsid w:val="00B966BC"/>
    <w:rsid w:val="00BA6411"/>
    <w:rsid w:val="00BD4EF3"/>
    <w:rsid w:val="00C35C28"/>
    <w:rsid w:val="00C65527"/>
    <w:rsid w:val="00CB52D6"/>
    <w:rsid w:val="00CF3652"/>
    <w:rsid w:val="00CF553C"/>
    <w:rsid w:val="00D278E4"/>
    <w:rsid w:val="00D341A4"/>
    <w:rsid w:val="00D513A5"/>
    <w:rsid w:val="00DD5E03"/>
    <w:rsid w:val="00DD735C"/>
    <w:rsid w:val="00DE1434"/>
    <w:rsid w:val="00E100B8"/>
    <w:rsid w:val="00E26ADA"/>
    <w:rsid w:val="00E54F45"/>
    <w:rsid w:val="00EB0B79"/>
    <w:rsid w:val="00ED0803"/>
    <w:rsid w:val="00EE0F19"/>
    <w:rsid w:val="00EE3884"/>
    <w:rsid w:val="00F04115"/>
    <w:rsid w:val="00F06BBC"/>
    <w:rsid w:val="00F20392"/>
    <w:rsid w:val="00F47A1B"/>
    <w:rsid w:val="00F730AA"/>
    <w:rsid w:val="00F82AB3"/>
    <w:rsid w:val="00FA2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Calibri" w:hAnsi="Arial Narrow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1E2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553C"/>
    <w:pPr>
      <w:ind w:left="720"/>
    </w:pPr>
  </w:style>
  <w:style w:type="paragraph" w:customStyle="1" w:styleId="Style26">
    <w:name w:val="Style26"/>
    <w:basedOn w:val="Normal"/>
    <w:uiPriority w:val="99"/>
    <w:rsid w:val="006B0E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43">
    <w:name w:val="Font Style43"/>
    <w:basedOn w:val="DefaultParagraphFont"/>
    <w:uiPriority w:val="99"/>
    <w:rsid w:val="006B0EF5"/>
    <w:rPr>
      <w:rFonts w:ascii="Arial" w:hAnsi="Arial" w:cs="Arial"/>
      <w:b/>
      <w:bCs/>
      <w:sz w:val="22"/>
      <w:szCs w:val="22"/>
    </w:rPr>
  </w:style>
  <w:style w:type="table" w:styleId="TableGrid">
    <w:name w:val="Table Grid"/>
    <w:basedOn w:val="TableNormal"/>
    <w:uiPriority w:val="99"/>
    <w:rsid w:val="006B0EF5"/>
    <w:rPr>
      <w:rFonts w:ascii="Arial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D27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78E4"/>
    <w:rPr>
      <w:rFonts w:ascii="Calibri" w:hAnsi="Calibri" w:cs="Calibri"/>
      <w:sz w:val="22"/>
      <w:szCs w:val="22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D27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78E4"/>
    <w:rPr>
      <w:rFonts w:ascii="Calibri" w:hAnsi="Calibri" w:cs="Calibri"/>
      <w:sz w:val="22"/>
      <w:szCs w:val="22"/>
      <w:lang w:eastAsia="tr-TR"/>
    </w:rPr>
  </w:style>
  <w:style w:type="character" w:styleId="Hyperlink">
    <w:name w:val="Hyperlink"/>
    <w:basedOn w:val="DefaultParagraphFont"/>
    <w:uiPriority w:val="99"/>
    <w:rsid w:val="002559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44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6</Pages>
  <Words>4553</Words>
  <Characters>25956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pc</dc:creator>
  <cp:keywords>www.sorubak.com</cp:keywords>
  <dc:description/>
  <cp:lastModifiedBy>edanur</cp:lastModifiedBy>
  <cp:revision>38</cp:revision>
  <cp:lastPrinted>2014-05-25T13:26:00Z</cp:lastPrinted>
  <dcterms:created xsi:type="dcterms:W3CDTF">2014-05-23T11:27:00Z</dcterms:created>
  <dcterms:modified xsi:type="dcterms:W3CDTF">2015-05-20T16:28:00Z</dcterms:modified>
  <cp:category>www.sorubak.com</cp:category>
  <cp:contentType>www.sorubak.com</cp:contentType>
</cp:coreProperties>
</file>