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21"/>
      </w:tblGrid>
      <w:tr w:rsidR="003F760E" w:rsidRPr="00924C78">
        <w:trPr>
          <w:trHeight w:val="1274"/>
        </w:trPr>
        <w:tc>
          <w:tcPr>
            <w:tcW w:w="9021" w:type="dxa"/>
          </w:tcPr>
          <w:p w:rsidR="003F760E" w:rsidRPr="00924C78" w:rsidRDefault="003F760E" w:rsidP="0097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C78">
              <w:rPr>
                <w:rFonts w:ascii="Times New Roman" w:hAnsi="Times New Roman" w:cs="Times New Roman"/>
                <w:sz w:val="24"/>
                <w:szCs w:val="24"/>
              </w:rPr>
              <w:t>Adı- Soyadı:</w:t>
            </w:r>
            <w:r w:rsidRPr="00924C78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...................................................................................................</w:t>
            </w:r>
            <w:r w:rsidRPr="00924C78">
              <w:rPr>
                <w:rFonts w:ascii="Times New Roman" w:hAnsi="Times New Roman" w:cs="Times New Roman"/>
                <w:sz w:val="24"/>
                <w:szCs w:val="24"/>
              </w:rPr>
              <w:t xml:space="preserve">       No: </w:t>
            </w:r>
            <w:r w:rsidRPr="00924C78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r w:rsidRPr="00924C78">
              <w:rPr>
                <w:rFonts w:ascii="Times New Roman" w:hAnsi="Times New Roman" w:cs="Times New Roman"/>
                <w:sz w:val="24"/>
                <w:szCs w:val="24"/>
              </w:rPr>
              <w:t xml:space="preserve">      Sınıfı :</w:t>
            </w:r>
            <w:r w:rsidRPr="00924C78">
              <w:rPr>
                <w:rFonts w:ascii="Times New Roman" w:hAnsi="Times New Roman" w:cs="Times New Roman"/>
                <w:sz w:val="16"/>
                <w:szCs w:val="16"/>
              </w:rPr>
              <w:t xml:space="preserve"> .................</w:t>
            </w:r>
            <w:r w:rsidRPr="00924C78">
              <w:rPr>
                <w:rFonts w:ascii="Times New Roman" w:hAnsi="Times New Roman" w:cs="Times New Roman"/>
                <w:sz w:val="24"/>
                <w:szCs w:val="24"/>
              </w:rPr>
              <w:t xml:space="preserve">    07.04.2015</w:t>
            </w:r>
          </w:p>
          <w:p w:rsidR="003F760E" w:rsidRPr="00924C78" w:rsidRDefault="003F760E" w:rsidP="0097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3F760E" w:rsidRPr="00924C78" w:rsidRDefault="003F760E" w:rsidP="00976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GÖKÇEKENT ORTAOKULU  MATEMATİK  DERSİ 8. SINIFLAR  2. DÖNEM 1.YAZILI  YOKLAMA   </w:t>
            </w:r>
            <w:r w:rsidRPr="00924C7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B</w:t>
            </w:r>
            <w:r w:rsidRPr="0092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GRUBU</w:t>
            </w:r>
          </w:p>
        </w:tc>
      </w:tr>
    </w:tbl>
    <w:p w:rsidR="003F760E" w:rsidRDefault="003F760E">
      <w:pPr>
        <w:sectPr w:rsidR="003F760E" w:rsidSect="00976A80">
          <w:pgSz w:w="11906" w:h="16838"/>
          <w:pgMar w:top="141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  <w:hyperlink r:id="rId4" w:history="1"/>
    </w:p>
    <w:p w:rsidR="003F760E" w:rsidRDefault="003F760E">
      <w:r>
        <w:rPr>
          <w:noProof/>
        </w:rPr>
        <w:pict>
          <v:group id="_x0000_s1026" style="position:absolute;margin-left:27.05pt;margin-top:.05pt;width:135pt;height:135pt;z-index:251658240" coordorigin="1958,1418" coordsize="2700,270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7" type="#_x0000_t6" style="position:absolute;left:2138;top:1778;width:2340;height:198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58;top:1418;width:360;height:360" filled="f" stroked="f">
              <v:textbox style="mso-next-textbox:#_x0000_s1028">
                <w:txbxContent>
                  <w:p w:rsidR="003F760E" w:rsidRDefault="003F760E" w:rsidP="008E1B46">
                    <w:r>
                      <w:t>A</w:t>
                    </w:r>
                  </w:p>
                </w:txbxContent>
              </v:textbox>
            </v:shape>
            <v:shape id="_x0000_s1029" type="#_x0000_t202" style="position:absolute;left:1958;top:3758;width:360;height:360" filled="f" stroked="f">
              <v:textbox style="mso-next-textbox:#_x0000_s1029">
                <w:txbxContent>
                  <w:p w:rsidR="003F760E" w:rsidRDefault="003F760E" w:rsidP="008E1B46">
                    <w:r>
                      <w:t>B</w:t>
                    </w:r>
                  </w:p>
                </w:txbxContent>
              </v:textbox>
            </v:shape>
            <v:shape id="_x0000_s1030" type="#_x0000_t202" style="position:absolute;left:4298;top:3758;width:360;height:360" filled="f" stroked="f">
              <v:textbox style="mso-next-textbox:#_x0000_s1030">
                <w:txbxContent>
                  <w:p w:rsidR="003F760E" w:rsidRDefault="003F760E" w:rsidP="008E1B46">
                    <w:r>
                      <w:t>C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138;top:3578;width:180;height:0" o:connectortype="straight"/>
            <v:shape id="_x0000_s1032" type="#_x0000_t32" style="position:absolute;left:2318;top:3578;width:0;height:180;flip:y" o:connectortype="straight"/>
          </v:group>
        </w:pict>
      </w:r>
      <w:r>
        <w:t>1-)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Pr="00B906D0" w:rsidRDefault="003F760E" w:rsidP="008E1B46"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1.25pt">
            <v:imagedata r:id="rId5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26" type="#_x0000_t75" style="width:60.75pt;height:11.25pt">
            <v:imagedata r:id="rId5" o:title="" chromakey="white"/>
          </v:shape>
        </w:pict>
      </w:r>
      <w:r w:rsidRPr="00924C78">
        <w:fldChar w:fldCharType="end"/>
      </w:r>
    </w:p>
    <w:p w:rsidR="003F760E" w:rsidRPr="003A097F" w:rsidRDefault="003F760E" w:rsidP="008E1B46"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27" type="#_x0000_t75" style="width:66.75pt;height:11.25pt">
            <v:imagedata r:id="rId6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28" type="#_x0000_t75" style="width:66.75pt;height:11.25pt">
            <v:imagedata r:id="rId6" o:title="" chromakey="white"/>
          </v:shape>
        </w:pict>
      </w:r>
      <w:r w:rsidRPr="00924C78">
        <w:fldChar w:fldCharType="end"/>
      </w:r>
    </w:p>
    <w:p w:rsidR="003F760E" w:rsidRDefault="003F760E" w:rsidP="008E1B46"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29" type="#_x0000_t75" style="width:41.25pt;height:11.25pt">
            <v:imagedata r:id="rId7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30" type="#_x0000_t75" style="width:41.25pt;height:11.25pt">
            <v:imagedata r:id="rId7" o:title="" chromakey="white"/>
          </v:shape>
        </w:pict>
      </w:r>
      <w:r w:rsidRPr="00924C78">
        <w:fldChar w:fldCharType="end"/>
      </w:r>
    </w:p>
    <w:p w:rsidR="003F760E" w:rsidRDefault="003F760E" w:rsidP="008E1B46"/>
    <w:p w:rsidR="003F760E" w:rsidRPr="003A097F" w:rsidRDefault="003F760E" w:rsidP="008E1B46"/>
    <w:p w:rsidR="003F760E" w:rsidRDefault="003F760E">
      <w:r>
        <w:rPr>
          <w:noProof/>
        </w:rPr>
        <w:pict>
          <v:group id="_x0000_s1033" style="position:absolute;margin-left:27.05pt;margin-top:6.85pt;width:135pt;height:135pt;z-index:251659264" coordorigin="1958,6278" coordsize="2700,2700">
            <v:group id="_x0000_s1034" style="position:absolute;left:1958;top:6278;width:2700;height:2700" coordorigin="1958,1418" coordsize="2700,2700">
              <v:shape id="_x0000_s1035" type="#_x0000_t6" style="position:absolute;left:2138;top:1778;width:2340;height:1980"/>
              <v:shape id="_x0000_s1036" type="#_x0000_t202" style="position:absolute;left:1958;top:1418;width:360;height:360" filled="f" stroked="f">
                <v:textbox style="mso-next-textbox:#_x0000_s1036">
                  <w:txbxContent>
                    <w:p w:rsidR="003F760E" w:rsidRDefault="003F760E" w:rsidP="008E1B46">
                      <w:r>
                        <w:t>A</w:t>
                      </w:r>
                    </w:p>
                  </w:txbxContent>
                </v:textbox>
              </v:shape>
              <v:shape id="_x0000_s1037" type="#_x0000_t202" style="position:absolute;left:1958;top:3758;width:360;height:360" filled="f" stroked="f">
                <v:textbox style="mso-next-textbox:#_x0000_s1037">
                  <w:txbxContent>
                    <w:p w:rsidR="003F760E" w:rsidRDefault="003F760E" w:rsidP="008E1B46">
                      <w:r>
                        <w:t>B</w:t>
                      </w:r>
                    </w:p>
                  </w:txbxContent>
                </v:textbox>
              </v:shape>
              <v:shape id="_x0000_s1038" type="#_x0000_t202" style="position:absolute;left:4298;top:3758;width:360;height:360" filled="f" stroked="f">
                <v:textbox style="mso-next-textbox:#_x0000_s1038">
                  <w:txbxContent>
                    <w:p w:rsidR="003F760E" w:rsidRDefault="003F760E" w:rsidP="008E1B46">
                      <w:r>
                        <w:t>C</w:t>
                      </w:r>
                    </w:p>
                  </w:txbxContent>
                </v:textbox>
              </v:shape>
              <v:shape id="_x0000_s1039" type="#_x0000_t32" style="position:absolute;left:2138;top:3578;width:180;height:0" o:connectortype="straight"/>
              <v:shape id="_x0000_s1040" type="#_x0000_t32" style="position:absolute;left:2318;top:3578;width:0;height:180;flip:y" o:connectortype="straight"/>
            </v:group>
            <v:shape id="_x0000_s1041" type="#_x0000_t32" style="position:absolute;left:2138;top:6638;width:1080;height:1980" o:connectortype="straight"/>
            <v:shape id="_x0000_s1042" type="#_x0000_t202" style="position:absolute;left:3038;top:8618;width:360;height:360" filled="f" stroked="f">
              <v:textbox style="mso-next-textbox:#_x0000_s1042">
                <w:txbxContent>
                  <w:p w:rsidR="003F760E" w:rsidRDefault="003F760E" w:rsidP="008E1B46">
                    <w:r>
                      <w:t>D</w:t>
                    </w:r>
                  </w:p>
                </w:txbxContent>
              </v:textbox>
            </v:shape>
          </v:group>
        </w:pict>
      </w:r>
      <w:r>
        <w:t>2-)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Pr="003A097F" w:rsidRDefault="003F760E" w:rsidP="008E1B46"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31" type="#_x0000_t75" style="width:66.75pt;height:11.25pt">
            <v:imagedata r:id="rId8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32" type="#_x0000_t75" style="width:66.75pt;height:11.25pt">
            <v:imagedata r:id="rId8" o:title="" chromakey="white"/>
          </v:shape>
        </w:pict>
      </w:r>
      <w:r w:rsidRPr="00924C78">
        <w:fldChar w:fldCharType="end"/>
      </w:r>
    </w:p>
    <w:p w:rsidR="003F760E" w:rsidRPr="003A097F" w:rsidRDefault="003F760E" w:rsidP="008E1B46"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33" type="#_x0000_t75" style="width:66.75pt;height:11.25pt">
            <v:imagedata r:id="rId9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34" type="#_x0000_t75" style="width:66.75pt;height:11.25pt">
            <v:imagedata r:id="rId9" o:title="" chromakey="white"/>
          </v:shape>
        </w:pict>
      </w:r>
      <w:r w:rsidRPr="00924C78">
        <w:fldChar w:fldCharType="end"/>
      </w:r>
    </w:p>
    <w:p w:rsidR="003F760E" w:rsidRPr="00CA23BB" w:rsidRDefault="003F760E" w:rsidP="008E1B46"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35" type="#_x0000_t75" style="width:60.75pt;height:11.25pt">
            <v:imagedata r:id="rId10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36" type="#_x0000_t75" style="width:60.75pt;height:11.25pt">
            <v:imagedata r:id="rId10" o:title="" chromakey="white"/>
          </v:shape>
        </w:pict>
      </w:r>
      <w:r w:rsidRPr="00924C78">
        <w:fldChar w:fldCharType="end"/>
      </w:r>
    </w:p>
    <w:p w:rsidR="003F760E" w:rsidRDefault="003F760E" w:rsidP="008E1B46"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37" type="#_x0000_t75" style="width:41.25pt;height:11.25pt">
            <v:imagedata r:id="rId7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38" type="#_x0000_t75" style="width:41.25pt;height:11.25pt">
            <v:imagedata r:id="rId7" o:title="" chromakey="white"/>
          </v:shape>
        </w:pict>
      </w:r>
      <w:r w:rsidRPr="00924C78">
        <w:fldChar w:fldCharType="end"/>
      </w:r>
    </w:p>
    <w:p w:rsidR="003F760E" w:rsidRDefault="003F760E" w:rsidP="008E1B46"/>
    <w:p w:rsidR="003F760E" w:rsidRDefault="003F760E" w:rsidP="008E1B46"/>
    <w:p w:rsidR="003F760E" w:rsidRDefault="003F760E" w:rsidP="008E1B46"/>
    <w:p w:rsidR="003F760E" w:rsidRPr="00CA23BB" w:rsidRDefault="003F760E" w:rsidP="008E1B46"/>
    <w:p w:rsidR="003F760E" w:rsidRPr="004254B3" w:rsidRDefault="003F760E" w:rsidP="00F04CFE">
      <w:r>
        <w:rPr>
          <w:noProof/>
        </w:rPr>
        <w:pict>
          <v:group id="_x0000_s1043" style="position:absolute;margin-left:16.5pt;margin-top:4.9pt;width:135pt;height:135pt;z-index:251660288" coordorigin="6818,3856" coordsize="2700,2700">
            <v:group id="_x0000_s1044" style="position:absolute;left:6818;top:3856;width:2700;height:2700" coordorigin="1958,1418" coordsize="2700,2700">
              <v:shape id="_x0000_s1045" type="#_x0000_t6" style="position:absolute;left:2138;top:1778;width:2340;height:1980"/>
              <v:shape id="_x0000_s1046" type="#_x0000_t202" style="position:absolute;left:1958;top:1418;width:360;height:360" filled="f" stroked="f">
                <v:textbox style="mso-next-textbox:#_x0000_s1046">
                  <w:txbxContent>
                    <w:p w:rsidR="003F760E" w:rsidRDefault="003F760E" w:rsidP="00F04CFE">
                      <w:r>
                        <w:t>A</w:t>
                      </w:r>
                    </w:p>
                  </w:txbxContent>
                </v:textbox>
              </v:shape>
              <v:shape id="_x0000_s1047" type="#_x0000_t202" style="position:absolute;left:1958;top:3758;width:360;height:360" filled="f" stroked="f">
                <v:textbox style="mso-next-textbox:#_x0000_s1047">
                  <w:txbxContent>
                    <w:p w:rsidR="003F760E" w:rsidRDefault="003F760E" w:rsidP="00F04CFE">
                      <w:r>
                        <w:t>B</w:t>
                      </w:r>
                    </w:p>
                  </w:txbxContent>
                </v:textbox>
              </v:shape>
              <v:shape id="_x0000_s1048" type="#_x0000_t202" style="position:absolute;left:4298;top:3758;width:360;height:360" filled="f" stroked="f">
                <v:textbox style="mso-next-textbox:#_x0000_s1048">
                  <w:txbxContent>
                    <w:p w:rsidR="003F760E" w:rsidRDefault="003F760E" w:rsidP="00F04CFE">
                      <w:r>
                        <w:t>C</w:t>
                      </w:r>
                    </w:p>
                  </w:txbxContent>
                </v:textbox>
              </v:shape>
              <v:shape id="_x0000_s1049" type="#_x0000_t32" style="position:absolute;left:2138;top:3578;width:180;height:0" o:connectortype="straight"/>
              <v:shape id="_x0000_s1050" type="#_x0000_t32" style="position:absolute;left:2318;top:3578;width:0;height:180;flip:y" o:connectortype="straight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1" type="#_x0000_t19" style="position:absolute;left:8978;top:6016;width:180;height:180;flip:x"/>
            <v:shape id="_x0000_s1052" type="#_x0000_t202" style="position:absolute;left:8618;top:5738;width:360;height:360" filled="f" stroked="f">
              <v:textbox style="mso-next-textbox:#_x0000_s1052">
                <w:txbxContent>
                  <w:p w:rsidR="003F760E" w:rsidRDefault="003F760E" w:rsidP="00F04CFE">
                    <w:r>
                      <w:t>x</w:t>
                    </w:r>
                  </w:p>
                </w:txbxContent>
              </v:textbox>
            </v:shape>
          </v:group>
        </w:pict>
      </w:r>
      <w:r>
        <w:t>3-)</w:t>
      </w:r>
      <w:r>
        <w:tab/>
      </w:r>
      <w:r>
        <w:tab/>
      </w:r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39" type="#_x0000_t75" style="width:60.75pt;height:11.25pt">
            <v:imagedata r:id="rId11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40" type="#_x0000_t75" style="width:60.75pt;height:11.25pt">
            <v:imagedata r:id="rId11" o:title="" chromakey="white"/>
          </v:shape>
        </w:pict>
      </w:r>
      <w:r w:rsidRPr="00924C78">
        <w:fldChar w:fldCharType="end"/>
      </w:r>
    </w:p>
    <w:p w:rsidR="003F760E" w:rsidRPr="004254B3" w:rsidRDefault="003F760E" w:rsidP="00F04CFE">
      <w:r>
        <w:tab/>
      </w:r>
      <w:r>
        <w:tab/>
      </w:r>
      <w:r>
        <w:tab/>
      </w:r>
      <w:r w:rsidRPr="00924C78">
        <w:fldChar w:fldCharType="begin"/>
      </w:r>
      <w:r w:rsidRPr="00924C78">
        <w:instrText xml:space="preserve"> QUOTE </w:instrText>
      </w:r>
      <w:r>
        <w:pict>
          <v:shape id="_x0000_i1041" type="#_x0000_t75" style="width:66.75pt;height:11.25pt">
            <v:imagedata r:id="rId12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42" type="#_x0000_t75" style="width:66.75pt;height:11.25pt">
            <v:imagedata r:id="rId12" o:title="" chromakey="white"/>
          </v:shape>
        </w:pict>
      </w:r>
      <w:r w:rsidRPr="00924C78">
        <w:fldChar w:fldCharType="end"/>
      </w:r>
    </w:p>
    <w:p w:rsidR="003F760E" w:rsidRDefault="003F760E" w:rsidP="00F04CFE"/>
    <w:p w:rsidR="003F760E" w:rsidRDefault="003F760E" w:rsidP="00F04CFE"/>
    <w:p w:rsidR="003F760E" w:rsidRDefault="003F760E" w:rsidP="00F04CFE"/>
    <w:p w:rsidR="003F760E" w:rsidRDefault="003F760E" w:rsidP="00F04CFE"/>
    <w:p w:rsidR="003F760E" w:rsidRPr="004254B3" w:rsidRDefault="003F760E" w:rsidP="00F04CFE">
      <w:r>
        <w:pict>
          <v:shape id="_x0000_i1043" type="#_x0000_t75" style="width:38.25pt;height:11.25pt">
            <v:imagedata r:id="rId13" o:title="" chromakey="white"/>
          </v:shape>
        </w:pict>
      </w:r>
    </w:p>
    <w:p w:rsidR="003F760E" w:rsidRPr="004254B3" w:rsidRDefault="003F760E" w:rsidP="00F04CFE">
      <w:r>
        <w:pict>
          <v:shape id="_x0000_i1044" type="#_x0000_t75" style="width:42pt;height:11.25pt">
            <v:imagedata r:id="rId14" o:title="" chromakey="white"/>
          </v:shape>
        </w:pict>
      </w:r>
    </w:p>
    <w:p w:rsidR="003F760E" w:rsidRDefault="003F760E" w:rsidP="00F04CFE">
      <w:r>
        <w:pict>
          <v:shape id="_x0000_i1045" type="#_x0000_t75" style="width:39.75pt;height:11.25pt">
            <v:imagedata r:id="rId15" o:title="" chromakey="white"/>
          </v:shape>
        </w:pict>
      </w:r>
    </w:p>
    <w:p w:rsidR="003F760E" w:rsidRDefault="003F760E" w:rsidP="00F04CFE">
      <w:r>
        <w:pict>
          <v:shape id="_x0000_i1046" type="#_x0000_t75" style="width:39pt;height:11.25pt">
            <v:imagedata r:id="rId16" o:title="" chromakey="white"/>
          </v:shape>
        </w:pict>
      </w:r>
    </w:p>
    <w:p w:rsidR="003F760E" w:rsidRDefault="003F760E">
      <w:r>
        <w:rPr>
          <w:noProof/>
        </w:rPr>
        <w:pict>
          <v:group id="_x0000_s1053" style="position:absolute;margin-left:-1.5pt;margin-top:5.5pt;width:147pt;height:115.7pt;z-index:251661312" coordorigin="6277,8437" coordsize="2940,2314">
            <v:group id="_x0000_s1054" style="position:absolute;left:6637;top:8777;width:2340;height:1640" coordorigin="6637,8777" coordsize="2340,1640">
              <v:group id="_x0000_s1055" style="position:absolute;left:6637;top:8777;width:2340;height:1640" coordorigin="6637,8777" coordsize="2340,164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6" type="#_x0000_t5" style="position:absolute;left:6637;top:8977;width:1980;height:1440" filled="f"/>
                <v:shape id="_x0000_s1057" type="#_x0000_t32" style="position:absolute;left:7537;top:8777;width:1440;height:220;flip:y" o:connectortype="straight"/>
                <v:shape id="_x0000_s1058" type="#_x0000_t32" style="position:absolute;left:8617;top:8777;width:360;height:1640;flip:x" o:connectortype="straight"/>
              </v:group>
              <v:shape id="_x0000_s1059" type="#_x0000_t19" style="position:absolute;left:6637;top:10237;width:180;height:180" coordsize="21600,15274" adj="-2949121,,,15274" path="wr-21600,-6326,21600,36874,15274,,21600,15274nfewr-21600,-6326,21600,36874,15274,,21600,15274l,15274nsxe">
                <v:path o:connectlocs="15274,0;21600,15274;0,15274"/>
              </v:shape>
              <v:shape id="_x0000_s1060" type="#_x0000_t19" style="position:absolute;left:8437;top:10271;width:180;height:146;flip:x" coordsize="21600,17469" adj="-3537151,,,17469" path="wr-21600,-4131,21600,39069,12705,,21600,17469nfewr-21600,-4131,21600,39069,12705,,21600,17469l,17469nsxe">
                <v:path o:connectlocs="12705,0;21600,17469;0,17469"/>
              </v:shape>
              <v:shape id="_x0000_s1061" type="#_x0000_t19" style="position:absolute;left:7717;top:8977;width:180;height:180;rotation:-180;flip:x"/>
              <v:shape id="_x0000_s1062" type="#_x0000_t19" style="position:absolute;left:8797;top:8777;width:180;height:200;rotation:180"/>
            </v:group>
            <v:shape id="_x0000_s1063" type="#_x0000_t202" style="position:absolute;left:6277;top:10237;width:360;height:380" filled="f" stroked="f">
              <v:textbox style="mso-next-textbox:#_x0000_s1063">
                <w:txbxContent>
                  <w:p w:rsidR="003F760E" w:rsidRDefault="003F760E">
                    <w:r>
                      <w:t>D</w:t>
                    </w:r>
                  </w:p>
                </w:txbxContent>
              </v:textbox>
            </v:shape>
            <v:shape id="_x0000_s1064" type="#_x0000_t202" style="position:absolute;left:8497;top:10271;width:480;height:480" filled="f" stroked="f">
              <v:textbox style="mso-next-textbox:#_x0000_s1064">
                <w:txbxContent>
                  <w:p w:rsidR="003F760E" w:rsidRDefault="003F760E" w:rsidP="002059C4">
                    <w:r>
                      <w:t>C</w:t>
                    </w:r>
                  </w:p>
                </w:txbxContent>
              </v:textbox>
            </v:shape>
            <v:shape id="_x0000_s1065" type="#_x0000_t202" style="position:absolute;left:8797;top:8437;width:420;height:420" filled="f" stroked="f">
              <v:textbox style="mso-next-textbox:#_x0000_s1065">
                <w:txbxContent>
                  <w:p w:rsidR="003F760E" w:rsidRDefault="003F760E" w:rsidP="002059C4">
                    <w:r>
                      <w:t>B</w:t>
                    </w:r>
                  </w:p>
                </w:txbxContent>
              </v:textbox>
            </v:shape>
            <v:shape id="_x0000_s1066" type="#_x0000_t202" style="position:absolute;left:7357;top:8637;width:360;height:360" filled="f" stroked="f">
              <v:textbox style="mso-next-textbox:#_x0000_s1066">
                <w:txbxContent>
                  <w:p w:rsidR="003F760E" w:rsidRDefault="003F760E" w:rsidP="002059C4">
                    <w:r>
                      <w:t>A</w:t>
                    </w:r>
                  </w:p>
                </w:txbxContent>
              </v:textbox>
            </v:shape>
            <v:shape id="_x0000_s1067" type="#_x0000_t202" style="position:absolute;left:6637;top:10057;width:540;height:380" filled="f" stroked="f">
              <v:textbox style="mso-next-textbox:#_x0000_s1067">
                <w:txbxContent>
                  <w:p w:rsidR="003F760E" w:rsidRDefault="003F760E" w:rsidP="002059C4">
                    <w:r>
                      <w:pict>
                        <v:shape id="_x0000_i1048" type="#_x0000_t75" style="width:27.75pt;height:54.75pt">
                          <v:imagedata r:id="rId17" o:title="" chromakey="white"/>
                        </v:shape>
                      </w:pict>
                    </w:r>
                  </w:p>
                </w:txbxContent>
              </v:textbox>
            </v:shape>
            <v:shape id="_x0000_s1068" type="#_x0000_t202" style="position:absolute;left:7897;top:10037;width:540;height:380" filled="f" stroked="f">
              <v:textbox style="mso-next-textbox:#_x0000_s1068">
                <w:txbxContent>
                  <w:p w:rsidR="003F760E" w:rsidRDefault="003F760E" w:rsidP="00F44B36">
                    <w:r>
                      <w:pict>
                        <v:shape id="_x0000_i1050" type="#_x0000_t75" style="width:27.75pt;height:54.75pt">
                          <v:imagedata r:id="rId17" o:title="" chromakey="white"/>
                        </v:shape>
                      </w:pict>
                    </w:r>
                  </w:p>
                </w:txbxContent>
              </v:textbox>
            </v:shape>
            <v:shape id="_x0000_s1069" type="#_x0000_t202" style="position:absolute;left:7717;top:8977;width:540;height:380" filled="f" stroked="f">
              <v:textbox style="mso-next-textbox:#_x0000_s1069">
                <w:txbxContent>
                  <w:p w:rsidR="003F760E" w:rsidRDefault="003F760E" w:rsidP="00F44B36">
                    <w:r>
                      <w:pict>
                        <v:shape id="_x0000_i1052" type="#_x0000_t75" style="width:27.75pt;height:54.75pt">
                          <v:imagedata r:id="rId17" o:title="" chromakey="white"/>
                        </v:shape>
                      </w:pict>
                    </w:r>
                  </w:p>
                </w:txbxContent>
              </v:textbox>
            </v:shape>
            <v:shape id="_x0000_s1070" type="#_x0000_t202" style="position:absolute;left:8437;top:8797;width:540;height:380" filled="f" stroked="f">
              <v:textbox style="mso-next-textbox:#_x0000_s1070">
                <w:txbxContent>
                  <w:p w:rsidR="003F760E" w:rsidRDefault="003F760E" w:rsidP="00F44B36">
                    <w:r>
                      <w:pict>
                        <v:shape id="_x0000_i1054" type="#_x0000_t75" style="width:27.75pt;height:54.75pt">
                          <v:imagedata r:id="rId17" o:title="" chromakey="white"/>
                        </v:shape>
                      </w:pict>
                    </w:r>
                  </w:p>
                </w:txbxContent>
              </v:textbox>
            </v:shape>
          </v:group>
        </w:pict>
      </w:r>
    </w:p>
    <w:p w:rsidR="003F760E" w:rsidRDefault="003F760E">
      <w:r>
        <w:t>4-)</w:t>
      </w:r>
    </w:p>
    <w:p w:rsidR="003F760E" w:rsidRDefault="003F760E"/>
    <w:p w:rsidR="003F760E" w:rsidRDefault="003F760E"/>
    <w:p w:rsidR="003F760E" w:rsidRDefault="003F760E"/>
    <w:p w:rsidR="003F760E" w:rsidRDefault="003F760E">
      <w:r>
        <w:t>Şekle   göre  en  uzun  kenarı  bulunuz?</w:t>
      </w:r>
    </w:p>
    <w:p w:rsidR="003F760E" w:rsidRDefault="003F760E"/>
    <w:p w:rsidR="003F760E" w:rsidRDefault="003F760E">
      <w:r>
        <w:t xml:space="preserve">5-)         </w:t>
      </w:r>
      <w:r w:rsidRPr="00924C78">
        <w:fldChar w:fldCharType="begin"/>
      </w:r>
      <w:r w:rsidRPr="00924C78">
        <w:instrText xml:space="preserve"> QUOTE </w:instrText>
      </w:r>
      <w:r>
        <w:pict>
          <v:shape id="_x0000_i1055" type="#_x0000_t75" style="width:109.5pt;height:28.5pt">
            <v:imagedata r:id="rId18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56" type="#_x0000_t75" style="width:109.5pt;height:28.5pt">
            <v:imagedata r:id="rId18" o:title="" chromakey="white"/>
          </v:shape>
        </w:pict>
      </w:r>
      <w:r w:rsidRPr="00924C78">
        <w:fldChar w:fldCharType="end"/>
      </w:r>
    </w:p>
    <w:p w:rsidR="003F760E" w:rsidRDefault="003F760E">
      <w:r>
        <w:tab/>
        <w:t>İfadesinin  en  sade  şeklini  bulunuz?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>
      <w:r>
        <w:rPr>
          <w:noProof/>
        </w:rPr>
        <w:pict>
          <v:group id="_x0000_s1071" style="position:absolute;margin-left:0;margin-top:0;width:207pt;height:135pt;z-index:251662336" coordorigin="1417,1417" coordsize="4140,2700">
            <v:shape id="_x0000_s1072" type="#_x0000_t32" style="position:absolute;left:3037;top:1720;width:0;height:2397" o:connectortype="straight">
              <v:stroke startarrow="block" endarrow="block"/>
            </v:shape>
            <v:shape id="_x0000_s1073" type="#_x0000_t32" style="position:absolute;left:1417;top:2857;width:3780;height:0" o:connectortype="straight">
              <v:stroke startarrow="block" endarrow="block"/>
            </v:shape>
            <v:shape id="_x0000_s1074" type="#_x0000_t202" style="position:absolute;left:5197;top:2677;width:360;height:360" filled="f" stroked="f">
              <v:textbox style="mso-next-textbox:#_x0000_s1074">
                <w:txbxContent>
                  <w:p w:rsidR="003F760E" w:rsidRPr="00924C78" w:rsidRDefault="003F760E">
                    <w:pPr>
                      <w:rPr>
                        <w:rFonts w:ascii="Cambria" w:hAnsi="Cambria" w:cs="Cambria"/>
                      </w:rPr>
                    </w:pPr>
                    <w:r w:rsidRPr="00924C78">
                      <w:rPr>
                        <w:rFonts w:ascii="Cambria" w:hAnsi="Cambria" w:cs="Cambria"/>
                      </w:rPr>
                      <w:t>x</w:t>
                    </w:r>
                  </w:p>
                </w:txbxContent>
              </v:textbox>
            </v:shape>
            <v:shape id="_x0000_s1075" type="#_x0000_t202" style="position:absolute;left:3037;top:1417;width:360;height:540" filled="f" stroked="f">
              <v:textbox style="mso-next-textbox:#_x0000_s1075">
                <w:txbxContent>
                  <w:p w:rsidR="003F760E" w:rsidRPr="00924C78" w:rsidRDefault="003F760E" w:rsidP="0020359D">
                    <w:pPr>
                      <w:rPr>
                        <w:rFonts w:ascii="Cambria" w:hAnsi="Cambria" w:cs="Cambria"/>
                      </w:rPr>
                    </w:pPr>
                    <w:r w:rsidRPr="00924C78">
                      <w:rPr>
                        <w:rFonts w:ascii="Cambria" w:hAnsi="Cambria" w:cs="Cambria"/>
                      </w:rPr>
                      <w:t>y</w:t>
                    </w:r>
                  </w:p>
                </w:txbxContent>
              </v:textbox>
            </v:shape>
            <v:shape id="_x0000_s1076" type="#_x0000_t32" style="position:absolute;left:2497;top:2137;width:2160;height:1800;flip:y" o:connectortype="straight">
              <v:stroke startarrow="block" endarrow="block"/>
            </v:shape>
            <v:shape id="_x0000_s1077" type="#_x0000_t202" style="position:absolute;left:4297;top:1777;width:1260;height:540" filled="f" stroked="f">
              <v:textbox style="mso-next-textbox:#_x0000_s1077">
                <w:txbxContent>
                  <w:p w:rsidR="003F760E" w:rsidRPr="00924C78" w:rsidRDefault="003F760E" w:rsidP="0020359D">
                    <w:pPr>
                      <w:rPr>
                        <w:rFonts w:ascii="Cambria" w:hAnsi="Cambria" w:cs="Cambria"/>
                      </w:rPr>
                    </w:pPr>
                    <w:r w:rsidRPr="00924C78">
                      <w:rPr>
                        <w:rFonts w:ascii="Cambria" w:hAnsi="Cambria" w:cs="Cambria"/>
                      </w:rPr>
                      <w:t>2x-3y=6</w:t>
                    </w:r>
                  </w:p>
                </w:txbxContent>
              </v:textbox>
            </v:shape>
          </v:group>
        </w:pict>
      </w:r>
      <w:r>
        <w:t>6-)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Default="003F760E">
      <w:r>
        <w:t xml:space="preserve">    Doğrusu  ile eksenler  arasında  kalan bölgenin  alanı  kaç  birim karedir?</w:t>
      </w:r>
    </w:p>
    <w:p w:rsidR="003F760E" w:rsidRDefault="003F760E"/>
    <w:p w:rsidR="003F760E" w:rsidRDefault="003F760E" w:rsidP="009615AC">
      <w:pPr>
        <w:rPr>
          <w:rFonts w:ascii="Cambria" w:hAnsi="Cambria" w:cs="Cambria"/>
        </w:rPr>
      </w:pPr>
      <w:r>
        <w:t>7-)</w:t>
      </w:r>
      <w:r>
        <w:tab/>
      </w:r>
      <w:r w:rsidRPr="009615AC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>y=7x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ab/>
        <w:t>y=2x+3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ab/>
        <w:t>5x+3y=12</w:t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ab/>
        <w:t>3x-8y=24</w:t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Doğrularının eğimini bulunuz?</w:t>
      </w:r>
    </w:p>
    <w:p w:rsidR="003F760E" w:rsidRDefault="003F760E" w:rsidP="009615AC">
      <w:pPr>
        <w:rPr>
          <w:rFonts w:ascii="Cambria" w:hAnsi="Cambria" w:cs="Cambria"/>
        </w:rPr>
      </w:pPr>
    </w:p>
    <w:p w:rsidR="003F760E" w:rsidRPr="00D27156" w:rsidRDefault="003F760E" w:rsidP="009615AC">
      <w:pPr>
        <w:rPr>
          <w:rFonts w:ascii="Cambria" w:hAnsi="Cambria" w:cs="Cambria"/>
        </w:rPr>
      </w:pPr>
      <w:r>
        <w:rPr>
          <w:noProof/>
        </w:rPr>
        <w:pict>
          <v:shape id="Resim 1" o:spid="_x0000_s1078" type="#_x0000_t75" style="position:absolute;margin-left:15.4pt;margin-top:1.2pt;width:209.25pt;height:80.25pt;z-index:-251653120;visibility:visible">
            <v:imagedata r:id="rId19" o:title=""/>
          </v:shape>
        </w:pict>
      </w:r>
      <w:r>
        <w:rPr>
          <w:rFonts w:ascii="Cambria" w:hAnsi="Cambria" w:cs="Cambria"/>
        </w:rPr>
        <w:t>8-)</w:t>
      </w:r>
      <w:r w:rsidRPr="009C1C55">
        <w:rPr>
          <w:rFonts w:ascii="Cambria" w:hAnsi="Cambria" w:cs="Cambria"/>
        </w:rPr>
        <w:t xml:space="preserve"> </w:t>
      </w:r>
    </w:p>
    <w:p w:rsidR="003F760E" w:rsidRDefault="003F760E"/>
    <w:p w:rsidR="003F760E" w:rsidRDefault="003F760E"/>
    <w:p w:rsidR="003F760E" w:rsidRDefault="003F760E"/>
    <w:p w:rsidR="003F760E" w:rsidRDefault="003F760E">
      <w:r>
        <w:rPr>
          <w:noProof/>
        </w:rPr>
        <w:pict>
          <v:shape id="Resim 2" o:spid="_x0000_s1079" type="#_x0000_t75" style="position:absolute;margin-left:15.4pt;margin-top:3.5pt;width:209.25pt;height:93.75pt;z-index:-251652096;visibility:visible">
            <v:imagedata r:id="rId20" o:title=""/>
          </v:shape>
        </w:pict>
      </w:r>
      <w:r>
        <w:t>9-)</w:t>
      </w:r>
      <w:r w:rsidRPr="004C2902">
        <w:t xml:space="preserve"> </w:t>
      </w:r>
    </w:p>
    <w:p w:rsidR="003F760E" w:rsidRDefault="003F760E"/>
    <w:p w:rsidR="003F760E" w:rsidRDefault="003F760E"/>
    <w:p w:rsidR="003F760E" w:rsidRDefault="003F760E"/>
    <w:p w:rsidR="003F760E" w:rsidRDefault="003F760E">
      <w:r>
        <w:rPr>
          <w:noProof/>
        </w:rPr>
        <w:pict>
          <v:shape id="Resim 3" o:spid="_x0000_s1080" type="#_x0000_t75" style="position:absolute;margin-left:17.65pt;margin-top:4.5pt;width:209.25pt;height:66pt;z-index:-251651072;visibility:visible">
            <v:imagedata r:id="rId21" o:title=""/>
          </v:shape>
        </w:pict>
      </w:r>
      <w:r>
        <w:t>10-)</w:t>
      </w:r>
      <w:r w:rsidRPr="004C2902">
        <w:t xml:space="preserve"> 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Pr="00E7611E" w:rsidRDefault="003F760E">
      <w:r>
        <w:t>11-)</w:t>
      </w:r>
      <w:r w:rsidRPr="004C2902">
        <w:t xml:space="preserve"> </w:t>
      </w:r>
      <w:r w:rsidRPr="00924C78">
        <w:fldChar w:fldCharType="begin"/>
      </w:r>
      <w:r w:rsidRPr="00924C78">
        <w:instrText xml:space="preserve"> QUOTE </w:instrText>
      </w:r>
      <w:r>
        <w:pict>
          <v:shape id="_x0000_i1057" type="#_x0000_t75" style="width:96pt;height:14.25pt">
            <v:imagedata r:id="rId22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58" type="#_x0000_t75" style="width:96pt;height:14.25pt">
            <v:imagedata r:id="rId22" o:title="" chromakey="white"/>
          </v:shape>
        </w:pict>
      </w:r>
      <w:r w:rsidRPr="00924C78">
        <w:fldChar w:fldCharType="end"/>
      </w:r>
    </w:p>
    <w:p w:rsidR="003F760E" w:rsidRDefault="003F760E">
      <w:r>
        <w:t>A)</w:t>
      </w:r>
      <w:r w:rsidRPr="00924C78">
        <w:fldChar w:fldCharType="begin"/>
      </w:r>
      <w:r w:rsidRPr="00924C78">
        <w:instrText xml:space="preserve"> QUOTE </w:instrText>
      </w:r>
      <w:r>
        <w:pict>
          <v:shape id="_x0000_i1059" type="#_x0000_t75" style="width:35.25pt;height:54.75pt">
            <v:imagedata r:id="rId23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60" type="#_x0000_t75" style="width:35.25pt;height:54.75pt">
            <v:imagedata r:id="rId23" o:title="" chromakey="white"/>
          </v:shape>
        </w:pict>
      </w:r>
      <w:r w:rsidRPr="00924C78">
        <w:fldChar w:fldCharType="end"/>
      </w:r>
      <w:r>
        <w:t xml:space="preserve">         B)</w:t>
      </w:r>
      <w:r w:rsidRPr="00924C78">
        <w:fldChar w:fldCharType="begin"/>
      </w:r>
      <w:r w:rsidRPr="00924C78">
        <w:instrText xml:space="preserve"> QUOTE </w:instrText>
      </w:r>
      <w:r>
        <w:pict>
          <v:shape id="_x0000_i1061" type="#_x0000_t75" style="width:13.5pt;height:33.75pt">
            <v:imagedata r:id="rId24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62" type="#_x0000_t75" style="width:13.5pt;height:33.75pt">
            <v:imagedata r:id="rId24" o:title="" chromakey="white"/>
          </v:shape>
        </w:pict>
      </w:r>
      <w:r w:rsidRPr="00924C78">
        <w:fldChar w:fldCharType="end"/>
      </w:r>
      <w:r>
        <w:t xml:space="preserve"> </w:t>
      </w:r>
      <w:r>
        <w:tab/>
        <w:t>C)</w:t>
      </w:r>
      <w:r w:rsidRPr="00924C78">
        <w:fldChar w:fldCharType="begin"/>
      </w:r>
      <w:r w:rsidRPr="00924C78">
        <w:instrText xml:space="preserve"> QUOTE </w:instrText>
      </w:r>
      <w:r>
        <w:pict>
          <v:shape id="_x0000_i1063" type="#_x0000_t75" style="width:13.5pt;height:33.75pt">
            <v:imagedata r:id="rId24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64" type="#_x0000_t75" style="width:13.5pt;height:33.75pt">
            <v:imagedata r:id="rId24" o:title="" chromakey="white"/>
          </v:shape>
        </w:pict>
      </w:r>
      <w:r w:rsidRPr="00924C78">
        <w:fldChar w:fldCharType="end"/>
      </w:r>
      <w:r>
        <w:t xml:space="preserve">        D)</w:t>
      </w:r>
      <w:r w:rsidRPr="00924C78">
        <w:fldChar w:fldCharType="begin"/>
      </w:r>
      <w:r w:rsidRPr="00924C78">
        <w:instrText xml:space="preserve"> QUOTE </w:instrText>
      </w:r>
      <w:r>
        <w:pict>
          <v:shape id="_x0000_i1065" type="#_x0000_t75" style="width:13.5pt;height:33.75pt">
            <v:imagedata r:id="rId24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66" type="#_x0000_t75" style="width:13.5pt;height:33.75pt">
            <v:imagedata r:id="rId24" o:title="" chromakey="white"/>
          </v:shape>
        </w:pict>
      </w:r>
      <w:r w:rsidRPr="00924C78">
        <w:fldChar w:fldCharType="end"/>
      </w:r>
    </w:p>
    <w:p w:rsidR="003F760E" w:rsidRDefault="003F760E"/>
    <w:p w:rsidR="003F760E" w:rsidRDefault="003F760E" w:rsidP="007445BB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12-)        </w:t>
      </w:r>
      <w:r w:rsidRPr="00924C78">
        <w:rPr>
          <w:rFonts w:ascii="Cambria" w:hAnsi="Cambria" w:cs="Cambria"/>
        </w:rPr>
        <w:fldChar w:fldCharType="begin"/>
      </w:r>
      <w:r w:rsidRPr="00924C78">
        <w:rPr>
          <w:rFonts w:ascii="Cambria" w:hAnsi="Cambria" w:cs="Cambria"/>
        </w:rPr>
        <w:instrText xml:space="preserve"> QUOTE </w:instrText>
      </w:r>
      <w:r>
        <w:pict>
          <v:shape id="_x0000_i1067" type="#_x0000_t75" style="width:163.5pt;height:87.75pt">
            <v:imagedata r:id="rId25" o:title="" chromakey="white"/>
          </v:shape>
        </w:pict>
      </w:r>
      <w:r w:rsidRPr="00924C78">
        <w:rPr>
          <w:rFonts w:ascii="Cambria" w:hAnsi="Cambria" w:cs="Cambria"/>
        </w:rPr>
        <w:instrText xml:space="preserve"> </w:instrText>
      </w:r>
      <w:r w:rsidRPr="00924C78">
        <w:rPr>
          <w:rFonts w:ascii="Cambria" w:hAnsi="Cambria" w:cs="Cambria"/>
        </w:rPr>
        <w:fldChar w:fldCharType="separate"/>
      </w:r>
      <w:r>
        <w:pict>
          <v:shape id="_x0000_i1068" type="#_x0000_t75" style="width:163.5pt;height:87.75pt">
            <v:imagedata r:id="rId25" o:title="" chromakey="white"/>
          </v:shape>
        </w:pict>
      </w:r>
      <w:r w:rsidRPr="00924C78">
        <w:rPr>
          <w:rFonts w:ascii="Cambria" w:hAnsi="Cambria" w:cs="Cambria"/>
        </w:rPr>
        <w:fldChar w:fldCharType="end"/>
      </w:r>
    </w:p>
    <w:p w:rsidR="003F760E" w:rsidRDefault="003F760E" w:rsidP="007445BB">
      <w:r>
        <w:t>A)</w:t>
      </w:r>
      <w:r w:rsidRPr="00924C78">
        <w:fldChar w:fldCharType="begin"/>
      </w:r>
      <w:r w:rsidRPr="00924C78">
        <w:instrText xml:space="preserve"> QUOTE </w:instrText>
      </w:r>
      <w:r>
        <w:pict>
          <v:shape id="_x0000_i1069" type="#_x0000_t75" style="width:27.75pt;height:54.75pt">
            <v:imagedata r:id="rId17" o:title="" chromakey="white"/>
          </v:shape>
        </w:pict>
      </w:r>
      <w:r w:rsidRPr="00924C78">
        <w:instrText xml:space="preserve"> </w:instrText>
      </w:r>
      <w:r w:rsidRPr="00924C78">
        <w:fldChar w:fldCharType="separate"/>
      </w:r>
      <w:r>
        <w:pict>
          <v:shape id="_x0000_i1070" type="#_x0000_t75" style="width:27.75pt;height:54.75pt">
            <v:imagedata r:id="rId17" o:title="" chromakey="white"/>
          </v:shape>
        </w:pict>
      </w:r>
      <w:r w:rsidRPr="00924C78">
        <w:fldChar w:fldCharType="end"/>
      </w:r>
      <w:r>
        <w:t xml:space="preserve">           B)</w:t>
      </w:r>
      <w:r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>
        <w:pict>
          <v:shape id="_x0000_i1071" type="#_x0000_t75" style="width:27.75pt;height:54.75pt">
            <v:imagedata r:id="rId17" o:title="" chromakey="white"/>
          </v:shape>
        </w:pict>
      </w:r>
      <w:r w:rsidRPr="00924C78">
        <w:rPr>
          <w:sz w:val="28"/>
          <w:szCs w:val="28"/>
        </w:rPr>
        <w:instrText xml:space="preserve"> </w:instrText>
      </w:r>
      <w:r w:rsidRPr="00924C78">
        <w:rPr>
          <w:sz w:val="28"/>
          <w:szCs w:val="28"/>
        </w:rPr>
        <w:fldChar w:fldCharType="separate"/>
      </w:r>
      <w:r>
        <w:pict>
          <v:shape id="_x0000_i1072" type="#_x0000_t75" style="width:27.75pt;height:54.75pt">
            <v:imagedata r:id="rId17" o:title="" chromakey="white"/>
          </v:shape>
        </w:pict>
      </w:r>
      <w:r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 </w:t>
      </w:r>
      <w:r>
        <w:t>C)</w:t>
      </w:r>
      <w:r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>
        <w:pict>
          <v:shape id="_x0000_i1073" type="#_x0000_t75" style="width:27.75pt;height:54.75pt">
            <v:imagedata r:id="rId17" o:title="" chromakey="white"/>
          </v:shape>
        </w:pict>
      </w:r>
      <w:r w:rsidRPr="00924C78">
        <w:rPr>
          <w:sz w:val="28"/>
          <w:szCs w:val="28"/>
        </w:rPr>
        <w:instrText xml:space="preserve"> </w:instrText>
      </w:r>
      <w:r w:rsidRPr="00924C78">
        <w:rPr>
          <w:sz w:val="28"/>
          <w:szCs w:val="28"/>
        </w:rPr>
        <w:fldChar w:fldCharType="separate"/>
      </w:r>
      <w:r>
        <w:pict>
          <v:shape id="_x0000_i1074" type="#_x0000_t75" style="width:27.75pt;height:54.75pt">
            <v:imagedata r:id="rId17" o:title="" chromakey="white"/>
          </v:shape>
        </w:pict>
      </w:r>
      <w:r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</w:t>
      </w:r>
      <w:r>
        <w:t>D)</w:t>
      </w:r>
      <w:r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>
        <w:pict>
          <v:shape id="_x0000_i1075" type="#_x0000_t75" style="width:27.75pt;height:54.75pt">
            <v:imagedata r:id="rId17" o:title="" chromakey="white"/>
          </v:shape>
        </w:pict>
      </w:r>
      <w:r w:rsidRPr="00924C78">
        <w:rPr>
          <w:sz w:val="28"/>
          <w:szCs w:val="28"/>
        </w:rPr>
        <w:instrText xml:space="preserve"> </w:instrText>
      </w:r>
      <w:r w:rsidRPr="00924C78">
        <w:rPr>
          <w:sz w:val="28"/>
          <w:szCs w:val="28"/>
        </w:rPr>
        <w:fldChar w:fldCharType="separate"/>
      </w:r>
      <w:r>
        <w:pict>
          <v:shape id="_x0000_i1076" type="#_x0000_t75" style="width:27.75pt;height:54.75pt">
            <v:imagedata r:id="rId17" o:title="" chromakey="white"/>
          </v:shape>
        </w:pict>
      </w:r>
      <w:r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</w:p>
    <w:p w:rsidR="003F760E" w:rsidRDefault="003F760E">
      <w:r>
        <w:rPr>
          <w:noProof/>
        </w:rPr>
        <w:pict>
          <v:shape id="Resim 5" o:spid="_x0000_s1081" type="#_x0000_t75" style="position:absolute;margin-left:22.9pt;margin-top:25pt;width:182.6pt;height:97.5pt;z-index:-251650048;visibility:visible">
            <v:imagedata r:id="rId26" o:title=""/>
          </v:shape>
        </w:pict>
      </w:r>
    </w:p>
    <w:p w:rsidR="003F760E" w:rsidRDefault="003F760E">
      <w:r>
        <w:t>13-)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>
      <w:r>
        <w:rPr>
          <w:noProof/>
        </w:rPr>
        <w:pict>
          <v:shape id="Resim 6" o:spid="_x0000_s1082" type="#_x0000_t75" style="position:absolute;margin-left:22.9pt;margin-top:6.6pt;width:182.25pt;height:89.25pt;z-index:-251649024;visibility:visible">
            <v:imagedata r:id="rId27" o:title=""/>
          </v:shape>
        </w:pict>
      </w:r>
      <w:r>
        <w:t>14-)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>
      <w:r>
        <w:rPr>
          <w:noProof/>
        </w:rPr>
        <w:pict>
          <v:shape id="Resim 7" o:spid="_x0000_s1083" type="#_x0000_t75" style="position:absolute;margin-left:22.9pt;margin-top:4.65pt;width:182.6pt;height:113.25pt;z-index:-251648000;visibility:visible">
            <v:imagedata r:id="rId28" o:title=""/>
          </v:shape>
        </w:pict>
      </w:r>
      <w:r>
        <w:t>15-)</w:t>
      </w:r>
    </w:p>
    <w:p w:rsidR="003F760E" w:rsidRDefault="003F760E"/>
    <w:p w:rsidR="003F760E" w:rsidRDefault="003F760E"/>
    <w:p w:rsidR="003F760E" w:rsidRDefault="003F760E"/>
    <w:p w:rsidR="003F760E" w:rsidRDefault="003F760E">
      <w:hyperlink r:id="rId29" w:history="1">
        <w:r>
          <w:rPr>
            <w:rStyle w:val="Hyperlink"/>
            <w:sz w:val="20"/>
            <w:szCs w:val="20"/>
          </w:rPr>
          <w:t>www.sorubak.com</w:t>
        </w:r>
      </w:hyperlink>
    </w:p>
    <w:p w:rsidR="003F760E" w:rsidRDefault="003F760E"/>
    <w:p w:rsidR="003F760E" w:rsidRDefault="003F760E" w:rsidP="00BF1C02">
      <w:pPr>
        <w:rPr>
          <w:rFonts w:ascii="Cambria" w:hAnsi="Cambria" w:cs="Cambria"/>
        </w:rPr>
      </w:pPr>
    </w:p>
    <w:p w:rsidR="003F760E" w:rsidRDefault="003F760E" w:rsidP="00BF1C02">
      <w:pPr>
        <w:rPr>
          <w:rFonts w:ascii="Cambria" w:hAnsi="Cambria" w:cs="Cambria"/>
        </w:rPr>
      </w:pPr>
      <w:r>
        <w:rPr>
          <w:rFonts w:ascii="Cambria" w:hAnsi="Cambria" w:cs="Cambria"/>
        </w:rPr>
        <w:t>Klasik sorular 7’şer puan şıklı sorular 6’şar puan , düzenli yazım 3 puandır.</w:t>
      </w:r>
    </w:p>
    <w:p w:rsidR="003F760E" w:rsidRDefault="003F760E" w:rsidP="00BF1C02">
      <w:pPr>
        <w:rPr>
          <w:rFonts w:ascii="Cambria" w:hAnsi="Cambria" w:cs="Cambria"/>
        </w:rPr>
      </w:pPr>
      <w:r>
        <w:rPr>
          <w:rFonts w:ascii="Cambria" w:hAnsi="Cambria" w:cs="Cambria"/>
        </w:rPr>
        <w:t>Başarılar Dilerim.</w:t>
      </w:r>
    </w:p>
    <w:p w:rsidR="003F760E" w:rsidRPr="00D27156" w:rsidRDefault="003F760E" w:rsidP="00BF1C02">
      <w:pPr>
        <w:rPr>
          <w:rFonts w:ascii="Cambria" w:hAnsi="Cambria" w:cs="Cambria"/>
        </w:rPr>
      </w:pPr>
      <w:r>
        <w:rPr>
          <w:rFonts w:ascii="Cambria" w:hAnsi="Cambria" w:cs="Cambria"/>
        </w:rPr>
        <w:t>Matematik  Öğretmeni: Hüseyin PAZAR</w:t>
      </w:r>
    </w:p>
    <w:p w:rsidR="003F760E" w:rsidRPr="00E7611E" w:rsidRDefault="003F760E"/>
    <w:sectPr w:rsidR="003F760E" w:rsidRPr="00E7611E" w:rsidSect="00976A80">
      <w:type w:val="continuous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B46"/>
    <w:rsid w:val="000D5E37"/>
    <w:rsid w:val="000E0770"/>
    <w:rsid w:val="001D3137"/>
    <w:rsid w:val="0020359D"/>
    <w:rsid w:val="002059C4"/>
    <w:rsid w:val="003A097F"/>
    <w:rsid w:val="003F760E"/>
    <w:rsid w:val="004254B3"/>
    <w:rsid w:val="004C2902"/>
    <w:rsid w:val="005F7F8C"/>
    <w:rsid w:val="00620E2E"/>
    <w:rsid w:val="00646D65"/>
    <w:rsid w:val="007445BB"/>
    <w:rsid w:val="007D36DD"/>
    <w:rsid w:val="007F30CE"/>
    <w:rsid w:val="008E1B46"/>
    <w:rsid w:val="00924C78"/>
    <w:rsid w:val="009615AC"/>
    <w:rsid w:val="00976974"/>
    <w:rsid w:val="00976A80"/>
    <w:rsid w:val="009C04E6"/>
    <w:rsid w:val="009C1C55"/>
    <w:rsid w:val="00A04FB6"/>
    <w:rsid w:val="00B906D0"/>
    <w:rsid w:val="00BF1C02"/>
    <w:rsid w:val="00CA23BB"/>
    <w:rsid w:val="00D27156"/>
    <w:rsid w:val="00E7611E"/>
    <w:rsid w:val="00EE5C92"/>
    <w:rsid w:val="00F04CFE"/>
    <w:rsid w:val="00F4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B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E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1B4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059C4"/>
    <w:rPr>
      <w:color w:val="808080"/>
    </w:rPr>
  </w:style>
  <w:style w:type="character" w:styleId="Hyperlink">
    <w:name w:val="Hyperlink"/>
    <w:basedOn w:val="DefaultParagraphFont"/>
    <w:uiPriority w:val="99"/>
    <w:rsid w:val="00EE5C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29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emf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31" Type="http://schemas.openxmlformats.org/officeDocument/2006/relationships/theme" Target="theme/theme1.xml"/><Relationship Id="rId4" Type="http://schemas.openxmlformats.org/officeDocument/2006/relationships/hyperlink" Target="http://www.egitimhane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3</Pages>
  <Words>189</Words>
  <Characters>1083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5</cp:revision>
  <dcterms:created xsi:type="dcterms:W3CDTF">2015-04-06T17:42:00Z</dcterms:created>
  <dcterms:modified xsi:type="dcterms:W3CDTF">2015-04-12T19:24:00Z</dcterms:modified>
</cp:coreProperties>
</file>