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63FB" w:rsidRDefault="00AA63FB" w:rsidP="00BB597F">
      <w:pPr>
        <w:jc w:val="center"/>
        <w:rPr>
          <w:caps/>
          <w:sz w:val="36"/>
        </w:rPr>
        <w:sectPr w:rsidR="00AA63FB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left:0;text-align:left;margin-left:269.1pt;margin-top:59.25pt;width:27pt;height:27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Pr="00F86357">
        <w:rPr>
          <w:noProof/>
          <w:sz w:val="36"/>
          <w:szCs w:val="36"/>
          <w:lang w:eastAsia="tr-TR"/>
        </w:rPr>
        <w:t>TEOG Matematik – 2.Deneme</w:t>
      </w:r>
      <w:bookmarkStart w:id="0" w:name="_GoBack"/>
      <w:bookmarkEnd w:id="0"/>
      <w:r w:rsidRPr="0072350E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12" o:spid="_x0000_s1027" type="#_x0000_t202" style="position:absolute;margin-left:0;margin-top:2.45pt;width:27pt;height:27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XTajQ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" stroked="f" strokeweight=".5pt">
            <v:textbox>
              <w:txbxContent>
                <w:p w:rsidR="00AA63FB" w:rsidRPr="00BB597F" w:rsidRDefault="00AA63FB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5" o:spid="_x0000_i1026" type="#_x0000_t75" style="width:228pt;height:339pt;visibility:visible">
            <v:imagedata r:id="rId6" o:title=""/>
          </v:shape>
        </w:pict>
      </w: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17" o:spid="_x0000_s1028" type="#_x0000_t202" style="position:absolute;margin-left:.15pt;margin-top:14.7pt;width:27pt;height:27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" fillcolor="window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6" o:spid="_x0000_i1027" type="#_x0000_t75" style="width:239.25pt;height:81.75pt;visibility:visible">
            <v:imagedata r:id="rId7" o:title=""/>
          </v:shape>
        </w:pict>
      </w: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4" o:spid="_x0000_s1029" type="#_x0000_t202" style="position:absolute;margin-left:-2.55pt;margin-top:1.05pt;width:27pt;height:27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hhjw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9" o:spid="_x0000_i1028" type="#_x0000_t75" style="width:242.25pt;height:111.75pt;visibility:visible">
            <v:imagedata r:id="rId8" o:title=""/>
          </v:shape>
        </w:pic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1" o:spid="_x0000_i1029" type="#_x0000_t75" style="width:246.75pt;height:294pt;visibility:visible">
            <v:imagedata r:id="rId9" o:title=""/>
          </v:shape>
        </w:pict>
      </w: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6" o:spid="_x0000_s1030" type="#_x0000_t202" style="position:absolute;margin-left:-2.55pt;margin-top:169.35pt;width:27pt;height:27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cYijw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      </w:t>
      </w:r>
      <w:r>
        <w:rPr>
          <w:noProof/>
          <w:lang w:eastAsia="tr-TR"/>
        </w:rPr>
        <w:pict>
          <v:shape id="Resim 1" o:spid="_x0000_i1030" type="#_x0000_t75" style="width:165pt;height:159.75pt;visibility:visible">
            <v:imagedata r:id="rId10" o:title=""/>
          </v:shape>
        </w:pict>
      </w:r>
    </w:p>
    <w:p w:rsidR="00AA63FB" w:rsidRPr="00E60710" w:rsidRDefault="00AA63F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</w:t>
      </w:r>
      <w:r w:rsidRPr="00E60710">
        <w:rPr>
          <w:noProof/>
          <w:sz w:val="26"/>
          <w:szCs w:val="26"/>
          <w:lang w:eastAsia="tr-TR"/>
        </w:rPr>
        <w:t>Yukarıda verilen A üçgenine aşağıdaki ötelemelerden hangisi uygulanırsa y ekseni şeklin simetri doğrusu olur?</w:t>
      </w:r>
    </w:p>
    <w:p w:rsidR="00AA63FB" w:rsidRPr="00E60710" w:rsidRDefault="00AA63FB" w:rsidP="00686B78">
      <w:pPr>
        <w:pStyle w:val="ListParagraph"/>
        <w:numPr>
          <w:ilvl w:val="0"/>
          <w:numId w:val="2"/>
        </w:numPr>
        <w:rPr>
          <w:noProof/>
          <w:sz w:val="26"/>
          <w:szCs w:val="26"/>
          <w:lang w:eastAsia="tr-TR"/>
        </w:rPr>
      </w:pPr>
      <w:r w:rsidRPr="00E60710">
        <w:rPr>
          <w:noProof/>
          <w:sz w:val="26"/>
          <w:szCs w:val="26"/>
          <w:lang w:eastAsia="tr-TR"/>
        </w:rPr>
        <w:t xml:space="preserve">2 br sağa                           B)   2 br sola   </w:t>
      </w:r>
    </w:p>
    <w:p w:rsidR="00AA63FB" w:rsidRPr="00E60710" w:rsidRDefault="00AA63FB" w:rsidP="00E60710">
      <w:pPr>
        <w:rPr>
          <w:noProof/>
          <w:sz w:val="26"/>
          <w:szCs w:val="26"/>
          <w:lang w:eastAsia="tr-TR"/>
        </w:rPr>
      </w:pPr>
      <w:r w:rsidRPr="00E60710">
        <w:rPr>
          <w:noProof/>
          <w:sz w:val="26"/>
          <w:szCs w:val="26"/>
          <w:lang w:eastAsia="tr-TR"/>
        </w:rPr>
        <w:t xml:space="preserve">      C)   4 br sağa                    </w:t>
      </w:r>
      <w:r>
        <w:rPr>
          <w:noProof/>
          <w:sz w:val="26"/>
          <w:szCs w:val="26"/>
          <w:lang w:eastAsia="tr-TR"/>
        </w:rPr>
        <w:t xml:space="preserve"> </w:t>
      </w:r>
      <w:r w:rsidRPr="00E60710">
        <w:rPr>
          <w:noProof/>
          <w:sz w:val="26"/>
          <w:szCs w:val="26"/>
          <w:lang w:eastAsia="tr-TR"/>
        </w:rPr>
        <w:t xml:space="preserve">     D)  4 br sola </w:t>
      </w:r>
    </w:p>
    <w:p w:rsidR="00AA63FB" w:rsidRDefault="00AA63FB" w:rsidP="00E60710">
      <w:pPr>
        <w:pStyle w:val="ListParagraph"/>
        <w:ind w:left="705"/>
        <w:rPr>
          <w:noProof/>
          <w:lang w:eastAsia="tr-TR"/>
        </w:rPr>
      </w:pPr>
    </w:p>
    <w:p w:rsidR="00AA63FB" w:rsidRDefault="00AA63FB">
      <w:pPr>
        <w:rPr>
          <w:caps/>
          <w:sz w:val="36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7" o:spid="_x0000_s1031" type="#_x0000_t202" style="position:absolute;margin-left:-3.15pt;margin-top:106.35pt;width:27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7" o:spid="_x0000_i1031" type="#_x0000_t75" style="width:228.75pt;height:433.5pt;visibility:visible">
            <v:imagedata r:id="rId11" o:title=""/>
          </v:shape>
        </w:pict>
      </w:r>
      <w:r>
        <w:rPr>
          <w:noProof/>
          <w:lang w:eastAsia="tr-TR"/>
        </w:rPr>
        <w:t xml:space="preserve"> </w:t>
      </w:r>
    </w:p>
    <w:p w:rsidR="00AA63FB" w:rsidRDefault="00AA63FB">
      <w:pPr>
        <w:rPr>
          <w:noProof/>
          <w:lang w:eastAsia="tr-TR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8" o:spid="_x0000_s1032" type="#_x0000_t202" style="position:absolute;margin-left:-2.7pt;margin-top:23.15pt;width:27pt;height:27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3" o:spid="_x0000_i1032" type="#_x0000_t75" style="width:240pt;height:246.75pt;visibility:visible">
            <v:imagedata r:id="rId12" o:title=""/>
          </v:shape>
        </w:pict>
      </w:r>
    </w:p>
    <w:p w:rsidR="00AA63FB" w:rsidRDefault="00AA63FB">
      <w:pPr>
        <w:rPr>
          <w:caps/>
          <w:sz w:val="36"/>
        </w:rPr>
      </w:pPr>
    </w:p>
    <w:p w:rsidR="00AA63FB" w:rsidRDefault="00AA63FB">
      <w:pPr>
        <w:rPr>
          <w:caps/>
          <w:sz w:val="28"/>
        </w:rPr>
      </w:pPr>
      <w:r>
        <w:rPr>
          <w:noProof/>
          <w:lang w:eastAsia="tr-TR"/>
        </w:rPr>
        <w:pict>
          <v:shape id="Metin Kutusu 29" o:spid="_x0000_s1033" type="#_x0000_t202" style="position:absolute;margin-left:-2.4pt;margin-top:1.2pt;width:27pt;height:27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0" o:spid="_x0000_i1033" type="#_x0000_t75" style="width:242.25pt;height:138.75pt;visibility:visible">
            <v:imagedata r:id="rId13" o:title=""/>
          </v:shape>
        </w:pict>
      </w:r>
    </w:p>
    <w:p w:rsidR="00AA63FB" w:rsidRDefault="00AA63FB">
      <w:pPr>
        <w:rPr>
          <w:caps/>
          <w:sz w:val="28"/>
        </w:rPr>
      </w:pP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0" o:spid="_x0000_s1034" type="#_x0000_t202" style="position:absolute;margin-left:-.15pt;margin-top:278.2pt;width:27pt;height:27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pict>
          <v:shape id="Resim 16" o:spid="_x0000_i1034" type="#_x0000_t75" style="width:255.75pt;height:338.25pt;visibility:visible">
            <v:imagedata r:id="rId14" o:title=""/>
          </v:shape>
        </w:pic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2" o:spid="_x0000_s1035" type="#_x0000_t202" style="position:absolute;margin-left:-3pt;margin-top:22.5pt;width:35.85pt;height:2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" filled="f" stroked="f" strokeweight=".5pt">
            <v:textbox>
              <w:txbxContent>
                <w:p w:rsidR="00AA63FB" w:rsidRPr="00BB597F" w:rsidRDefault="00AA63FB" w:rsidP="00BB597F">
                  <w:pPr>
                    <w:spacing w:after="0"/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0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AA63FB" w:rsidRPr="00C214EC" w:rsidRDefault="00AA63FB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   </w:t>
      </w:r>
      <w:r>
        <w:rPr>
          <w:noProof/>
          <w:sz w:val="26"/>
          <w:szCs w:val="26"/>
          <w:lang w:eastAsia="tr-TR"/>
        </w:rPr>
        <w:t xml:space="preserve">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A(5,3) noktasının x eksenine göre yansıması alınarak B noktası, B noktasının orjine göre yansıması alınarak C noktası oluşturuluyor.</w:t>
      </w:r>
    </w:p>
    <w:p w:rsidR="00AA63FB" w:rsidRPr="00C214EC" w:rsidRDefault="00AA63FB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Buna göre, bu noktalar birleştirilerek oluşturulan şeklin alanı kaç birimkaredir?</w:t>
      </w:r>
    </w:p>
    <w:p w:rsidR="00AA63FB" w:rsidRPr="00C214EC" w:rsidRDefault="00AA63FB" w:rsidP="00C30D12">
      <w:pPr>
        <w:pStyle w:val="ListParagraph"/>
        <w:numPr>
          <w:ilvl w:val="0"/>
          <w:numId w:val="1"/>
        </w:num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40    </w:t>
      </w:r>
      <w:r>
        <w:rPr>
          <w:noProof/>
          <w:sz w:val="26"/>
          <w:szCs w:val="26"/>
          <w:lang w:eastAsia="tr-TR"/>
        </w:rPr>
        <w:t xml:space="preserve">         </w:t>
      </w:r>
      <w:r w:rsidRPr="00C214EC">
        <w:rPr>
          <w:noProof/>
          <w:sz w:val="26"/>
          <w:szCs w:val="26"/>
          <w:lang w:eastAsia="tr-TR"/>
        </w:rPr>
        <w:t xml:space="preserve">B) 30 </w:t>
      </w:r>
      <w:r>
        <w:rPr>
          <w:noProof/>
          <w:sz w:val="26"/>
          <w:szCs w:val="26"/>
          <w:lang w:eastAsia="tr-TR"/>
        </w:rPr>
        <w:t xml:space="preserve">           </w:t>
      </w:r>
      <w:r w:rsidRPr="00C214EC">
        <w:rPr>
          <w:noProof/>
          <w:sz w:val="26"/>
          <w:szCs w:val="26"/>
          <w:lang w:eastAsia="tr-TR"/>
        </w:rPr>
        <w:t xml:space="preserve">C) 24 </w:t>
      </w:r>
      <w:r>
        <w:rPr>
          <w:noProof/>
          <w:sz w:val="26"/>
          <w:szCs w:val="26"/>
          <w:lang w:eastAsia="tr-TR"/>
        </w:rPr>
        <w:t xml:space="preserve">    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D) 20</w:t>
      </w:r>
    </w:p>
    <w:p w:rsidR="00AA63FB" w:rsidRDefault="00AA63FB" w:rsidP="008615EF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6" o:spid="_x0000_s1036" type="#_x0000_t202" style="position:absolute;margin-left:265.65pt;margin-top:-2.1pt;width:35.85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" filled="f" stroked="f" strokeweight=".5pt">
            <v:textbox>
              <w:txbxContent>
                <w:p w:rsidR="00AA63FB" w:rsidRPr="00BB597F" w:rsidRDefault="00AA63FB" w:rsidP="0029221C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4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3" o:spid="_x0000_s1037" type="#_x0000_t202" style="position:absolute;margin-left:-9.2pt;margin-top:20.85pt;width:41.85pt;height:2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1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2" o:spid="_x0000_i1035" type="#_x0000_t75" style="width:240pt;height:108pt;visibility:visible">
            <v:imagedata r:id="rId15" o:title="" gain="109227f" blacklevel="-6554f"/>
          </v:shape>
        </w:pict>
      </w:r>
    </w:p>
    <w:p w:rsidR="00AA63FB" w:rsidRDefault="00AA63FB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</w:p>
    <w:p w:rsidR="00AA63FB" w:rsidRDefault="00AA63F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4" o:spid="_x0000_s1038" type="#_x0000_t202" style="position:absolute;margin-left:-3.65pt;margin-top:24.7pt;width:35.85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2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8" o:spid="_x0000_i1036" type="#_x0000_t75" style="width:242.25pt;height:108.75pt;visibility:visible">
            <v:imagedata r:id="rId16" o:title=""/>
          </v:shape>
        </w:pict>
      </w: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5" o:spid="_x0000_s1039" type="#_x0000_t202" style="position:absolute;margin-left:-2.1pt;margin-top:197.3pt;width:36.6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" filled="f" stroked="f" strokeweight=".5pt">
            <v:textbox>
              <w:txbxContent>
                <w:p w:rsidR="00AA63FB" w:rsidRPr="00BB597F" w:rsidRDefault="00AA63FB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3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    </w:t>
      </w:r>
      <w:r>
        <w:rPr>
          <w:noProof/>
          <w:lang w:eastAsia="tr-TR"/>
        </w:rPr>
        <w:pict>
          <v:shape id="Resim 4" o:spid="_x0000_i1037" type="#_x0000_t75" style="width:183pt;height:188.25pt;visibility:visible">
            <v:imagedata r:id="rId17" o:title=""/>
          </v:shape>
        </w:pict>
      </w:r>
    </w:p>
    <w:p w:rsidR="00AA63FB" w:rsidRPr="00D928C6" w:rsidRDefault="00AA63FB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</w:t>
      </w:r>
      <w:r w:rsidRPr="00D928C6">
        <w:rPr>
          <w:noProof/>
          <w:sz w:val="26"/>
          <w:szCs w:val="26"/>
          <w:lang w:eastAsia="tr-TR"/>
        </w:rPr>
        <w:t>Berna ve arkadaşları koltukları eşit aralıklarla yerleştirilmiş balerinin 2 numaralı koltuğunda oturmaktalar.</w:t>
      </w:r>
    </w:p>
    <w:p w:rsidR="00AA63FB" w:rsidRPr="00D928C6" w:rsidRDefault="00AA63FB" w:rsidP="00C3162B">
      <w:pPr>
        <w:rPr>
          <w:noProof/>
          <w:sz w:val="26"/>
          <w:szCs w:val="26"/>
          <w:lang w:eastAsia="tr-TR"/>
        </w:rPr>
      </w:pPr>
      <w:r w:rsidRPr="00D928C6">
        <w:rPr>
          <w:noProof/>
          <w:sz w:val="26"/>
          <w:szCs w:val="26"/>
          <w:lang w:eastAsia="tr-TR"/>
        </w:rPr>
        <w:t>Balerin ok yönünde saniyede 90 derece dönüyor. Balerin 2 dk sonra durduğunda berna ve arkadaşları kaç numaralı konumda olurlar?</w:t>
      </w:r>
    </w:p>
    <w:p w:rsidR="00AA63FB" w:rsidRPr="00D928C6" w:rsidRDefault="00AA63FB" w:rsidP="00D928C6">
      <w:pPr>
        <w:pStyle w:val="ListParagraph"/>
        <w:numPr>
          <w:ilvl w:val="0"/>
          <w:numId w:val="3"/>
        </w:numPr>
        <w:rPr>
          <w:noProof/>
          <w:sz w:val="26"/>
          <w:szCs w:val="26"/>
          <w:lang w:eastAsia="tr-TR"/>
        </w:rPr>
      </w:pPr>
      <w:r w:rsidRPr="00D928C6">
        <w:rPr>
          <w:noProof/>
          <w:sz w:val="26"/>
          <w:szCs w:val="26"/>
          <w:lang w:eastAsia="tr-TR"/>
        </w:rPr>
        <w:t xml:space="preserve">2  </w:t>
      </w:r>
      <w:r>
        <w:rPr>
          <w:noProof/>
          <w:sz w:val="26"/>
          <w:szCs w:val="26"/>
          <w:lang w:eastAsia="tr-TR"/>
        </w:rPr>
        <w:t xml:space="preserve">          </w:t>
      </w:r>
      <w:r w:rsidRPr="00D928C6">
        <w:rPr>
          <w:noProof/>
          <w:sz w:val="26"/>
          <w:szCs w:val="26"/>
          <w:lang w:eastAsia="tr-TR"/>
        </w:rPr>
        <w:t xml:space="preserve">  B)  4  </w:t>
      </w:r>
      <w:r>
        <w:rPr>
          <w:noProof/>
          <w:sz w:val="26"/>
          <w:szCs w:val="26"/>
          <w:lang w:eastAsia="tr-TR"/>
        </w:rPr>
        <w:t xml:space="preserve">       </w:t>
      </w:r>
      <w:r w:rsidRPr="00D928C6">
        <w:rPr>
          <w:noProof/>
          <w:sz w:val="26"/>
          <w:szCs w:val="26"/>
          <w:lang w:eastAsia="tr-TR"/>
        </w:rPr>
        <w:t xml:space="preserve">   C)  6    </w:t>
      </w:r>
      <w:r>
        <w:rPr>
          <w:noProof/>
          <w:sz w:val="26"/>
          <w:szCs w:val="26"/>
          <w:lang w:eastAsia="tr-TR"/>
        </w:rPr>
        <w:t xml:space="preserve">       </w:t>
      </w:r>
      <w:r w:rsidRPr="00D928C6">
        <w:rPr>
          <w:noProof/>
          <w:sz w:val="26"/>
          <w:szCs w:val="26"/>
          <w:lang w:eastAsia="tr-TR"/>
        </w:rPr>
        <w:t>D) 8</w:t>
      </w: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9" o:spid="_x0000_i1038" type="#_x0000_t75" style="width:240pt;height:311.25pt;visibility:visible">
            <v:imagedata r:id="rId18" o:title=""/>
          </v:shape>
        </w:pict>
      </w: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7" o:spid="_x0000_s1040" type="#_x0000_t202" style="position:absolute;margin-left:-.45pt;margin-top:108.85pt;width:36.6pt;height:2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" filled="f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5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0" o:spid="_x0000_i1039" type="#_x0000_t75" style="width:261pt;height:98.25pt;visibility:visible">
            <v:imagedata r:id="rId19" o:title=""/>
          </v:shape>
        </w:pict>
      </w:r>
    </w:p>
    <w:p w:rsidR="00AA63FB" w:rsidRPr="0062424E" w:rsidRDefault="00AA63FB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</w:t>
      </w:r>
      <w:r w:rsidRPr="0062424E">
        <w:rPr>
          <w:noProof/>
          <w:sz w:val="26"/>
          <w:szCs w:val="26"/>
          <w:lang w:eastAsia="tr-TR"/>
        </w:rPr>
        <w:t>Yukarıda ilk 3 adımı verilen fraktal devam ettirildiğinde 5. adımda kaç tane  “x” sembolü olur?</w:t>
      </w:r>
    </w:p>
    <w:p w:rsidR="00AA63FB" w:rsidRDefault="00AA63FB" w:rsidP="0062424E">
      <w:pPr>
        <w:pStyle w:val="ListParagraph"/>
        <w:numPr>
          <w:ilvl w:val="0"/>
          <w:numId w:val="4"/>
        </w:numPr>
        <w:rPr>
          <w:noProof/>
          <w:sz w:val="26"/>
          <w:szCs w:val="26"/>
          <w:lang w:eastAsia="tr-TR"/>
        </w:rPr>
      </w:pPr>
      <w:r w:rsidRPr="0062424E">
        <w:rPr>
          <w:noProof/>
          <w:sz w:val="26"/>
          <w:szCs w:val="26"/>
          <w:lang w:eastAsia="tr-TR"/>
        </w:rPr>
        <w:t xml:space="preserve">84       </w:t>
      </w:r>
      <w:r>
        <w:rPr>
          <w:noProof/>
          <w:sz w:val="26"/>
          <w:szCs w:val="26"/>
          <w:lang w:eastAsia="tr-TR"/>
        </w:rPr>
        <w:t xml:space="preserve">  </w:t>
      </w:r>
      <w:r w:rsidRPr="0062424E">
        <w:rPr>
          <w:noProof/>
          <w:sz w:val="26"/>
          <w:szCs w:val="26"/>
          <w:lang w:eastAsia="tr-TR"/>
        </w:rPr>
        <w:t xml:space="preserve">   B)   85    </w:t>
      </w:r>
      <w:r>
        <w:rPr>
          <w:noProof/>
          <w:sz w:val="26"/>
          <w:szCs w:val="26"/>
          <w:lang w:eastAsia="tr-TR"/>
        </w:rPr>
        <w:t xml:space="preserve">  </w:t>
      </w:r>
      <w:r w:rsidRPr="0062424E">
        <w:rPr>
          <w:noProof/>
          <w:sz w:val="26"/>
          <w:szCs w:val="26"/>
          <w:lang w:eastAsia="tr-TR"/>
        </w:rPr>
        <w:t xml:space="preserve">   C)   241      </w:t>
      </w:r>
      <w:r>
        <w:rPr>
          <w:noProof/>
          <w:sz w:val="26"/>
          <w:szCs w:val="26"/>
          <w:lang w:eastAsia="tr-TR"/>
        </w:rPr>
        <w:t xml:space="preserve"> </w:t>
      </w:r>
      <w:r w:rsidRPr="0062424E">
        <w:rPr>
          <w:noProof/>
          <w:sz w:val="26"/>
          <w:szCs w:val="26"/>
          <w:lang w:eastAsia="tr-TR"/>
        </w:rPr>
        <w:t xml:space="preserve">   D)   341</w:t>
      </w:r>
    </w:p>
    <w:p w:rsidR="00AA63FB" w:rsidRDefault="00AA63FB" w:rsidP="009837EF">
      <w:pPr>
        <w:ind w:left="360"/>
        <w:rPr>
          <w:noProof/>
          <w:sz w:val="26"/>
          <w:szCs w:val="26"/>
          <w:lang w:eastAsia="tr-TR"/>
        </w:rPr>
      </w:pPr>
    </w:p>
    <w:p w:rsidR="00AA63FB" w:rsidRDefault="00AA63FB" w:rsidP="009837EF">
      <w:pPr>
        <w:ind w:left="360"/>
        <w:rPr>
          <w:noProof/>
          <w:sz w:val="26"/>
          <w:szCs w:val="26"/>
          <w:lang w:eastAsia="tr-TR"/>
        </w:rPr>
      </w:pPr>
    </w:p>
    <w:p w:rsidR="00AA63FB" w:rsidRPr="009837EF" w:rsidRDefault="00AA63FB" w:rsidP="009837E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38" o:spid="_x0000_s1041" type="#_x0000_t202" style="position:absolute;margin-left:-1.35pt;margin-top:1.2pt;width:36.6pt;height:2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6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sz w:val="26"/>
          <w:szCs w:val="26"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pict>
          <v:shape id="Resim 8" o:spid="_x0000_i1040" type="#_x0000_t75" style="width:252pt;height:75.75pt;visibility:visible">
            <v:imagedata r:id="rId20" o:title="" gain="109227f" blacklevel="-6554f"/>
          </v:shape>
        </w:pict>
      </w: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42" o:spid="_x0000_s1042" type="#_x0000_t202" style="position:absolute;margin-left:269.4pt;margin-top:136.65pt;width:36.6pt;height:2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" filled="f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>
                    <w:rPr>
                      <w:b/>
                    </w:rPr>
                    <w:t>20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" o:spid="_x0000_s1043" type="#_x0000_t202" style="position:absolute;margin-left:264.7pt;margin-top:.9pt;width:35.85pt;height:27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" filled="f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9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44" type="#_x0000_t202" style="position:absolute;margin-left:-6.6pt;margin-top:111pt;width:35.85pt;height:27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" filled="f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7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pict>
          <v:shape id="Resim 22" o:spid="_x0000_i1041" type="#_x0000_t75" style="width:259.5pt;height:450.75pt;visibility:visible">
            <v:imagedata r:id="rId21" o:title=""/>
          </v:shape>
        </w:pict>
      </w: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40" o:spid="_x0000_s1045" type="#_x0000_t202" style="position:absolute;margin-left:-8.85pt;margin-top:139.6pt;width:35.85pt;height:27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" filled="f" stroked="f" strokeweight=".5pt">
            <v:textbox>
              <w:txbxContent>
                <w:p w:rsidR="00AA63FB" w:rsidRPr="00BB597F" w:rsidRDefault="00AA63FB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8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3" o:spid="_x0000_i1042" type="#_x0000_t75" style="width:246pt;height:200.25pt;visibility:visible">
            <v:imagedata r:id="rId22" o:title=""/>
          </v:shape>
        </w:pict>
      </w: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A63FB" w:rsidRPr="009837EF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A63FB" w:rsidRDefault="00AA63FB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4" o:spid="_x0000_i1043" type="#_x0000_t75" style="width:241.5pt;height:68.25pt;visibility:visible">
            <v:imagedata r:id="rId23" o:title=""/>
          </v:shape>
        </w:pict>
      </w:r>
    </w:p>
    <w:p w:rsidR="00AA63FB" w:rsidRDefault="00AA63FB" w:rsidP="00C3162B">
      <w:pPr>
        <w:rPr>
          <w:noProof/>
          <w:lang w:eastAsia="tr-TR"/>
        </w:rPr>
      </w:pPr>
    </w:p>
    <w:p w:rsidR="00AA63FB" w:rsidRDefault="00AA63FB" w:rsidP="00C3162B">
      <w:pPr>
        <w:rPr>
          <w:caps/>
          <w:sz w:val="28"/>
        </w:rPr>
      </w:pPr>
    </w:p>
    <w:p w:rsidR="00AA63FB" w:rsidRDefault="00AA63FB" w:rsidP="009837EF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5" o:spid="_x0000_i1044" type="#_x0000_t75" style="width:240pt;height:308.25pt;visibility:visible">
            <v:imagedata r:id="rId24" o:title="" gain="109227f" blacklevel="-6554f"/>
          </v:shape>
        </w:pict>
      </w:r>
    </w:p>
    <w:p w:rsidR="00AA63FB" w:rsidRPr="009837EF" w:rsidRDefault="00AA63FB" w:rsidP="009837EF">
      <w:pPr>
        <w:rPr>
          <w:caps/>
          <w:sz w:val="28"/>
        </w:rPr>
      </w:pPr>
    </w:p>
    <w:p w:rsidR="00AA63FB" w:rsidRPr="002E3C89" w:rsidRDefault="00AA63FB" w:rsidP="00C3162B">
      <w:pPr>
        <w:rPr>
          <w:noProof/>
          <w:lang w:eastAsia="tr-TR"/>
        </w:rPr>
      </w:pPr>
      <w:hyperlink r:id="rId25" w:history="1">
        <w:r>
          <w:rPr>
            <w:rStyle w:val="Hyperlink"/>
            <w:rFonts w:ascii="Tahoma" w:hAnsi="Tahoma" w:cs="Tahoma"/>
            <w:b/>
            <w:sz w:val="20"/>
            <w:szCs w:val="32"/>
          </w:rPr>
          <w:t>www.sorubak.com</w:t>
        </w:r>
      </w:hyperlink>
    </w:p>
    <w:sectPr w:rsidR="00AA63FB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36ED5"/>
    <w:rsid w:val="00074402"/>
    <w:rsid w:val="00147ED7"/>
    <w:rsid w:val="00187808"/>
    <w:rsid w:val="00274C96"/>
    <w:rsid w:val="0029221C"/>
    <w:rsid w:val="002A7CA7"/>
    <w:rsid w:val="002E3C89"/>
    <w:rsid w:val="00323BB1"/>
    <w:rsid w:val="00355BEB"/>
    <w:rsid w:val="004F4ADF"/>
    <w:rsid w:val="005108F8"/>
    <w:rsid w:val="00512C09"/>
    <w:rsid w:val="00554CF8"/>
    <w:rsid w:val="005822F5"/>
    <w:rsid w:val="0062424E"/>
    <w:rsid w:val="00686B78"/>
    <w:rsid w:val="006B6DAB"/>
    <w:rsid w:val="0072350E"/>
    <w:rsid w:val="0076660C"/>
    <w:rsid w:val="00766DF2"/>
    <w:rsid w:val="007E673F"/>
    <w:rsid w:val="008615EF"/>
    <w:rsid w:val="008F42B1"/>
    <w:rsid w:val="0090302A"/>
    <w:rsid w:val="00933128"/>
    <w:rsid w:val="009837EF"/>
    <w:rsid w:val="009E4C06"/>
    <w:rsid w:val="00A86DA3"/>
    <w:rsid w:val="00AA63FB"/>
    <w:rsid w:val="00AB1AA1"/>
    <w:rsid w:val="00B03A7F"/>
    <w:rsid w:val="00BB597F"/>
    <w:rsid w:val="00C20863"/>
    <w:rsid w:val="00C214EC"/>
    <w:rsid w:val="00C30D12"/>
    <w:rsid w:val="00C3162B"/>
    <w:rsid w:val="00C84622"/>
    <w:rsid w:val="00D928C6"/>
    <w:rsid w:val="00D967C1"/>
    <w:rsid w:val="00DC5E01"/>
    <w:rsid w:val="00E10282"/>
    <w:rsid w:val="00E60710"/>
    <w:rsid w:val="00ED637A"/>
    <w:rsid w:val="00EF2997"/>
    <w:rsid w:val="00F863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4AD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rsid w:val="00C8462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156</TotalTime>
  <Pages>4</Pages>
  <Words>195</Words>
  <Characters>1115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kimpu</dc:creator>
  <cp:keywords/>
  <dc:description/>
  <cp:lastModifiedBy>BİRSEN</cp:lastModifiedBy>
  <cp:revision>13</cp:revision>
  <cp:lastPrinted>2013-04-23T15:33:00Z</cp:lastPrinted>
  <dcterms:created xsi:type="dcterms:W3CDTF">2013-10-25T19:43:00Z</dcterms:created>
  <dcterms:modified xsi:type="dcterms:W3CDTF">2015-08-21T09:27:00Z</dcterms:modified>
</cp:coreProperties>
</file>