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A0"/>
      </w:tblPr>
      <w:tblGrid>
        <w:gridCol w:w="371"/>
        <w:gridCol w:w="5098"/>
        <w:gridCol w:w="315"/>
        <w:gridCol w:w="4903"/>
      </w:tblGrid>
      <w:tr w:rsidR="00796B7B" w:rsidRPr="00BF1718" w:rsidTr="00BF1718">
        <w:tc>
          <w:tcPr>
            <w:tcW w:w="5000" w:type="pct"/>
            <w:gridSpan w:val="4"/>
          </w:tcPr>
          <w:p w:rsidR="00796B7B" w:rsidRPr="00BF1718" w:rsidRDefault="00796B7B" w:rsidP="00BF1718">
            <w:pPr>
              <w:spacing w:after="0" w:line="240" w:lineRule="auto"/>
              <w:jc w:val="center"/>
              <w:rPr>
                <w:b/>
              </w:rPr>
            </w:pPr>
            <w:r w:rsidRPr="00BF1718">
              <w:rPr>
                <w:b/>
                <w:sz w:val="24"/>
              </w:rPr>
              <w:t>TEOG Matematik – 1.Deneme</w:t>
            </w:r>
            <w:bookmarkStart w:id="0" w:name="_GoBack"/>
            <w:bookmarkEnd w:id="0"/>
          </w:p>
        </w:tc>
      </w:tr>
      <w:tr w:rsidR="00796B7B" w:rsidRPr="00BF1718" w:rsidTr="00BF1718">
        <w:trPr>
          <w:trHeight w:val="5854"/>
        </w:trPr>
        <w:tc>
          <w:tcPr>
            <w:tcW w:w="202" w:type="pct"/>
            <w:vMerge w:val="restar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1)</w:t>
            </w:r>
          </w:p>
        </w:tc>
        <w:tc>
          <w:tcPr>
            <w:tcW w:w="2330" w:type="pct"/>
            <w:vMerge w:val="restar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" o:spid="_x0000_i1025" type="#_x0000_t75" style="width:231pt;height:469.5pt;visibility:visible">
                  <v:imagedata r:id="rId4" o:title=""/>
                </v:shape>
              </w:pict>
            </w: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4)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4" o:spid="_x0000_i1026" type="#_x0000_t75" style="width:231.75pt;height:274.5pt;visibility:visible">
                  <v:imagedata r:id="rId5" o:title=""/>
                </v:shape>
              </w:pict>
            </w:r>
          </w:p>
        </w:tc>
      </w:tr>
      <w:tr w:rsidR="00796B7B" w:rsidRPr="00BF1718" w:rsidTr="00BF1718">
        <w:trPr>
          <w:trHeight w:val="3457"/>
        </w:trPr>
        <w:tc>
          <w:tcPr>
            <w:tcW w:w="202" w:type="pct"/>
            <w:vMerge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</w:p>
        </w:tc>
        <w:tc>
          <w:tcPr>
            <w:tcW w:w="2330" w:type="pct"/>
            <w:vMerge/>
          </w:tcPr>
          <w:p w:rsidR="00796B7B" w:rsidRPr="00BF1718" w:rsidRDefault="00796B7B" w:rsidP="00BF1718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5)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Resim 5" o:spid="_x0000_i1027" type="#_x0000_t75" style="width:234.75pt;height:121.5pt;visibility:visible">
                  <v:imagedata r:id="rId6" o:title=""/>
                </v:shape>
              </w:pict>
            </w:r>
          </w:p>
        </w:tc>
      </w:tr>
      <w:tr w:rsidR="00796B7B" w:rsidRPr="00BF1718" w:rsidTr="00BF1718"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2)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" o:spid="_x0000_i1028" type="#_x0000_t75" style="width:234.75pt;height:147.75pt;visibility:visible">
                  <v:imagedata r:id="rId7" o:title=""/>
                </v:shape>
              </w:pict>
            </w: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6)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6" o:spid="_x0000_i1029" type="#_x0000_t75" style="width:234pt;height:102pt;visibility:visible">
                  <v:imagedata r:id="rId8" o:title=""/>
                </v:shape>
              </w:pict>
            </w:r>
          </w:p>
        </w:tc>
      </w:tr>
      <w:tr w:rsidR="00796B7B" w:rsidRPr="00BF1718" w:rsidTr="00BF1718">
        <w:trPr>
          <w:trHeight w:val="2629"/>
        </w:trPr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3)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3" o:spid="_x0000_i1030" type="#_x0000_t75" style="width:231pt;height:81.75pt;visibility:visible">
                  <v:imagedata r:id="rId9" o:title=""/>
                </v:shape>
              </w:pict>
            </w: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7)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7" o:spid="_x0000_i1031" type="#_x0000_t75" style="width:233.25pt;height:87pt;visibility:visible">
                  <v:imagedata r:id="rId10" o:title=""/>
                </v:shape>
              </w:pict>
            </w:r>
          </w:p>
        </w:tc>
      </w:tr>
      <w:tr w:rsidR="00796B7B" w:rsidRPr="00BF1718" w:rsidTr="00BF1718"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8)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8" o:spid="_x0000_i1032" type="#_x0000_t75" style="width:224.25pt;height:228pt;visibility:visible">
                  <v:imagedata r:id="rId11" o:title="" gain="109227f" blacklevel="-6554f"/>
                </v:shape>
              </w:pict>
            </w: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12)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9" o:spid="_x0000_i1033" type="#_x0000_t75" style="width:238.5pt;height:307.5pt;visibility:visible">
                  <v:imagedata r:id="rId12" o:title="" gain="109227f" blacklevel="-6554f"/>
                </v:shape>
              </w:pict>
            </w:r>
          </w:p>
        </w:tc>
      </w:tr>
      <w:tr w:rsidR="00796B7B" w:rsidRPr="00BF1718" w:rsidTr="00BF1718"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9)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0" o:spid="_x0000_i1034" type="#_x0000_t75" style="width:237.75pt;height:169.5pt;visibility:visible">
                  <v:imagedata r:id="rId13" o:title=""/>
                </v:shape>
              </w:pict>
            </w: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13)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1" o:spid="_x0000_i1035" type="#_x0000_t75" style="width:240pt;height:185.25pt;visibility:visible">
                  <v:imagedata r:id="rId14" o:title="" gain="109227f" blacklevel="-6554f"/>
                </v:shape>
              </w:pict>
            </w:r>
          </w:p>
        </w:tc>
      </w:tr>
      <w:tr w:rsidR="00796B7B" w:rsidRPr="00BF1718" w:rsidTr="00BF1718"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10)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2" o:spid="_x0000_i1036" type="#_x0000_t75" style="width:226.5pt;height:135.75pt;visibility:visible">
                  <v:imagedata r:id="rId15" o:title=""/>
                </v:shape>
              </w:pict>
            </w:r>
          </w:p>
        </w:tc>
        <w:tc>
          <w:tcPr>
            <w:tcW w:w="176" w:type="pct"/>
            <w:vMerge w:val="restar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14)</w:t>
            </w:r>
          </w:p>
        </w:tc>
        <w:tc>
          <w:tcPr>
            <w:tcW w:w="2267" w:type="pct"/>
            <w:vMerge w:val="restar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3" o:spid="_x0000_i1037" type="#_x0000_t75" style="width:242.25pt;height:153pt;visibility:visible">
                  <v:imagedata r:id="rId16" o:title=""/>
                </v:shape>
              </w:pict>
            </w:r>
          </w:p>
        </w:tc>
      </w:tr>
      <w:tr w:rsidR="00796B7B" w:rsidRPr="00BF1718" w:rsidTr="00BF1718"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11)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4" o:spid="_x0000_i1038" type="#_x0000_t75" style="width:234pt;height:108.75pt;visibility:visible">
                  <v:imagedata r:id="rId17" o:title=""/>
                </v:shape>
              </w:pict>
            </w:r>
          </w:p>
        </w:tc>
        <w:tc>
          <w:tcPr>
            <w:tcW w:w="176" w:type="pct"/>
            <w:vMerge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</w:p>
        </w:tc>
        <w:tc>
          <w:tcPr>
            <w:tcW w:w="2267" w:type="pct"/>
            <w:vMerge/>
          </w:tcPr>
          <w:p w:rsidR="00796B7B" w:rsidRPr="00BF1718" w:rsidRDefault="00796B7B" w:rsidP="00BF1718">
            <w:pPr>
              <w:spacing w:after="0" w:line="240" w:lineRule="auto"/>
            </w:pPr>
          </w:p>
        </w:tc>
      </w:tr>
      <w:tr w:rsidR="00796B7B" w:rsidRPr="00BF1718" w:rsidTr="00BF1718"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15)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5" o:spid="_x0000_i1039" type="#_x0000_t75" style="width:227.25pt;height:276.75pt;visibility:visible">
                  <v:imagedata r:id="rId18" o:title=""/>
                </v:shape>
              </w:pict>
            </w: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17)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6" o:spid="_x0000_i1040" type="#_x0000_t75" style="width:231pt;height:315.75pt;visibility:visible">
                  <v:imagedata r:id="rId19" o:title=""/>
                </v:shape>
              </w:pict>
            </w:r>
          </w:p>
        </w:tc>
      </w:tr>
      <w:tr w:rsidR="00796B7B" w:rsidRPr="00BF1718" w:rsidTr="00BF1718"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16)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9" o:spid="_x0000_i1041" type="#_x0000_t75" style="width:252pt;height:396pt;visibility:visible">
                  <v:imagedata r:id="rId20" o:title=""/>
                </v:shape>
              </w:pict>
            </w: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18)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0" o:spid="_x0000_i1042" type="#_x0000_t75" style="width:231pt;height:448.5pt;visibility:visible">
                  <v:imagedata r:id="rId21" o:title=""/>
                </v:shape>
              </w:pict>
            </w:r>
          </w:p>
        </w:tc>
      </w:tr>
      <w:tr w:rsidR="00796B7B" w:rsidRPr="00BF1718" w:rsidTr="00BF1718">
        <w:tc>
          <w:tcPr>
            <w:tcW w:w="202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19)</w:t>
            </w:r>
          </w:p>
        </w:tc>
        <w:tc>
          <w:tcPr>
            <w:tcW w:w="2330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1" o:spid="_x0000_i1043" type="#_x0000_t75" style="width:240pt;height:345pt;visibility:visible">
                  <v:imagedata r:id="rId22" o:title="" gain="69719f" blacklevel="-1311f"/>
                </v:shape>
              </w:pict>
            </w:r>
          </w:p>
        </w:tc>
        <w:tc>
          <w:tcPr>
            <w:tcW w:w="176" w:type="pct"/>
          </w:tcPr>
          <w:p w:rsidR="00796B7B" w:rsidRPr="00BF1718" w:rsidRDefault="00796B7B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20)</w:t>
            </w:r>
          </w:p>
        </w:tc>
        <w:tc>
          <w:tcPr>
            <w:tcW w:w="2267" w:type="pct"/>
          </w:tcPr>
          <w:p w:rsidR="00796B7B" w:rsidRPr="00BF1718" w:rsidRDefault="00796B7B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3" o:spid="_x0000_i1044" type="#_x0000_t75" style="width:228.75pt;height:439.5pt;visibility:visible">
                  <v:imagedata r:id="rId23" o:title=""/>
                </v:shape>
              </w:pict>
            </w:r>
          </w:p>
        </w:tc>
      </w:tr>
    </w:tbl>
    <w:p w:rsidR="00796B7B" w:rsidRDefault="00796B7B"/>
    <w:p w:rsidR="00796B7B" w:rsidRPr="002864A8" w:rsidRDefault="00796B7B" w:rsidP="002864A8"/>
    <w:p w:rsidR="00796B7B" w:rsidRPr="002864A8" w:rsidRDefault="00796B7B" w:rsidP="002864A8"/>
    <w:p w:rsidR="00796B7B" w:rsidRPr="002864A8" w:rsidRDefault="00796B7B" w:rsidP="002864A8"/>
    <w:p w:rsidR="00796B7B" w:rsidRDefault="00796B7B" w:rsidP="002864A8">
      <w:hyperlink r:id="rId24" w:history="1">
        <w:r>
          <w:rPr>
            <w:rStyle w:val="Hyperlink"/>
            <w:rFonts w:ascii="Tahoma" w:hAnsi="Tahoma" w:cs="Tahoma"/>
            <w:b/>
            <w:sz w:val="20"/>
            <w:szCs w:val="32"/>
          </w:rPr>
          <w:t>www.sorubak.com</w:t>
        </w:r>
      </w:hyperlink>
    </w:p>
    <w:p w:rsidR="00796B7B" w:rsidRPr="002864A8" w:rsidRDefault="00796B7B" w:rsidP="002864A8">
      <w:pPr>
        <w:tabs>
          <w:tab w:val="left" w:pos="2637"/>
        </w:tabs>
      </w:pPr>
      <w:r>
        <w:tab/>
      </w:r>
    </w:p>
    <w:sectPr w:rsidR="00796B7B" w:rsidRPr="002864A8" w:rsidSect="002864A8">
      <w:pgSz w:w="11906" w:h="16838"/>
      <w:pgMar w:top="567" w:right="566" w:bottom="709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864A8"/>
    <w:rsid w:val="001C4393"/>
    <w:rsid w:val="002864A8"/>
    <w:rsid w:val="002D26D5"/>
    <w:rsid w:val="003D5A7D"/>
    <w:rsid w:val="00402B92"/>
    <w:rsid w:val="00462811"/>
    <w:rsid w:val="00496FE5"/>
    <w:rsid w:val="006816E5"/>
    <w:rsid w:val="006F11CB"/>
    <w:rsid w:val="00796B7B"/>
    <w:rsid w:val="009E528A"/>
    <w:rsid w:val="00BF1718"/>
    <w:rsid w:val="00C55B3B"/>
    <w:rsid w:val="00C574AA"/>
    <w:rsid w:val="00E20B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528A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2864A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286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864A8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rsid w:val="00402B9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://www.sorubak.com/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58</TotalTime>
  <Pages>4</Pages>
  <Words>32</Words>
  <Characters>183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Öğretmenler Odası</dc:creator>
  <cp:keywords/>
  <dc:description/>
  <cp:lastModifiedBy>BİRSEN</cp:lastModifiedBy>
  <cp:revision>5</cp:revision>
  <cp:lastPrinted>2014-02-14T07:43:00Z</cp:lastPrinted>
  <dcterms:created xsi:type="dcterms:W3CDTF">2014-02-14T07:30:00Z</dcterms:created>
  <dcterms:modified xsi:type="dcterms:W3CDTF">2015-08-21T09:27:00Z</dcterms:modified>
</cp:coreProperties>
</file>