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456" w:rsidRPr="00D356E7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356E7">
        <w:rPr>
          <w:rFonts w:ascii="Times New Roman" w:hAnsi="Times New Roman" w:cs="Times New Roman"/>
          <w:b/>
          <w:bCs/>
          <w:sz w:val="24"/>
          <w:szCs w:val="24"/>
        </w:rPr>
        <w:t>Adı-Soyadı:                                                     Sınıfı-No:</w:t>
      </w:r>
    </w:p>
    <w:p w:rsidR="002B4456" w:rsidRDefault="002B4456" w:rsidP="00DF7EFC">
      <w:pPr>
        <w:rPr>
          <w:rFonts w:ascii="Times New Roman" w:hAnsi="Times New Roman" w:cs="Times New Roman"/>
          <w:sz w:val="24"/>
          <w:szCs w:val="24"/>
        </w:rPr>
      </w:pPr>
      <w:r w:rsidRPr="004964C6">
        <w:rPr>
          <w:rFonts w:ascii="Times New Roman" w:hAnsi="Times New Roman" w:cs="Times New Roman"/>
          <w:b/>
          <w:bCs/>
          <w:sz w:val="24"/>
          <w:szCs w:val="24"/>
        </w:rPr>
        <w:t xml:space="preserve">1)  </w:t>
      </w:r>
      <w:r>
        <w:rPr>
          <w:rFonts w:ascii="Times New Roman" w:hAnsi="Times New Roman" w:cs="Times New Roman"/>
          <w:sz w:val="24"/>
          <w:szCs w:val="24"/>
        </w:rPr>
        <w:t>Aşağıdaki ifadelerden doğru olanların başına D, yanlış olanların başına Y yazınız. (2x5=10 p)</w:t>
      </w:r>
    </w:p>
    <w:p w:rsidR="002B4456" w:rsidRPr="00DF7EFC" w:rsidRDefault="002B4456" w:rsidP="00DF7EFC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)Bir dik üçgende en uzun kenar hipotenüstür.    (   )</w:t>
      </w:r>
      <w:r w:rsidRPr="00DF7EFC">
        <w:rPr>
          <w:rFonts w:ascii="Times New Roman" w:hAnsi="Times New Roman" w:cs="Times New Roman"/>
          <w:sz w:val="24"/>
          <w:szCs w:val="24"/>
        </w:rPr>
        <w:t xml:space="preserve">Fibonacci </w:t>
      </w:r>
      <w:r>
        <w:rPr>
          <w:rFonts w:ascii="Times New Roman" w:hAnsi="Times New Roman" w:cs="Times New Roman"/>
          <w:sz w:val="24"/>
          <w:szCs w:val="24"/>
        </w:rPr>
        <w:t>sayı dizisinin altıncı terimi 7’dir.     (   )Bir sayı ile belirlenen başka bir sayının, ardarda çarpılması veya bölünmesiyle oluşan sayı örüntüsüne aritmetik dizi denir.                              (   )Bilinmeyenin her değeri için doğru olan açık eşitliklere özdeşlik denir.                                        (   )İki terimin toplamı ile farkının çarpımı, bu terimlerin karelerinin farkına eşittir.</w:t>
      </w:r>
    </w:p>
    <w:p w:rsidR="002B4456" w:rsidRDefault="002B4456">
      <w:pPr>
        <w:rPr>
          <w:rStyle w:val="sr32"/>
          <w:rFonts w:ascii="Times New Roman" w:hAnsi="Times New Roman" w:cs="Times New Roman"/>
          <w:sz w:val="28"/>
          <w:szCs w:val="28"/>
        </w:rPr>
      </w:pPr>
    </w:p>
    <w:p w:rsidR="002B4456" w:rsidRDefault="002B4456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b/>
          <w:bCs/>
          <w:sz w:val="24"/>
          <w:szCs w:val="24"/>
        </w:rPr>
        <w:t>2)</w:t>
      </w:r>
      <w:r w:rsidRPr="00225F09">
        <w:rPr>
          <w:rStyle w:val="sr32"/>
          <w:rFonts w:ascii="Times New Roman" w:hAnsi="Times New Roman" w:cs="Times New Roman"/>
          <w:sz w:val="24"/>
          <w:szCs w:val="24"/>
        </w:rPr>
        <w:t>Aşağıdaki</w:t>
      </w:r>
      <w:r>
        <w:rPr>
          <w:rStyle w:val="sr32"/>
          <w:rFonts w:ascii="Times New Roman" w:hAnsi="Times New Roman" w:cs="Times New Roman"/>
          <w:sz w:val="24"/>
          <w:szCs w:val="24"/>
        </w:rPr>
        <w:t xml:space="preserve"> cebirsel ifadeleri çarpanlarına ayırınız. (3x4=12 p)</w:t>
      </w:r>
    </w:p>
    <w:p w:rsidR="002B4456" w:rsidRDefault="002B4456" w:rsidP="00225F09">
      <w:pPr>
        <w:pStyle w:val="NoSpacing"/>
        <w:rPr>
          <w:rStyle w:val="sr32"/>
          <w:rFonts w:ascii="Times New Roman" w:hAnsi="Times New Roman" w:cs="Times New Roman"/>
          <w:sz w:val="24"/>
          <w:szCs w:val="24"/>
        </w:rPr>
      </w:pPr>
      <w:r w:rsidRPr="004964C6">
        <w:rPr>
          <w:rStyle w:val="k11"/>
          <w:rFonts w:ascii="Times New Roman" w:hAnsi="Times New Roman" w:cs="Times New Roman"/>
          <w:sz w:val="24"/>
          <w:szCs w:val="24"/>
        </w:rPr>
        <w:t>x</w:t>
      </w:r>
      <w:r w:rsidRPr="004964C6">
        <w:rPr>
          <w:rStyle w:val="k11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64C6">
        <w:rPr>
          <w:rStyle w:val="k11"/>
          <w:rFonts w:ascii="Times New Roman" w:hAnsi="Times New Roman" w:cs="Times New Roman"/>
          <w:sz w:val="24"/>
          <w:szCs w:val="24"/>
        </w:rPr>
        <w:t xml:space="preserve"> – 6x + 8</w:t>
      </w:r>
      <w:r w:rsidRPr="004964C6">
        <w:rPr>
          <w:rStyle w:val="sr32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sr32"/>
          <w:rFonts w:ascii="Times New Roman" w:hAnsi="Times New Roman" w:cs="Times New Roman"/>
          <w:sz w:val="24"/>
          <w:szCs w:val="24"/>
        </w:rPr>
        <w:t>=</w:t>
      </w:r>
      <w:r w:rsidRPr="004964C6">
        <w:br/>
      </w:r>
      <w:r w:rsidRPr="004964C6">
        <w:br/>
      </w:r>
    </w:p>
    <w:p w:rsidR="002B4456" w:rsidRDefault="002B4456" w:rsidP="00225F09">
      <w:pPr>
        <w:pStyle w:val="NoSpacing"/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sz w:val="24"/>
          <w:szCs w:val="24"/>
        </w:rPr>
        <w:t>3a+15 =</w:t>
      </w:r>
    </w:p>
    <w:p w:rsidR="002B4456" w:rsidRDefault="002B4456">
      <w:pPr>
        <w:rPr>
          <w:rStyle w:val="sr32"/>
          <w:rFonts w:ascii="Times New Roman" w:hAnsi="Times New Roman" w:cs="Times New Roman"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sz w:val="24"/>
          <w:szCs w:val="24"/>
        </w:rPr>
        <w:t>2</w:t>
      </w:r>
      <w:r w:rsidRPr="00225F09">
        <w:rPr>
          <w:rFonts w:ascii="Times New Roman" w:hAnsi="Times New Roman" w:cs="Times New Roman"/>
          <w:sz w:val="24"/>
          <w:szCs w:val="24"/>
        </w:rPr>
        <w:t>x</w:t>
      </w:r>
      <w:r w:rsidRPr="00225F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+5x+3 =</w:t>
      </w: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xy+10y+2x+20=</w:t>
      </w: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</w:p>
    <w:p w:rsidR="002B4456" w:rsidRPr="008C1522" w:rsidRDefault="002B4456" w:rsidP="008C1522">
      <w:pPr>
        <w:rPr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b/>
          <w:bCs/>
          <w:sz w:val="24"/>
          <w:szCs w:val="24"/>
        </w:rPr>
        <w:t>3)</w:t>
      </w:r>
      <w:r w:rsidRPr="008C1522">
        <w:rPr>
          <w:rFonts w:ascii="Times New Roman" w:hAnsi="Times New Roman" w:cs="Times New Roman"/>
          <w:sz w:val="24"/>
          <w:szCs w:val="24"/>
        </w:rPr>
        <w:t xml:space="preserve"> Aşağ</w:t>
      </w:r>
      <w:r>
        <w:rPr>
          <w:rFonts w:ascii="Times New Roman" w:hAnsi="Times New Roman" w:cs="Times New Roman"/>
          <w:sz w:val="24"/>
          <w:szCs w:val="24"/>
        </w:rPr>
        <w:t>ıda verilen aritmetik dizileri 2</w:t>
      </w:r>
      <w:r w:rsidRPr="008C1522">
        <w:rPr>
          <w:rFonts w:ascii="Times New Roman" w:hAnsi="Times New Roman" w:cs="Times New Roman"/>
          <w:sz w:val="24"/>
          <w:szCs w:val="24"/>
        </w:rPr>
        <w:t xml:space="preserve"> sayı daha devam ettiriniz ve ortak farklarını yazınız.</w:t>
      </w:r>
      <w:r>
        <w:rPr>
          <w:rFonts w:ascii="Times New Roman" w:hAnsi="Times New Roman" w:cs="Times New Roman"/>
          <w:sz w:val="24"/>
          <w:szCs w:val="24"/>
        </w:rPr>
        <w:t xml:space="preserve"> (3x4=12p)</w:t>
      </w:r>
    </w:p>
    <w:p w:rsidR="002B4456" w:rsidRPr="008C1522" w:rsidRDefault="002B4456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>11, 15, 19, 23, …………… Ortak fark=</w:t>
      </w:r>
    </w:p>
    <w:p w:rsidR="002B4456" w:rsidRPr="008C1522" w:rsidRDefault="002B4456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>7, 2, -3, -8, ………………… Ortak fark=</w:t>
      </w:r>
    </w:p>
    <w:p w:rsidR="002B4456" w:rsidRPr="008C1522" w:rsidRDefault="002B4456" w:rsidP="008C1522">
      <w:pPr>
        <w:rPr>
          <w:rFonts w:ascii="Times New Roman" w:hAnsi="Times New Roman" w:cs="Times New Roman"/>
          <w:sz w:val="24"/>
          <w:szCs w:val="24"/>
        </w:rPr>
      </w:pPr>
    </w:p>
    <w:p w:rsidR="002B4456" w:rsidRPr="008C1522" w:rsidRDefault="002B4456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>Aşağıda verilen geometrik dizileri 3 sayı daha devam ettiriniz ve ortak çarpanlarını yazınız.</w:t>
      </w:r>
    </w:p>
    <w:p w:rsidR="002B4456" w:rsidRPr="008C1522" w:rsidRDefault="002B4456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>3, 6, 12, 24, ………………. Ortak çarpan=</w:t>
      </w:r>
    </w:p>
    <w:p w:rsidR="002B4456" w:rsidRPr="008C1522" w:rsidRDefault="002B4456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>416, 162, 54, ……………… Ortak çarpan=</w:t>
      </w:r>
    </w:p>
    <w:p w:rsidR="002B4456" w:rsidRPr="00D356E7" w:rsidRDefault="002B4456">
      <w:pPr>
        <w:rPr>
          <w:rStyle w:val="sr32"/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b/>
          <w:bCs/>
          <w:sz w:val="24"/>
          <w:szCs w:val="24"/>
        </w:rPr>
        <w:t>4)</w:t>
      </w:r>
      <w:r>
        <w:rPr>
          <w:rStyle w:val="sr32"/>
          <w:rFonts w:ascii="Times New Roman" w:hAnsi="Times New Roman" w:cs="Times New Roman"/>
          <w:sz w:val="24"/>
          <w:szCs w:val="24"/>
        </w:rPr>
        <w:t>Aşağıda verilen ifadenin en sade halini bulunuz.(5 p)</w:t>
      </w:r>
    </w:p>
    <w:p w:rsidR="002B4456" w:rsidRPr="008F46B7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F377F">
        <w:rPr>
          <w:rStyle w:val="sr32"/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8F46B7">
        <w:rPr>
          <w:rFonts w:ascii="Times New Roman" w:hAnsi="Times New Roman" w:cs="Times New Roman"/>
          <w:b/>
          <w:bCs/>
          <w:sz w:val="24"/>
          <w:szCs w:val="24"/>
        </w:rPr>
        <w:object w:dxaOrig="12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3pt" o:ole="">
            <v:imagedata r:id="rId7" o:title=""/>
          </v:shape>
          <o:OLEObject Type="Embed" ProgID="Msxml2.SAXXMLReader.5.0" ShapeID="_x0000_i1025" DrawAspect="Content" ObjectID="_1488143283" r:id="rId8"/>
        </w:object>
      </w:r>
      <w:r w:rsidRPr="006F377F">
        <w:rPr>
          <w:rStyle w:val="sr32"/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Pr="000679EB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5) </w:t>
      </w:r>
      <w:r>
        <w:rPr>
          <w:noProof/>
          <w:lang w:eastAsia="tr-TR"/>
        </w:rPr>
        <w:pict>
          <v:shape id="Resim 3" o:spid="_x0000_s1026" type="#_x0000_t75" style="position:absolute;margin-left:-.35pt;margin-top:51.2pt;width:176.25pt;height:87pt;z-index:-251662848;visibility:visible;mso-position-horizontal-relative:text;mso-position-vertical-relative:text" wrapcoords="-92 0 -92 21414 21600 21414 21600 0 -92 0">
            <v:imagedata r:id="rId9" o:title=""/>
            <w10:wrap type="through"/>
          </v:shape>
        </w:pict>
      </w:r>
      <w:r>
        <w:rPr>
          <w:rFonts w:ascii="Times New Roman" w:hAnsi="Times New Roman" w:cs="Times New Roman"/>
          <w:sz w:val="24"/>
          <w:szCs w:val="24"/>
        </w:rPr>
        <w:t>Aşağıda karesel sayıların oluşturduğu örüntünün 10.terimi ile 7.terimi arasındaki fark kaçtır? İşlem yaparak bulunuz. (5 p)</w:t>
      </w:r>
    </w:p>
    <w:p w:rsidR="002B4456" w:rsidRPr="000679EB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35713">
        <w:rPr>
          <w:rFonts w:ascii="Times New Roman" w:hAnsi="Times New Roman" w:cs="Times New Roman"/>
          <w:sz w:val="24"/>
          <w:szCs w:val="24"/>
        </w:rPr>
        <w:br/>
      </w:r>
      <w:r w:rsidRPr="00C35713">
        <w:rPr>
          <w:rFonts w:ascii="Times New Roman" w:hAnsi="Times New Roman" w:cs="Times New Roman"/>
          <w:sz w:val="24"/>
          <w:szCs w:val="24"/>
        </w:rPr>
        <w:br/>
      </w: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Pr="00B40817" w:rsidRDefault="002B4456" w:rsidP="00B4081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Resim 1" o:spid="_x0000_s1027" type="#_x0000_t75" style="position:absolute;margin-left:-.35pt;margin-top:14.65pt;width:261.75pt;height:114.75pt;z-index:-251654656;visibility:visible">
            <v:imagedata r:id="rId10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</w:rPr>
        <w:t>(2x4=8 p)</w:t>
      </w:r>
      <w:bookmarkStart w:id="0" w:name="_GoBack"/>
      <w:bookmarkEnd w:id="0"/>
    </w:p>
    <w:p w:rsidR="002B4456" w:rsidRPr="000679EB" w:rsidRDefault="002B4456" w:rsidP="00B40817">
      <w:pPr>
        <w:rPr>
          <w:rFonts w:ascii="Times New Roman" w:hAnsi="Times New Roman" w:cs="Times New Roman"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  x-5y=11</w:t>
      </w: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2x-3y=1</w:t>
      </w:r>
    </w:p>
    <w:p w:rsidR="002B4456" w:rsidRPr="00C06019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verilen denklem sisteminin çözümü olan (x,y) sıralı ikilisini bulunuz. (10 p)</w:t>
      </w: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7" o:spid="_x0000_s1028" type="#_x0000_t75" style="position:absolute;margin-left:16.15pt;margin-top:3pt;width:227.25pt;height:42pt;z-index:-251655680;visibility:visible">
            <v:imagedata r:id="rId11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8)</w:t>
      </w: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</w:p>
    <w:p w:rsidR="002B4456" w:rsidRPr="00D356E7" w:rsidRDefault="002B4456">
      <w:pPr>
        <w:rPr>
          <w:rFonts w:ascii="Times New Roman" w:hAnsi="Times New Roman" w:cs="Times New Roman"/>
          <w:sz w:val="24"/>
          <w:szCs w:val="24"/>
        </w:rPr>
      </w:pPr>
      <w:r w:rsidRPr="00D356E7">
        <w:rPr>
          <w:rFonts w:ascii="Times New Roman" w:hAnsi="Times New Roman" w:cs="Times New Roman"/>
          <w:sz w:val="24"/>
          <w:szCs w:val="24"/>
        </w:rPr>
        <w:t>(6 p)</w:t>
      </w: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10C2">
        <w:rPr>
          <w:rFonts w:ascii="Times New Roman" w:hAnsi="Times New Roman" w:cs="Times New Roman"/>
          <w:b/>
          <w:bCs/>
          <w:sz w:val="24"/>
          <w:szCs w:val="24"/>
        </w:rPr>
        <w:t>ÇOKTAN SEÇMELİ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BÖLÜMÜ (5x8=40 p)</w:t>
      </w:r>
    </w:p>
    <w:p w:rsidR="002B4456" w:rsidRPr="00EF10C2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Resim 6" o:spid="_x0000_s1029" type="#_x0000_t75" style="position:absolute;margin-left:0;margin-top:62.65pt;width:131.25pt;height:126.75pt;z-index:-251661824;visibility:visible" wrapcoords="-123 0 -123 21472 21600 21472 21600 0 -123 0">
            <v:imagedata r:id="rId12" o:title=""/>
            <w10:wrap type="tight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9)</w:t>
      </w:r>
      <w:r>
        <w:rPr>
          <w:rFonts w:ascii="Times New Roman" w:hAnsi="Times New Roman" w:cs="Times New Roman"/>
          <w:sz w:val="24"/>
          <w:szCs w:val="24"/>
        </w:rPr>
        <w:t>Kenar uzunluğu a birim olan ABCD karesi ve kenar uzunluğu b birim olan EFGH karesi aşağıdaki gibi verilmiştir. Buna göre taralı alan aşağıdakilerden hangisidir?</w:t>
      </w: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 w:rsidP="00744F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a+b</w:t>
      </w:r>
    </w:p>
    <w:p w:rsidR="002B4456" w:rsidRDefault="002B4456" w:rsidP="00744F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(a-b).(a+b)</w:t>
      </w:r>
      <w:r>
        <w:rPr>
          <w:rFonts w:ascii="Times New Roman" w:hAnsi="Times New Roman" w:cs="Times New Roman"/>
          <w:sz w:val="24"/>
          <w:szCs w:val="24"/>
        </w:rPr>
        <w:tab/>
        <w:t>D)a²+b²</w:t>
      </w: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9" o:spid="_x0000_s1030" type="#_x0000_t75" style="position:absolute;margin-left:20.25pt;margin-top:4.1pt;width:230.25pt;height:189pt;z-index:251655680;visibility:visible">
            <v:imagedata r:id="rId13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10)  </w:t>
      </w: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11)</w:t>
      </w:r>
      <w:r>
        <w:rPr>
          <w:rFonts w:ascii="Times New Roman" w:hAnsi="Times New Roman" w:cs="Times New Roman"/>
          <w:sz w:val="24"/>
          <w:szCs w:val="24"/>
        </w:rPr>
        <w:t>İlk terimi 5 ve ortak farkı 12 olan aritmetik dizinin genel terimi (kuralı) aşağıdakilerden hangisidir?</w:t>
      </w: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A)5n-12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B)7n+5</w:t>
      </w:r>
    </w:p>
    <w:p w:rsidR="002B4456" w:rsidRPr="00744FDD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C)12n-7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D)12n+7</w:t>
      </w: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Pr="00B5372E" w:rsidRDefault="002B4456" w:rsidP="00B537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12)</w:t>
      </w:r>
      <w:r w:rsidRPr="00B5372E">
        <w:t xml:space="preserve"> </w:t>
      </w:r>
      <w:r w:rsidRPr="00B5372E">
        <w:rPr>
          <w:rFonts w:ascii="Times New Roman" w:hAnsi="Times New Roman" w:cs="Times New Roman"/>
          <w:sz w:val="24"/>
          <w:szCs w:val="24"/>
        </w:rPr>
        <w:t>Aşağıda verilen eşitliklerden hangisi özdeşliktir?</w:t>
      </w:r>
    </w:p>
    <w:p w:rsidR="002B4456" w:rsidRPr="00B5372E" w:rsidRDefault="002B4456" w:rsidP="00B5372E">
      <w:pPr>
        <w:rPr>
          <w:rFonts w:ascii="Times New Roman" w:hAnsi="Times New Roman" w:cs="Times New Roman"/>
          <w:sz w:val="24"/>
          <w:szCs w:val="24"/>
        </w:rPr>
      </w:pPr>
      <w:r w:rsidRPr="00B5372E">
        <w:rPr>
          <w:rFonts w:ascii="Times New Roman" w:hAnsi="Times New Roman" w:cs="Times New Roman"/>
          <w:sz w:val="24"/>
          <w:szCs w:val="24"/>
        </w:rPr>
        <w:t xml:space="preserve">A) 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−5=6</w:t>
      </w:r>
      <w:r w:rsidRPr="00B5372E">
        <w:rPr>
          <w:rFonts w:ascii="Times New Roman" w:hAnsi="Times New Roman" w:cs="Times New Roman"/>
          <w:sz w:val="24"/>
          <w:szCs w:val="24"/>
        </w:rPr>
        <w:tab/>
      </w:r>
      <w:r w:rsidRPr="00B5372E">
        <w:rPr>
          <w:rFonts w:ascii="Times New Roman" w:hAnsi="Times New Roman" w:cs="Times New Roman"/>
          <w:sz w:val="24"/>
          <w:szCs w:val="24"/>
        </w:rPr>
        <w:tab/>
        <w:t>B) 3(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+1)=3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+3</w:t>
      </w:r>
    </w:p>
    <w:p w:rsidR="002B4456" w:rsidRPr="00B5372E" w:rsidRDefault="002B4456" w:rsidP="00B5372E">
      <w:pPr>
        <w:rPr>
          <w:rFonts w:ascii="Times New Roman" w:hAnsi="Times New Roman" w:cs="Times New Roman"/>
          <w:sz w:val="24"/>
          <w:szCs w:val="24"/>
        </w:rPr>
      </w:pPr>
      <w:r w:rsidRPr="00B5372E">
        <w:rPr>
          <w:rFonts w:ascii="Times New Roman" w:hAnsi="Times New Roman" w:cs="Times New Roman"/>
          <w:sz w:val="24"/>
          <w:szCs w:val="24"/>
        </w:rPr>
        <w:t>C) 2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+9=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−5</w:t>
      </w:r>
      <w:r w:rsidRPr="00B5372E">
        <w:rPr>
          <w:rFonts w:ascii="Times New Roman" w:hAnsi="Times New Roman" w:cs="Times New Roman"/>
          <w:sz w:val="24"/>
          <w:szCs w:val="24"/>
        </w:rPr>
        <w:tab/>
      </w:r>
      <w:r w:rsidRPr="00B5372E">
        <w:rPr>
          <w:rFonts w:ascii="Times New Roman" w:hAnsi="Times New Roman" w:cs="Times New Roman"/>
          <w:sz w:val="24"/>
          <w:szCs w:val="24"/>
        </w:rPr>
        <w:tab/>
        <w:t>D) 4(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>2)=7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+2</w:t>
      </w: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0" o:spid="_x0000_s1031" type="#_x0000_t75" style="position:absolute;margin-left:21.5pt;margin-top:2.65pt;width:243.9pt;height:143.4pt;z-index:251656704;visibility:visible">
            <v:imagedata r:id="rId14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13)   </w:t>
      </w: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3" o:spid="_x0000_s1032" type="#_x0000_t75" style="position:absolute;margin-left:21.4pt;margin-top:21.8pt;width:218.25pt;height:97.5pt;z-index:251657728;visibility:visible">
            <v:imagedata r:id="rId15" o:title=""/>
          </v:shape>
        </w:pict>
      </w: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14)</w:t>
      </w: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15)  </w:t>
      </w:r>
      <w:r>
        <w:rPr>
          <w:rFonts w:ascii="Times New Roman" w:hAnsi="Times New Roman" w:cs="Times New Roman"/>
          <w:sz w:val="24"/>
          <w:szCs w:val="24"/>
        </w:rPr>
        <w:t>7 papağandan 2 tanesi seçilerek bu papağanlara konuşma dersi verilecektir. Buna göre bu 2 papağan kaç farklı şekilde seçilebilir?</w:t>
      </w: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Resim 15" o:spid="_x0000_s1033" type="#_x0000_t75" style="position:absolute;margin-left:-.35pt;margin-top:-.15pt;width:152.25pt;height:112.5pt;z-index:251658752;visibility:visible">
            <v:imagedata r:id="rId16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A)14</w:t>
      </w: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B)21</w:t>
      </w: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C)35</w:t>
      </w: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D)42</w:t>
      </w: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</w:p>
    <w:p w:rsidR="002B4456" w:rsidRDefault="002B4456" w:rsidP="008B153F">
      <w:pPr>
        <w:rPr>
          <w:rFonts w:ascii="Candara" w:hAnsi="Candara" w:cs="Candara"/>
          <w:sz w:val="28"/>
          <w:szCs w:val="28"/>
        </w:rPr>
      </w:pPr>
      <w:hyperlink r:id="rId17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rFonts w:ascii="Candara" w:hAnsi="Candara" w:cs="Candara"/>
          <w:sz w:val="28"/>
          <w:szCs w:val="28"/>
        </w:rPr>
        <w:t xml:space="preserve"> </w:t>
      </w:r>
    </w:p>
    <w:p w:rsidR="002B4456" w:rsidRDefault="002B4456">
      <w:pPr>
        <w:rPr>
          <w:rFonts w:ascii="Times New Roman" w:hAnsi="Times New Roman" w:cs="Times New Roman"/>
          <w:sz w:val="24"/>
          <w:szCs w:val="24"/>
        </w:rPr>
      </w:pPr>
    </w:p>
    <w:p w:rsidR="002B4456" w:rsidRPr="008C1522" w:rsidRDefault="002B4456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6" o:spid="_x0000_s1034" type="#_x0000_t75" style="position:absolute;margin-left:25.9pt;margin-top:.65pt;width:224.25pt;height:203.25pt;z-index:-251656704;visibility:visible">
            <v:imagedata r:id="rId18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16)                                 </w:t>
      </w:r>
      <w:r w:rsidRPr="006C6DD3">
        <w:rPr>
          <w:rFonts w:ascii="Times New Roman" w:hAnsi="Times New Roman" w:cs="Times New Roman"/>
          <w:sz w:val="24"/>
          <w:szCs w:val="24"/>
        </w:rPr>
        <w:br/>
      </w:r>
    </w:p>
    <w:p w:rsidR="002B4456" w:rsidRDefault="002B4456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</w:p>
    <w:p w:rsidR="002B4456" w:rsidRDefault="002B4456">
      <w:pPr>
        <w:rPr>
          <w:rStyle w:val="sorud40"/>
          <w:rFonts w:ascii="Times New Roman" w:hAnsi="Times New Roman" w:cs="Times New Roman"/>
          <w:sz w:val="24"/>
          <w:szCs w:val="24"/>
        </w:rPr>
      </w:pPr>
      <w:r w:rsidRPr="007D14F4">
        <w:rPr>
          <w:rFonts w:ascii="Times New Roman" w:hAnsi="Times New Roman" w:cs="Times New Roman"/>
          <w:sz w:val="24"/>
          <w:szCs w:val="24"/>
        </w:rPr>
        <w:br/>
      </w:r>
    </w:p>
    <w:p w:rsidR="002B4456" w:rsidRDefault="002B4456" w:rsidP="008B153F">
      <w:pPr>
        <w:rPr>
          <w:rFonts w:ascii="Candara" w:hAnsi="Candara" w:cs="Candara"/>
          <w:sz w:val="28"/>
          <w:szCs w:val="28"/>
        </w:rPr>
      </w:pPr>
      <w:hyperlink r:id="rId19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rFonts w:ascii="Candara" w:hAnsi="Candara" w:cs="Candara"/>
          <w:sz w:val="28"/>
          <w:szCs w:val="28"/>
        </w:rPr>
        <w:t xml:space="preserve"> </w:t>
      </w:r>
    </w:p>
    <w:p w:rsidR="002B4456" w:rsidRDefault="002B4456" w:rsidP="008B153F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</w:p>
    <w:sectPr w:rsidR="002B4456" w:rsidSect="00DF7EFC">
      <w:headerReference w:type="first" r:id="rId20"/>
      <w:pgSz w:w="11906" w:h="16838"/>
      <w:pgMar w:top="72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456" w:rsidRDefault="002B4456" w:rsidP="00DF7EFC">
      <w:pPr>
        <w:spacing w:after="0" w:line="240" w:lineRule="auto"/>
      </w:pPr>
      <w:r>
        <w:separator/>
      </w:r>
    </w:p>
  </w:endnote>
  <w:endnote w:type="continuationSeparator" w:id="0">
    <w:p w:rsidR="002B4456" w:rsidRDefault="002B4456" w:rsidP="00DF7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456" w:rsidRDefault="002B4456" w:rsidP="00DF7EFC">
      <w:pPr>
        <w:spacing w:after="0" w:line="240" w:lineRule="auto"/>
      </w:pPr>
      <w:r>
        <w:separator/>
      </w:r>
    </w:p>
  </w:footnote>
  <w:footnote w:type="continuationSeparator" w:id="0">
    <w:p w:rsidR="002B4456" w:rsidRDefault="002B4456" w:rsidP="00DF7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456" w:rsidRDefault="002B4456" w:rsidP="00D356E7">
    <w:pPr>
      <w:pStyle w:val="Header"/>
      <w:pBdr>
        <w:bottom w:val="thickThinSmallGap" w:sz="24" w:space="0" w:color="622423"/>
      </w:pBdr>
      <w:jc w:val="center"/>
      <w:rPr>
        <w:rFonts w:ascii="Cambria" w:hAnsi="Cambria" w:cs="Cambria"/>
        <w:sz w:val="32"/>
        <w:szCs w:val="32"/>
      </w:rPr>
    </w:pPr>
    <w:r w:rsidRPr="00D356E7">
      <w:rPr>
        <w:rFonts w:ascii="Cambria" w:hAnsi="Cambria" w:cs="Cambria"/>
        <w:sz w:val="32"/>
        <w:szCs w:val="32"/>
      </w:rPr>
      <w:t>201</w:t>
    </w:r>
    <w:r>
      <w:rPr>
        <w:rFonts w:ascii="Cambria" w:hAnsi="Cambria" w:cs="Cambria"/>
        <w:sz w:val="32"/>
        <w:szCs w:val="32"/>
      </w:rPr>
      <w:t xml:space="preserve">4-2015 EĞİTİM-ÖĞRETİM YILI </w:t>
    </w:r>
    <w:r w:rsidRPr="00D356E7">
      <w:rPr>
        <w:rFonts w:ascii="Cambria" w:hAnsi="Cambria" w:cs="Cambria"/>
        <w:sz w:val="32"/>
        <w:szCs w:val="32"/>
      </w:rPr>
      <w:t xml:space="preserve">BİRECİK TOKİ ORTAOKULU </w:t>
    </w:r>
    <w:r>
      <w:rPr>
        <w:rFonts w:ascii="Cambria" w:hAnsi="Cambria" w:cs="Cambria"/>
        <w:sz w:val="32"/>
        <w:szCs w:val="32"/>
      </w:rPr>
      <w:t xml:space="preserve">            </w:t>
    </w:r>
    <w:r w:rsidRPr="00D356E7">
      <w:rPr>
        <w:rFonts w:ascii="Cambria" w:hAnsi="Cambria" w:cs="Cambria"/>
        <w:sz w:val="32"/>
        <w:szCs w:val="32"/>
      </w:rPr>
      <w:t xml:space="preserve">8.SINIF 2.DÖNEM 1.MATEMATİK YAZILI SINAVI                      </w:t>
    </w:r>
  </w:p>
  <w:p w:rsidR="002B4456" w:rsidRDefault="002B44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D20F9"/>
    <w:multiLevelType w:val="hybridMultilevel"/>
    <w:tmpl w:val="2F483A4C"/>
    <w:lvl w:ilvl="0" w:tplc="7BD4F5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64C6"/>
    <w:rsid w:val="000679EB"/>
    <w:rsid w:val="001D1B16"/>
    <w:rsid w:val="00225F09"/>
    <w:rsid w:val="002B4456"/>
    <w:rsid w:val="004339A2"/>
    <w:rsid w:val="004964C6"/>
    <w:rsid w:val="0059087F"/>
    <w:rsid w:val="006C6DD3"/>
    <w:rsid w:val="006F377F"/>
    <w:rsid w:val="00744FDD"/>
    <w:rsid w:val="007D14F4"/>
    <w:rsid w:val="008B153F"/>
    <w:rsid w:val="008C1522"/>
    <w:rsid w:val="008F46B7"/>
    <w:rsid w:val="00A13BA7"/>
    <w:rsid w:val="00A85F23"/>
    <w:rsid w:val="00B204F3"/>
    <w:rsid w:val="00B40817"/>
    <w:rsid w:val="00B5372E"/>
    <w:rsid w:val="00C06019"/>
    <w:rsid w:val="00C35713"/>
    <w:rsid w:val="00CC3109"/>
    <w:rsid w:val="00CC4762"/>
    <w:rsid w:val="00D356E7"/>
    <w:rsid w:val="00D5086B"/>
    <w:rsid w:val="00D56B48"/>
    <w:rsid w:val="00DC5615"/>
    <w:rsid w:val="00DF7EFC"/>
    <w:rsid w:val="00E20B2A"/>
    <w:rsid w:val="00EF1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76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r32">
    <w:name w:val="sr32"/>
    <w:basedOn w:val="DefaultParagraphFont"/>
    <w:uiPriority w:val="99"/>
    <w:rsid w:val="004964C6"/>
  </w:style>
  <w:style w:type="character" w:customStyle="1" w:styleId="k11">
    <w:name w:val="k11"/>
    <w:basedOn w:val="DefaultParagraphFont"/>
    <w:uiPriority w:val="99"/>
    <w:rsid w:val="004964C6"/>
  </w:style>
  <w:style w:type="paragraph" w:styleId="BalloonText">
    <w:name w:val="Balloon Text"/>
    <w:basedOn w:val="Normal"/>
    <w:link w:val="BalloonTextChar"/>
    <w:uiPriority w:val="99"/>
    <w:semiHidden/>
    <w:rsid w:val="006F3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377F"/>
    <w:rPr>
      <w:rFonts w:ascii="Tahoma" w:hAnsi="Tahoma" w:cs="Tahoma"/>
      <w:sz w:val="16"/>
      <w:szCs w:val="16"/>
    </w:rPr>
  </w:style>
  <w:style w:type="character" w:customStyle="1" w:styleId="sorud40">
    <w:name w:val="sorud40"/>
    <w:basedOn w:val="DefaultParagraphFont"/>
    <w:uiPriority w:val="99"/>
    <w:rsid w:val="00C35713"/>
  </w:style>
  <w:style w:type="character" w:styleId="PlaceholderText">
    <w:name w:val="Placeholder Text"/>
    <w:basedOn w:val="DefaultParagraphFont"/>
    <w:uiPriority w:val="99"/>
    <w:semiHidden/>
    <w:rsid w:val="006C6DD3"/>
    <w:rPr>
      <w:color w:val="808080"/>
    </w:rPr>
  </w:style>
  <w:style w:type="character" w:styleId="Hyperlink">
    <w:name w:val="Hyperlink"/>
    <w:basedOn w:val="DefaultParagraphFont"/>
    <w:uiPriority w:val="99"/>
    <w:rsid w:val="006C6DD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F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F7EFC"/>
  </w:style>
  <w:style w:type="paragraph" w:styleId="Footer">
    <w:name w:val="footer"/>
    <w:basedOn w:val="Normal"/>
    <w:link w:val="FooterChar"/>
    <w:uiPriority w:val="99"/>
    <w:rsid w:val="00DF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F7EFC"/>
  </w:style>
  <w:style w:type="paragraph" w:styleId="ListParagraph">
    <w:name w:val="List Paragraph"/>
    <w:basedOn w:val="Normal"/>
    <w:uiPriority w:val="99"/>
    <w:qFormat/>
    <w:rsid w:val="00DF7EFC"/>
    <w:pPr>
      <w:ind w:left="720"/>
    </w:pPr>
  </w:style>
  <w:style w:type="paragraph" w:styleId="NoSpacing">
    <w:name w:val="No Spacing"/>
    <w:uiPriority w:val="99"/>
    <w:qFormat/>
    <w:rsid w:val="00225F09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emf"/><Relationship Id="rId18" Type="http://schemas.openxmlformats.org/officeDocument/2006/relationships/image" Target="media/image10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5.emf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3</Pages>
  <Words>352</Words>
  <Characters>2007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2014-2015 EĞİTİM-ÖĞRETİM YILI BİRECİK TOKİ ORTAOKULU             8.SINIF 2.DÖNEM 1.MATEMATİK YAZILI SINAVI                      </dc:title>
  <dc:subject/>
  <dc:creator>www.sorubak.com; pc</dc:creator>
  <cp:keywords>www.sorubak.com</cp:keywords>
  <dc:description/>
  <cp:lastModifiedBy>edanur</cp:lastModifiedBy>
  <cp:revision>9</cp:revision>
  <dcterms:created xsi:type="dcterms:W3CDTF">2014-03-09T17:26:00Z</dcterms:created>
  <dcterms:modified xsi:type="dcterms:W3CDTF">2015-03-17T22:22:00Z</dcterms:modified>
  <cp:category>www.sorubak.com</cp:category>
  <cp:contentStatus>www.sorubak.com</cp:contentStatus>
</cp:coreProperties>
</file>