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6A" w:rsidRPr="001D77E1" w:rsidRDefault="00E9206A" w:rsidP="001D77E1">
      <w:pPr>
        <w:shd w:val="clear" w:color="auto" w:fill="FFFFFF"/>
        <w:spacing w:after="0" w:line="273" w:lineRule="atLeast"/>
        <w:jc w:val="center"/>
        <w:rPr>
          <w:rFonts w:ascii="Arial" w:hAnsi="Arial" w:cs="Arial"/>
          <w:color w:val="1D1D1D"/>
          <w:sz w:val="21"/>
          <w:szCs w:val="21"/>
          <w:lang w:eastAsia="tr-TR"/>
        </w:rPr>
      </w:pPr>
      <w:r>
        <w:rPr>
          <w:rFonts w:ascii="Comic Sans MS" w:hAnsi="Comic Sans MS" w:cs="Comic Sans MS"/>
          <w:b/>
          <w:bCs/>
          <w:i/>
          <w:iCs/>
          <w:color w:val="1D1D1D"/>
          <w:sz w:val="24"/>
          <w:szCs w:val="24"/>
          <w:lang w:eastAsia="tr-TR"/>
        </w:rPr>
        <w:t>2014-2015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jc w:val="center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i/>
          <w:iCs/>
          <w:color w:val="1D1D1D"/>
          <w:sz w:val="24"/>
          <w:szCs w:val="24"/>
          <w:lang w:eastAsia="tr-TR"/>
        </w:rPr>
        <w:t> EĞİTİM- ÖĞRETİM YILI KAYNARCA  İLKÖĞRETİM OKULU TC İNKILAP TARİHİ VE ATATÜRKÇÜLÜK  DERSİ 8. SINIFLAR  2. DÖNEM 1. SINAV SORULARIDIR.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6"/>
          <w:szCs w:val="26"/>
          <w:lang w:eastAsia="tr-TR"/>
        </w:rPr>
        <w:t>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1.)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*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Halifeliğin kaldırılması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     * Saltanatın kaldırılması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     * Medeni kanunun kabulü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gibi inkılaplarla  hangisi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u w:val="single"/>
          <w:lang w:eastAsia="tr-TR"/>
        </w:rPr>
        <w:t>amaçlanmıştır?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İslam ülkelerini örnek almıştır.                        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Laikliğin önündeki engelleri aşmak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Çağdaşlığa önem vermiştir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Ekonomik kalkınmayı hızlandırmak.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2)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TBMM açılıncaya kadar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milli mücadeleyi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aşağıdakilerden hangisi yönetmiştir?                                  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Temsil Heyeti  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Misakı Milli                            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İstanbul Hükümeti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Padişah                                          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3)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Aşağıdakilerden hangisi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Şeriye ve Evkaf Vekaleti’nin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kaldırılıp yarine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Diyanet İşleri Başkanlığının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kurulmasının amaçlarından biri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u w:val="single"/>
          <w:lang w:eastAsia="tr-TR"/>
        </w:rPr>
        <w:t>olamaz?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Laiklik ilkesinin oturmasını sağlama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Dinin devlet işlerine müdahalesini engelleme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Dini yaşamı düzenleyen yeni bir kurum açma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İslam dinini  meclisteki çalışmaları       etkilemesini sağlama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4).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Aşağıdaki gelişmelerden hangisi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u w:val="single"/>
          <w:lang w:eastAsia="tr-TR"/>
        </w:rPr>
        <w:t>Laiklik ilkesi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ile alakalı </w:t>
      </w: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u w:val="single"/>
          <w:lang w:eastAsia="tr-TR"/>
        </w:rPr>
        <w:t>değildir?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Saltanatın kaldırılması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Halifeliğin kaldırılması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Medeni kanunun kabulü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Millet  mekteplerinin açılması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5).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Hangisi halifeliğin kaldırılmasının nedenlerinden biri </w:t>
      </w: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u w:val="single"/>
          <w:lang w:eastAsia="tr-TR"/>
        </w:rPr>
        <w:t>değildir?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Siyasi bir kurum gibi davranması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Laikliğin önünde bir engel olması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Cumhuriyetin dine karşı olması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Yapılacak yeniliklere engel olması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6)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Aşağıdakilerden hangisi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Milliyetçilik ilkesi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ile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ilgili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u w:val="single"/>
          <w:lang w:eastAsia="tr-TR"/>
        </w:rPr>
        <w:t>değildir?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TTK’nın kurulması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Yeni Türk harflerinin kabulü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Türk diline önem verilmesi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Halifeliğin kaldırılması.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7.)  </w:t>
      </w: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lang w:eastAsia="tr-TR"/>
        </w:rPr>
        <w:t>    I.--- Harf inkılabı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lang w:eastAsia="tr-TR"/>
        </w:rPr>
        <w:t>        II.--- Soyadı kanunu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lang w:eastAsia="tr-TR"/>
        </w:rPr>
        <w:t>        III.---Tevhid-i Tedrisat Kanunu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lang w:eastAsia="tr-TR"/>
        </w:rPr>
        <w:t>        IV.---Saltanatın kaldırılması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Yukarıdaki gelişmelerin doğru kronolojik sıralanışı aşağıdakilerden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u w:val="single"/>
          <w:lang w:eastAsia="tr-TR"/>
        </w:rPr>
        <w:t>hangisidir?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IV -I-II-III           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IV-I-III-II</w:t>
      </w:r>
      <w:r>
        <w:rPr>
          <w:rFonts w:ascii="Comic Sans MS" w:hAnsi="Comic Sans MS" w:cs="Comic Sans MS"/>
          <w:color w:val="1D1D1D"/>
          <w:sz w:val="21"/>
          <w:szCs w:val="21"/>
          <w:lang w:eastAsia="tr-TR"/>
        </w:rPr>
        <w:t xml:space="preserve">   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IV-III- I-II             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IV-III-II- I</w:t>
      </w:r>
    </w:p>
    <w:p w:rsidR="00E9206A" w:rsidRDefault="00E9206A" w:rsidP="006B63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www.sorubak.com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8.) 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Hangisi </w:t>
      </w: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lang w:eastAsia="tr-TR"/>
        </w:rPr>
        <w:t>Kuvayı Milliye’nin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doğmasının nedenlerinden biri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i/>
          <w:iCs/>
          <w:color w:val="1D1D1D"/>
          <w:sz w:val="21"/>
          <w:szCs w:val="21"/>
          <w:u w:val="single"/>
          <w:lang w:eastAsia="tr-TR"/>
        </w:rPr>
        <w:t>değildir?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Anadolu’nun işgal edilmesi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Bağımsız yeni bir devlet kurmak istenmesi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Azınlıkların faaliyetleri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Osmanlı yönetiminin işgaller karşısındaki duyarsızlığı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9)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-Yunanlıların saldırı gücü azaldı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-Fransa ile Ankara antlaşması imzalandı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-M.Kemal’e Gazilik ünvanı verildi.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Yukarıda verilen bilgiler hangi savaş sonu-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cunda gerçekleşmiştir?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A-)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Sakarya Meydan Muharebesi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-)  Büyük Taaruz ve Baş.Mey.Muharebesi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C-)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II.İnönü zaferi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D-)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Kütahya-Eskişehir Muharebeleri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10) </w:t>
      </w:r>
      <w:r w:rsidRPr="001D77E1">
        <w:rPr>
          <w:rFonts w:ascii="Comic Sans MS" w:hAnsi="Comic Sans MS" w:cs="Comic Sans MS"/>
          <w:color w:val="000000"/>
          <w:lang w:eastAsia="tr-TR"/>
        </w:rPr>
        <w:t>“</w:t>
      </w:r>
      <w:r w:rsidRPr="001D77E1">
        <w:rPr>
          <w:rFonts w:ascii="Comic Sans MS" w:hAnsi="Comic Sans MS" w:cs="Comic Sans MS"/>
          <w:b/>
          <w:bCs/>
          <w:color w:val="000000"/>
          <w:lang w:eastAsia="tr-TR"/>
        </w:rPr>
        <w:t>Benim hayatta yegane şerefim, servetim Türklük’ten başka bir şey değildir</w:t>
      </w:r>
      <w:r w:rsidRPr="001D77E1">
        <w:rPr>
          <w:rFonts w:ascii="Comic Sans MS" w:hAnsi="Comic Sans MS" w:cs="Comic Sans MS"/>
          <w:color w:val="000000"/>
          <w:lang w:eastAsia="tr-TR"/>
        </w:rPr>
        <w:t>” Mustafa Kemal’in bu sözü hangi ilke ile ilgilidir?</w:t>
      </w:r>
      <w:r w:rsidRPr="001D77E1">
        <w:rPr>
          <w:rFonts w:ascii="Comic Sans MS" w:hAnsi="Comic Sans MS" w:cs="Comic Sans MS"/>
          <w:color w:val="000000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lang w:eastAsia="tr-TR"/>
        </w:rPr>
        <w:t>A)</w:t>
      </w:r>
      <w:r w:rsidRPr="001D77E1">
        <w:rPr>
          <w:rFonts w:ascii="Comic Sans MS" w:hAnsi="Comic Sans MS" w:cs="Comic Sans MS"/>
          <w:color w:val="000000"/>
          <w:lang w:eastAsia="tr-TR"/>
        </w:rPr>
        <w:t>   Milliyetçilik</w:t>
      </w:r>
      <w:r w:rsidRPr="001D77E1">
        <w:rPr>
          <w:rFonts w:ascii="Comic Sans MS" w:hAnsi="Comic Sans MS" w:cs="Comic Sans MS"/>
          <w:color w:val="000000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lang w:eastAsia="tr-TR"/>
        </w:rPr>
        <w:t>B)</w:t>
      </w:r>
      <w:r w:rsidRPr="001D77E1">
        <w:rPr>
          <w:rFonts w:ascii="Comic Sans MS" w:hAnsi="Comic Sans MS" w:cs="Comic Sans MS"/>
          <w:color w:val="000000"/>
          <w:lang w:eastAsia="tr-TR"/>
        </w:rPr>
        <w:t>   Cumhuriyetçilik</w:t>
      </w:r>
      <w:r w:rsidRPr="001D77E1">
        <w:rPr>
          <w:rFonts w:ascii="Comic Sans MS" w:hAnsi="Comic Sans MS" w:cs="Comic Sans MS"/>
          <w:color w:val="000000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lang w:eastAsia="tr-TR"/>
        </w:rPr>
        <w:t>C)</w:t>
      </w:r>
      <w:r w:rsidRPr="001D77E1">
        <w:rPr>
          <w:rFonts w:ascii="Comic Sans MS" w:hAnsi="Comic Sans MS" w:cs="Comic Sans MS"/>
          <w:color w:val="000000"/>
          <w:lang w:eastAsia="tr-TR"/>
        </w:rPr>
        <w:t>   Halkçılık</w:t>
      </w:r>
      <w:r w:rsidRPr="001D77E1">
        <w:rPr>
          <w:rFonts w:ascii="Comic Sans MS" w:hAnsi="Comic Sans MS" w:cs="Comic Sans MS"/>
          <w:color w:val="000000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lang w:eastAsia="tr-TR"/>
        </w:rPr>
        <w:t>D)</w:t>
      </w:r>
      <w:r w:rsidRPr="001D77E1">
        <w:rPr>
          <w:rFonts w:ascii="Comic Sans MS" w:hAnsi="Comic Sans MS" w:cs="Comic Sans MS"/>
          <w:color w:val="000000"/>
          <w:lang w:eastAsia="tr-TR"/>
        </w:rPr>
        <w:t>   Devletçilik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11)</w:t>
      </w:r>
      <w:r w:rsidRPr="001D77E1">
        <w:rPr>
          <w:rFonts w:ascii="Comic Sans MS" w:hAnsi="Comic Sans MS" w:cs="Comic Sans MS"/>
          <w:color w:val="1D1D1D"/>
          <w:lang w:eastAsia="tr-TR"/>
        </w:rPr>
        <w:t> Osmanlı devletinin IDünya savaşına sokulmasında öncelikle </w:t>
      </w:r>
      <w:r w:rsidRPr="001D77E1">
        <w:rPr>
          <w:rFonts w:ascii="Comic Sans MS" w:hAnsi="Comic Sans MS" w:cs="Comic Sans MS"/>
          <w:b/>
          <w:bCs/>
          <w:color w:val="1D1D1D"/>
          <w:u w:val="single"/>
          <w:lang w:eastAsia="tr-TR"/>
        </w:rPr>
        <w:t>hangi özelliği etkili olmuştur.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lang w:eastAsia="tr-TR"/>
        </w:rPr>
        <w:t>Siyasi gücü                       </w:t>
      </w: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lang w:eastAsia="tr-TR"/>
        </w:rPr>
        <w:t> Dinsel yapısı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lang w:eastAsia="tr-TR"/>
        </w:rPr>
        <w:t>Stratejik konumu </w:t>
      </w: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lang w:eastAsia="tr-TR"/>
        </w:rPr>
        <w:t> Ekonomik yapısı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12)</w:t>
      </w:r>
      <w:r w:rsidRPr="001D77E1">
        <w:rPr>
          <w:rFonts w:ascii="Comic Sans MS" w:hAnsi="Comic Sans MS" w:cs="Comic Sans MS"/>
          <w:color w:val="1D1D1D"/>
          <w:lang w:eastAsia="tr-TR"/>
        </w:rPr>
        <w:t> Aşağıdakilerden hangisi </w:t>
      </w: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sanayi devriminin</w:t>
      </w:r>
      <w:r w:rsidRPr="001D77E1">
        <w:rPr>
          <w:rFonts w:ascii="Comic Sans MS" w:hAnsi="Comic Sans MS" w:cs="Comic Sans MS"/>
          <w:color w:val="1D1D1D"/>
          <w:lang w:eastAsia="tr-TR"/>
        </w:rPr>
        <w:t> sonuçlarından biri </w:t>
      </w:r>
      <w:r w:rsidRPr="001D77E1">
        <w:rPr>
          <w:rFonts w:ascii="Comic Sans MS" w:hAnsi="Comic Sans MS" w:cs="Comic Sans MS"/>
          <w:b/>
          <w:bCs/>
          <w:color w:val="1D1D1D"/>
          <w:u w:val="single"/>
          <w:lang w:eastAsia="tr-TR"/>
        </w:rPr>
        <w:t>değildir?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lang w:eastAsia="tr-TR"/>
        </w:rPr>
        <w:t> İşçi sınıfının öneminin artması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lang w:eastAsia="tr-TR"/>
        </w:rPr>
        <w:t> Hammadde ihtiyacının artması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lang w:eastAsia="tr-TR"/>
        </w:rPr>
        <w:t> Milliyetçilik düşüncesinin çıkması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lang w:eastAsia="tr-TR"/>
        </w:rPr>
        <w:t> Köyden kente göçün artması</w:t>
      </w:r>
    </w:p>
    <w:p w:rsidR="00E9206A" w:rsidRPr="001D77E1" w:rsidRDefault="00E9206A" w:rsidP="001D77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13)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Mustafa Kemal’in “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Egemenlik Kayıtsız Şartsız Milletindir”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sözü aşağıdaki ilkelerin hangisi ile doğrudan ilgilidir?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  Devletçilik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  Laiklik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  İnkılâpçılık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  Cumhuriyetçilik                           </w:t>
      </w:r>
    </w:p>
    <w:p w:rsidR="00E9206A" w:rsidRPr="001D77E1" w:rsidRDefault="00E9206A" w:rsidP="001D77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14)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Amasya Genelgesi’nde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“Ulusun bağımsızlığını yine ulusun azim ve kararı kurtaracaktır.”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kararı yer almıştır.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Bu karar aşağıdaki ilkelerin hangisinin uygulanmasını sağlamıştır?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br/>
        <w:t>A)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Ulusal egemenlik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Yurtta barış dünyada barış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Akılcılık ve bilim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Batılılaşma ve çağdaşlaşma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15)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Çağdaşlaşma; Milletin refah ve bolluk içerisinde yaşamasını sağlamak toplumu geliştirmektir. Her alanda çağa ayak uydurmaktır. 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Buna göre aşağıdakilerden hangisi çağdaşlaşmaya bir örnek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u w:val="single"/>
          <w:lang w:eastAsia="tr-TR"/>
        </w:rPr>
        <w:t>olamaz?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Saltanatın kaldırılması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Tarımda makineleşme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Takvim ve ölçülerde yenilik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Ankara’nın başkent oluşu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16)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Sosyal eşitlik ve fırsat eşitliği gibi kavramlar </w:t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Atatürk ilkelerinin hangisinin temelini oluşturur?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Laiklik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Halkçılık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Milliyetçilik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br/>
      </w:r>
      <w:r w:rsidRPr="001D77E1">
        <w:rPr>
          <w:rFonts w:ascii="Comic Sans MS" w:hAnsi="Comic Sans MS" w:cs="Comic Sans MS"/>
          <w:b/>
          <w:bCs/>
          <w:color w:val="000000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000000"/>
          <w:sz w:val="21"/>
          <w:szCs w:val="21"/>
          <w:lang w:eastAsia="tr-TR"/>
        </w:rPr>
        <w:t>   Devletçilik</w:t>
      </w:r>
    </w:p>
    <w:p w:rsidR="00E9206A" w:rsidRPr="001D77E1" w:rsidRDefault="00E9206A" w:rsidP="001D77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17.) Aşağıda verilen kelimeleri cümlelerde uygun şekilde doldurunuz.(20puan)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a.)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Ekonominin geliştirilmesi için  İzmir’de bir iktisat kongresi toplandı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.) Cumhuriyet  rejimine karşı çıkarılan ilk isyan…………………………………isyanıdır.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c.)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Yapılan yenilikler sayesinde eğitim de kadın erkek arasında ……………sağlanmıştır.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d.)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Ülkemizde okur yazar oranının artırılması için ………………  devriminin  yapılması gerrkiyordu.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e.)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Türk denizlerindeki egemenlik hakkı ……………… Kanunu ile Türk milletine eçmiştir.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f.)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Ülkemizin ilk muhalefet partisi ……… …………………………..dir.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g.) 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…………………….  Kanunu ile unvan ve lakapların kullanılması yasaklanmıştır.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   h.)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TBMM isyancılara karşı …………………………….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………………………….. kanunu çıkarmıştır.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   ı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.) Hicri ve Rumi takvimler kaldırılarak  yerine ……………… takvimi kullanıldı.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   </w:t>
      </w: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i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.) Doğu sınırımız …………………… Antlaşması ile bugünkü halini almıştır.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18.)  Aşağıdaki inkılaplar hangi alanlarda yapılmıştır ? Karşısına yazınız.(12p)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  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a)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Tekke ve Zaviyelerin kapatılması 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b)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Tevhid-i Tedrisat Kanunu  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c)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Soyadı kanunu      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d)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Saltanatın kaldırılması   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e)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Takvimde değişiklik         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f)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 Çok partili rejim denemeleri: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 20.) Eğitim alanında yapılan yenilikler nelerdir?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(5p)CEVAP: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1"/>
          <w:szCs w:val="21"/>
          <w:lang w:eastAsia="tr-TR"/>
        </w:rPr>
        <w:t>21.).Kabotaj Kanununu açıklayınız</w:t>
      </w:r>
      <w:r w:rsidRPr="001D77E1">
        <w:rPr>
          <w:rFonts w:ascii="Comic Sans MS" w:hAnsi="Comic Sans MS" w:cs="Comic Sans MS"/>
          <w:color w:val="1D1D1D"/>
          <w:sz w:val="21"/>
          <w:szCs w:val="21"/>
          <w:lang w:eastAsia="tr-TR"/>
        </w:rPr>
        <w:t>.(5p)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color w:val="1D1D1D"/>
          <w:lang w:eastAsia="tr-TR"/>
        </w:rPr>
        <w:t>CEVAP: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22.).</w:t>
      </w:r>
      <w:r w:rsidRPr="001D77E1">
        <w:rPr>
          <w:rFonts w:ascii="Comic Sans MS" w:hAnsi="Comic Sans MS" w:cs="Comic Sans MS"/>
          <w:color w:val="1D1D1D"/>
          <w:lang w:eastAsia="tr-TR"/>
        </w:rPr>
        <w:t> </w:t>
      </w: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Tekalif-i Milliye emirleri hangi savaş öncesinde ve neden çıkarılmıştır?(10p)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lang w:eastAsia="tr-TR"/>
        </w:rPr>
        <w:t>CEVAP: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0"/>
          <w:szCs w:val="20"/>
          <w:lang w:eastAsia="tr-TR"/>
        </w:rPr>
        <w:t>NOT:1-16.sorular3’er , ,sınav süresi 40 dk’dır.            BAŞARILAR…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ind w:firstLine="708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0"/>
          <w:szCs w:val="20"/>
          <w:lang w:eastAsia="tr-TR"/>
        </w:rPr>
        <w:t> Tayfun TİPİOĞLU</w:t>
      </w:r>
    </w:p>
    <w:p w:rsidR="00E9206A" w:rsidRPr="001D77E1" w:rsidRDefault="00E9206A" w:rsidP="001D77E1">
      <w:pPr>
        <w:shd w:val="clear" w:color="auto" w:fill="FFFFFF"/>
        <w:spacing w:after="0" w:line="273" w:lineRule="atLeast"/>
        <w:rPr>
          <w:rFonts w:ascii="Arial" w:hAnsi="Arial" w:cs="Arial"/>
          <w:color w:val="1D1D1D"/>
          <w:sz w:val="21"/>
          <w:szCs w:val="21"/>
          <w:lang w:eastAsia="tr-TR"/>
        </w:rPr>
      </w:pPr>
      <w:r w:rsidRPr="001D77E1">
        <w:rPr>
          <w:rFonts w:ascii="Comic Sans MS" w:hAnsi="Comic Sans MS" w:cs="Comic Sans MS"/>
          <w:b/>
          <w:bCs/>
          <w:color w:val="1D1D1D"/>
          <w:sz w:val="20"/>
          <w:szCs w:val="20"/>
          <w:lang w:eastAsia="tr-TR"/>
        </w:rPr>
        <w:t>                        Sosyal Bilgiler Öğretmeni</w:t>
      </w:r>
    </w:p>
    <w:p w:rsidR="00E9206A" w:rsidRDefault="00E9206A" w:rsidP="007D54BD">
      <w:pPr>
        <w:rPr>
          <w:rFonts w:ascii="Times New Roman" w:hAnsi="Times New Roman" w:cs="Times New Roman"/>
          <w:b/>
          <w:bCs/>
          <w:sz w:val="26"/>
          <w:szCs w:val="26"/>
        </w:rPr>
      </w:pPr>
      <w:hyperlink r:id="rId4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E9206A" w:rsidRDefault="00E9206A"/>
    <w:sectPr w:rsidR="00E9206A" w:rsidSect="009A1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7E1"/>
    <w:rsid w:val="000054C2"/>
    <w:rsid w:val="0003319C"/>
    <w:rsid w:val="001D77E1"/>
    <w:rsid w:val="00344159"/>
    <w:rsid w:val="004D79A9"/>
    <w:rsid w:val="006B630E"/>
    <w:rsid w:val="007D54BD"/>
    <w:rsid w:val="009A1CF7"/>
    <w:rsid w:val="00A630F3"/>
    <w:rsid w:val="00E92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D77E1"/>
  </w:style>
  <w:style w:type="character" w:styleId="Hyperlink">
    <w:name w:val="Hyperlink"/>
    <w:basedOn w:val="DefaultParagraphFont"/>
    <w:uiPriority w:val="99"/>
    <w:semiHidden/>
    <w:rsid w:val="007D54B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3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5947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49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4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2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4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4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9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9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9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5946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4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5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59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6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8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69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2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1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3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87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0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3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4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5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6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997">
          <w:marLeft w:val="0"/>
          <w:marRight w:val="-3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852</Words>
  <Characters>4863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edanur</cp:lastModifiedBy>
  <cp:revision>8</cp:revision>
  <dcterms:created xsi:type="dcterms:W3CDTF">2013-03-11T11:15:00Z</dcterms:created>
  <dcterms:modified xsi:type="dcterms:W3CDTF">2015-03-01T19:14:00Z</dcterms:modified>
  <cp:category>www.sorubak.com</cp:category>
</cp:coreProperties>
</file>