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6D8" w:rsidRPr="00F25AC6" w:rsidRDefault="007746D8" w:rsidP="00902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>Name and Surname:</w:t>
      </w:r>
    </w:p>
    <w:p w:rsidR="007746D8" w:rsidRPr="00F25AC6" w:rsidRDefault="007746D8" w:rsidP="00902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>Number:</w:t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ab/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ab/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ab/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ab/>
        <w:t>Class:</w:t>
      </w:r>
    </w:p>
    <w:p w:rsidR="007746D8" w:rsidRPr="00F25AC6" w:rsidRDefault="007746D8" w:rsidP="00902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7746D8" w:rsidRPr="00F25AC6" w:rsidRDefault="007746D8" w:rsidP="009027D9">
      <w:pPr>
        <w:pStyle w:val="NoSpacing"/>
        <w:ind w:left="1416" w:firstLine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2014-2015</w:t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 İNGİLİZCE DERSİ 8.SINIF 2.DÖNEM 1. YAZILI</w:t>
      </w:r>
    </w:p>
    <w:p w:rsidR="007746D8" w:rsidRDefault="007746D8" w:rsidP="00902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Default="007746D8" w:rsidP="009027D9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Part A:  ı) </w:t>
      </w:r>
      <w:r>
        <w:rPr>
          <w:rFonts w:ascii="Comic Sans MS" w:hAnsi="Comic Sans MS" w:cs="Comic Sans MS"/>
          <w:b/>
          <w:bCs/>
          <w:sz w:val="20"/>
          <w:szCs w:val="20"/>
        </w:rPr>
        <w:t>Write the errands and circle the right one.</w:t>
      </w:r>
    </w:p>
    <w:p w:rsidR="007746D8" w:rsidRDefault="007746D8" w:rsidP="00CD3783">
      <w:pPr>
        <w:pStyle w:val="NoSpacing"/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ab/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F25AC6">
        <w:rPr>
          <w:rFonts w:ascii="Comic Sans MS" w:hAnsi="Comic Sans MS" w:cs="Comic Sans MS"/>
          <w:sz w:val="20"/>
          <w:szCs w:val="20"/>
        </w:rPr>
        <w:t xml:space="preserve">a  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 b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c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                     </w:t>
      </w:r>
      <w:r w:rsidRPr="00F25AC6">
        <w:rPr>
          <w:rFonts w:ascii="Comic Sans MS" w:hAnsi="Comic Sans MS" w:cs="Comic Sans MS"/>
          <w:sz w:val="20"/>
          <w:szCs w:val="20"/>
        </w:rPr>
        <w:t xml:space="preserve">   d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490102">
        <w:rPr>
          <w:rFonts w:ascii="Comic Sans MS" w:hAnsi="Comic Sans MS" w:cs="Comic Sans MS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07pt;height:158.25pt;visibility:visible">
            <v:imagedata r:id="rId5" o:title="" croptop="21481f" cropbottom="19610f" cropleft="10607f" cropright="8926f"/>
          </v:shape>
        </w:pict>
      </w:r>
    </w:p>
    <w:p w:rsidR="007746D8" w:rsidRPr="005F3D0B" w:rsidRDefault="007746D8" w:rsidP="005F3D0B">
      <w:pPr>
        <w:pStyle w:val="NoSpacing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iron clothes…………………..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4.do the laundry………………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7.water the plants………</w:t>
      </w:r>
    </w:p>
    <w:p w:rsidR="007746D8" w:rsidRDefault="007746D8" w:rsidP="005F3D0B">
      <w:pPr>
        <w:pStyle w:val="NoSpacing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doshophing…………………….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5. Wash the dishes……………..</w:t>
      </w:r>
    </w:p>
    <w:p w:rsidR="007746D8" w:rsidRDefault="007746D8" w:rsidP="005F3D0B">
      <w:pPr>
        <w:pStyle w:val="NoSpacing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tidy the room…………………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6.take out the rubbish……………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8. He has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just/ yet</w:t>
      </w:r>
      <w:r>
        <w:rPr>
          <w:rFonts w:ascii="Comic Sans MS" w:hAnsi="Comic Sans MS" w:cs="Comic Sans MS"/>
          <w:sz w:val="20"/>
          <w:szCs w:val="20"/>
        </w:rPr>
        <w:t xml:space="preserve"> ironed the clothes.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12. Has he watered the plants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lately/ just?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9. He has already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did/ done </w:t>
      </w:r>
      <w:r>
        <w:rPr>
          <w:rFonts w:ascii="Comic Sans MS" w:hAnsi="Comic Sans MS" w:cs="Comic Sans MS"/>
          <w:sz w:val="20"/>
          <w:szCs w:val="20"/>
        </w:rPr>
        <w:t>the shophing.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13. He has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ever/ already</w:t>
      </w:r>
      <w:r>
        <w:rPr>
          <w:rFonts w:ascii="Comic Sans MS" w:hAnsi="Comic Sans MS" w:cs="Comic Sans MS"/>
          <w:sz w:val="20"/>
          <w:szCs w:val="20"/>
        </w:rPr>
        <w:t xml:space="preserve"> fed the dog.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10.He hasn’t tidied the room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yet/ never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14. Have you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ever/just</w:t>
      </w:r>
      <w:r>
        <w:rPr>
          <w:rFonts w:ascii="Comic Sans MS" w:hAnsi="Comic Sans MS" w:cs="Comic Sans MS"/>
          <w:sz w:val="20"/>
          <w:szCs w:val="20"/>
        </w:rPr>
        <w:t xml:space="preserve"> done house errands?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11. He has already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took/ taken</w:t>
      </w:r>
      <w:r>
        <w:rPr>
          <w:rFonts w:ascii="Comic Sans MS" w:hAnsi="Comic Sans MS" w:cs="Comic Sans MS"/>
          <w:sz w:val="20"/>
          <w:szCs w:val="20"/>
        </w:rPr>
        <w:t xml:space="preserve"> the rubbish out.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15. I have already </w:t>
      </w:r>
      <w:r w:rsidRPr="005C471C">
        <w:rPr>
          <w:rFonts w:ascii="Comic Sans MS" w:hAnsi="Comic Sans MS" w:cs="Comic Sans MS"/>
          <w:b/>
          <w:bCs/>
          <w:i/>
          <w:iCs/>
          <w:sz w:val="20"/>
          <w:szCs w:val="20"/>
        </w:rPr>
        <w:t>pay/ paid</w:t>
      </w:r>
      <w:r>
        <w:rPr>
          <w:rFonts w:ascii="Comic Sans MS" w:hAnsi="Comic Sans MS" w:cs="Comic Sans MS"/>
          <w:sz w:val="20"/>
          <w:szCs w:val="20"/>
        </w:rPr>
        <w:t xml:space="preserve"> the bills.</w:t>
      </w:r>
    </w:p>
    <w:p w:rsidR="007746D8" w:rsidRDefault="007746D8" w:rsidP="005F3D0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Pr="00B01347" w:rsidRDefault="007746D8" w:rsidP="005F3D0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Part B. Circle the right choice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16. -Would you like to have some cake?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……………………………I have had some before.</w:t>
      </w:r>
    </w:p>
    <w:p w:rsidR="007746D8" w:rsidRDefault="007746D8" w:rsidP="009C0538">
      <w:pPr>
        <w:pStyle w:val="NoSpacing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Yes of course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b.No, thanks.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C. I would love to</w:t>
      </w:r>
    </w:p>
    <w:p w:rsidR="007746D8" w:rsidRDefault="007746D8" w:rsidP="009C053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9C053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17.- Can you help me with ironing, please?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-……………………….I am busy with dusting.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I would love to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b. I am afraid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c. Yes, of course.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18. I am so sorry, It is my fault.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showing gratitude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b. apologizing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c. accepting an offer.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19. Thank you very much. You’re very kind.</w:t>
      </w:r>
    </w:p>
    <w:p w:rsidR="007746D8" w:rsidRDefault="007746D8" w:rsidP="00B01347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a. showing gratitude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b. apologizing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c. accepting an offer.</w:t>
      </w:r>
    </w:p>
    <w:p w:rsidR="007746D8" w:rsidRDefault="007746D8" w:rsidP="00B01347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B01347">
      <w:pPr>
        <w:pStyle w:val="ListParagraph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Pr="00F25AC6" w:rsidRDefault="007746D8" w:rsidP="00B01347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Part C: Complete the sentences with using “ </w:t>
      </w:r>
      <w:r w:rsidRPr="00F25AC6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since/ for”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I ha</w:t>
      </w:r>
      <w:r>
        <w:rPr>
          <w:rFonts w:ascii="Comic Sans MS" w:hAnsi="Comic Sans MS" w:cs="Comic Sans MS"/>
          <w:sz w:val="20"/>
          <w:szCs w:val="20"/>
        </w:rPr>
        <w:t xml:space="preserve">ve decided to be a doctor </w:t>
      </w:r>
      <w:r w:rsidRPr="00F25AC6">
        <w:rPr>
          <w:rFonts w:ascii="Comic Sans MS" w:hAnsi="Comic Sans MS" w:cs="Comic Sans MS"/>
          <w:sz w:val="20"/>
          <w:szCs w:val="20"/>
        </w:rPr>
        <w:t xml:space="preserve"> ……………………………I lost my mother because of cancer.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I haven’t been to İzmir …………………….5 years.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We can’t go out, it has rained ……………..the morning.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She has worked here ………………….2000.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I have known Mete ……………six months.</w:t>
      </w:r>
    </w:p>
    <w:p w:rsidR="007746D8" w:rsidRPr="00F25AC6" w:rsidRDefault="007746D8" w:rsidP="00B01347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They have been married ………………a long time</w:t>
      </w:r>
    </w:p>
    <w:p w:rsidR="007746D8" w:rsidRPr="00B01347" w:rsidRDefault="007746D8" w:rsidP="00B01347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B01347">
      <w:pPr>
        <w:rPr>
          <w:rFonts w:ascii="Comic Sans MS" w:hAnsi="Comic Sans MS" w:cs="Comic Sans MS"/>
          <w:b/>
          <w:bCs/>
          <w:sz w:val="20"/>
          <w:szCs w:val="20"/>
        </w:rPr>
      </w:pP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Part D: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C</w:t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omplete the sentences with using </w:t>
      </w:r>
      <w:r w:rsidRPr="00F25AC6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“so/ such”</w:t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 xml:space="preserve"> and match them.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Stephenie Meyer is  ………………succesful writer  that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a. He has 4 cars.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He is …………………….the  ri</w:t>
      </w:r>
      <w:r>
        <w:rPr>
          <w:rFonts w:ascii="Comic Sans MS" w:hAnsi="Comic Sans MS" w:cs="Comic Sans MS"/>
          <w:sz w:val="20"/>
          <w:szCs w:val="20"/>
        </w:rPr>
        <w:t xml:space="preserve">chest man in our family  that </w:t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>b. her books have been the best seller for 3 years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Stephenie Meyer’s books are ……………interesting that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c. she could answer all the questions.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She is</w:t>
      </w:r>
      <w:r>
        <w:rPr>
          <w:rFonts w:ascii="Comic Sans MS" w:hAnsi="Comic Sans MS" w:cs="Comic Sans MS"/>
          <w:sz w:val="20"/>
          <w:szCs w:val="20"/>
        </w:rPr>
        <w:t xml:space="preserve"> ………………helpful that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 xml:space="preserve"> 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d. He went to bed at 8 o’clock.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 xml:space="preserve">He was …………………..tired that 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 xml:space="preserve">e. </w:t>
      </w:r>
      <w:r>
        <w:rPr>
          <w:rFonts w:ascii="Comic Sans MS" w:hAnsi="Comic Sans MS" w:cs="Comic Sans MS"/>
          <w:sz w:val="20"/>
          <w:szCs w:val="20"/>
        </w:rPr>
        <w:t>she gives scholarship to the students.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She was ………………………clever that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f. they have sold 37 millions around the world</w:t>
      </w:r>
    </w:p>
    <w:p w:rsidR="007746D8" w:rsidRPr="00F25AC6" w:rsidRDefault="007746D8" w:rsidP="00B01347">
      <w:p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1-……..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2-……..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3-…………..</w:t>
      </w:r>
      <w:r w:rsidRPr="00F25AC6">
        <w:rPr>
          <w:rFonts w:ascii="Comic Sans MS" w:hAnsi="Comic Sans MS" w:cs="Comic Sans MS"/>
          <w:sz w:val="20"/>
          <w:szCs w:val="20"/>
        </w:rPr>
        <w:tab/>
        <w:t>4-………….</w:t>
      </w:r>
      <w:r w:rsidRPr="00F25AC6">
        <w:rPr>
          <w:rFonts w:ascii="Comic Sans MS" w:hAnsi="Comic Sans MS" w:cs="Comic Sans MS"/>
          <w:sz w:val="20"/>
          <w:szCs w:val="20"/>
        </w:rPr>
        <w:tab/>
        <w:t>5-………….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  <w:t>6-……………..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B01347">
      <w:pPr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Part E</w:t>
      </w:r>
      <w:r w:rsidRPr="00F25AC6">
        <w:rPr>
          <w:rFonts w:ascii="Comic Sans MS" w:hAnsi="Comic Sans MS" w:cs="Comic Sans MS"/>
          <w:b/>
          <w:bCs/>
          <w:sz w:val="20"/>
          <w:szCs w:val="20"/>
        </w:rPr>
        <w:t>. Complete the sentences with using</w:t>
      </w:r>
      <w:r w:rsidRPr="00F25AC6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“</w:t>
      </w:r>
      <w:r w:rsidRPr="00F25AC6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 xml:space="preserve"> </w:t>
      </w:r>
      <w:r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 xml:space="preserve">published / </w:t>
      </w:r>
      <w:r w:rsidRPr="00F25AC6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prize/ surgeon/ scholarship/ paralysed/after/ before/ lectures”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Madame Curie got the Nobel ………………….. for twice.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Mehmet Öz is a well known ……………………… and gives ……………………….at Colombia University.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Stephan Hawking was complet</w:t>
      </w:r>
      <w:r>
        <w:rPr>
          <w:rFonts w:ascii="Comic Sans MS" w:hAnsi="Comic Sans MS" w:cs="Comic Sans MS"/>
          <w:sz w:val="20"/>
          <w:szCs w:val="20"/>
        </w:rPr>
        <w:t>e</w:t>
      </w:r>
      <w:r w:rsidRPr="00F25AC6">
        <w:rPr>
          <w:rFonts w:ascii="Comic Sans MS" w:hAnsi="Comic Sans MS" w:cs="Comic Sans MS"/>
          <w:sz w:val="20"/>
          <w:szCs w:val="20"/>
        </w:rPr>
        <w:t>ly …………..…..in 2009</w:t>
      </w:r>
      <w:r>
        <w:rPr>
          <w:rFonts w:ascii="Comic Sans MS" w:hAnsi="Comic Sans MS" w:cs="Comic Sans MS"/>
          <w:sz w:val="20"/>
          <w:szCs w:val="20"/>
        </w:rPr>
        <w:t xml:space="preserve"> but he can’t move any parts of his body.</w:t>
      </w:r>
    </w:p>
    <w:p w:rsidR="007746D8" w:rsidRPr="00F25AC6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Most of the university studen</w:t>
      </w:r>
      <w:r>
        <w:rPr>
          <w:rFonts w:ascii="Comic Sans MS" w:hAnsi="Comic Sans MS" w:cs="Comic Sans MS"/>
          <w:sz w:val="20"/>
          <w:szCs w:val="20"/>
        </w:rPr>
        <w:t>t</w:t>
      </w:r>
      <w:r w:rsidRPr="00F25AC6">
        <w:rPr>
          <w:rFonts w:ascii="Comic Sans MS" w:hAnsi="Comic Sans MS" w:cs="Comic Sans MS"/>
          <w:sz w:val="20"/>
          <w:szCs w:val="20"/>
        </w:rPr>
        <w:t>s need ……………………………..to pay their school expenses.</w:t>
      </w:r>
    </w:p>
    <w:p w:rsidR="007746D8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Graham Bell got his doctorate’s degree ……………………he got his master’s degree.</w:t>
      </w:r>
    </w:p>
    <w:p w:rsidR="007746D8" w:rsidRDefault="007746D8" w:rsidP="005C471C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Gazi Yaşargil is a succesful scientist and has ……………………………a lot of books</w:t>
      </w:r>
    </w:p>
    <w:p w:rsidR="007746D8" w:rsidRDefault="007746D8" w:rsidP="005C471C">
      <w:pPr>
        <w:pStyle w:val="ListParagraph"/>
        <w:rPr>
          <w:rFonts w:ascii="Comic Sans MS" w:hAnsi="Comic Sans MS" w:cs="Comic Sans MS"/>
          <w:b/>
          <w:bCs/>
          <w:sz w:val="20"/>
          <w:szCs w:val="20"/>
        </w:rPr>
      </w:pPr>
    </w:p>
    <w:p w:rsidR="007746D8" w:rsidRPr="005C471C" w:rsidRDefault="007746D8" w:rsidP="005C471C">
      <w:pPr>
        <w:pStyle w:val="ListParagrap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Part F</w:t>
      </w:r>
      <w:r w:rsidRPr="005C471C">
        <w:rPr>
          <w:rFonts w:ascii="Comic Sans MS" w:hAnsi="Comic Sans MS" w:cs="Comic Sans MS"/>
          <w:b/>
          <w:bCs/>
          <w:sz w:val="20"/>
          <w:szCs w:val="20"/>
        </w:rPr>
        <w:t>: Match the sentences.</w:t>
      </w:r>
    </w:p>
    <w:p w:rsidR="007746D8" w:rsidRPr="00F25AC6" w:rsidRDefault="007746D8" w:rsidP="005C471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When was Stephen Hillenburg born?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>A.He was a teacher</w:t>
      </w:r>
    </w:p>
    <w:p w:rsidR="007746D8" w:rsidRDefault="007746D8" w:rsidP="005C471C">
      <w:pPr>
        <w:pStyle w:val="NoSpacing"/>
        <w:ind w:left="720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Why did he become Marine Biologist?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>B. Sponge Bob</w:t>
      </w:r>
    </w:p>
    <w:p w:rsidR="007746D8" w:rsidRDefault="007746D8" w:rsidP="005C471C">
      <w:pPr>
        <w:pStyle w:val="NoSpacing"/>
        <w:ind w:left="720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What is his famous caracter?</w:t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>C. Yes, many times</w:t>
      </w:r>
    </w:p>
    <w:p w:rsidR="007746D8" w:rsidRDefault="007746D8" w:rsidP="005C471C">
      <w:pPr>
        <w:pStyle w:val="NoSpacing"/>
        <w:ind w:left="720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Has he won any awards?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D.</w:t>
      </w:r>
      <w:r w:rsidRPr="005C471C">
        <w:rPr>
          <w:rFonts w:ascii="Comic Sans MS" w:hAnsi="Comic Sans MS" w:cs="Comic Sans MS"/>
          <w:sz w:val="20"/>
          <w:szCs w:val="20"/>
        </w:rPr>
        <w:t xml:space="preserve"> </w:t>
      </w:r>
      <w:r w:rsidRPr="00F25AC6">
        <w:rPr>
          <w:rFonts w:ascii="Comic Sans MS" w:hAnsi="Comic Sans MS" w:cs="Comic Sans MS"/>
          <w:sz w:val="20"/>
          <w:szCs w:val="20"/>
        </w:rPr>
        <w:t xml:space="preserve">Because, he always loved the films of  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Captain Cousteau</w:t>
      </w:r>
    </w:p>
    <w:p w:rsidR="007746D8" w:rsidRDefault="007746D8" w:rsidP="005C471C">
      <w:pPr>
        <w:pStyle w:val="NoSpacing"/>
        <w:ind w:left="720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NoSpacing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F25AC6">
        <w:rPr>
          <w:rFonts w:ascii="Comic Sans MS" w:hAnsi="Comic Sans MS" w:cs="Comic Sans MS"/>
          <w:sz w:val="20"/>
          <w:szCs w:val="20"/>
        </w:rPr>
        <w:t>What did he do before he started his career in animation?</w:t>
      </w:r>
      <w:r w:rsidRPr="00F25AC6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25AC6">
        <w:rPr>
          <w:rFonts w:ascii="Comic Sans MS" w:hAnsi="Comic Sans MS" w:cs="Comic Sans MS"/>
          <w:sz w:val="20"/>
          <w:szCs w:val="20"/>
        </w:rPr>
        <w:t>E.</w:t>
      </w:r>
      <w:r w:rsidRPr="005C471C">
        <w:rPr>
          <w:rFonts w:ascii="Comic Sans MS" w:hAnsi="Comic Sans MS" w:cs="Comic Sans MS"/>
          <w:sz w:val="20"/>
          <w:szCs w:val="20"/>
        </w:rPr>
        <w:t xml:space="preserve"> </w:t>
      </w:r>
      <w:r w:rsidRPr="00F25AC6">
        <w:rPr>
          <w:rFonts w:ascii="Comic Sans MS" w:hAnsi="Comic Sans MS" w:cs="Comic Sans MS"/>
          <w:sz w:val="20"/>
          <w:szCs w:val="20"/>
        </w:rPr>
        <w:t xml:space="preserve">in 1961 </w:t>
      </w:r>
    </w:p>
    <w:p w:rsidR="007746D8" w:rsidRPr="00F25AC6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38……..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39……..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40…………..</w:t>
      </w:r>
      <w:r>
        <w:rPr>
          <w:rFonts w:ascii="Comic Sans MS" w:hAnsi="Comic Sans MS" w:cs="Comic Sans MS"/>
          <w:sz w:val="20"/>
          <w:szCs w:val="20"/>
        </w:rPr>
        <w:tab/>
        <w:t>41………….</w:t>
      </w:r>
      <w:r>
        <w:rPr>
          <w:rFonts w:ascii="Comic Sans MS" w:hAnsi="Comic Sans MS" w:cs="Comic Sans MS"/>
          <w:sz w:val="20"/>
          <w:szCs w:val="20"/>
        </w:rPr>
        <w:tab/>
        <w:t>42</w:t>
      </w:r>
      <w:r w:rsidRPr="00F25AC6">
        <w:rPr>
          <w:rFonts w:ascii="Comic Sans MS" w:hAnsi="Comic Sans MS" w:cs="Comic Sans MS"/>
          <w:sz w:val="20"/>
          <w:szCs w:val="20"/>
        </w:rPr>
        <w:t>………….</w:t>
      </w:r>
    </w:p>
    <w:p w:rsidR="007746D8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C471C">
      <w:pPr>
        <w:pStyle w:val="ListParagraph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Part G: Write the meanings.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15. ……………………………………………………………………………………………………….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18…………………………………………………………………………………………………………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20. ………………………………………………………………………………………………………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37……………………………………………………………………………………………………….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39………………………………………………………………………………………………………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………………………………………………………………………………………………………..</w:t>
      </w:r>
    </w:p>
    <w:p w:rsidR="007746D8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  <w:r w:rsidRPr="00490102">
        <w:rPr>
          <w:rFonts w:ascii="Comic Sans MS" w:hAnsi="Comic Sans MS" w:cs="Comic Sans MS"/>
          <w:noProof/>
          <w:sz w:val="20"/>
          <w:szCs w:val="20"/>
        </w:rPr>
        <w:pict>
          <v:shape id="_x0000_i1026" type="#_x0000_t75" style="width:83.25pt;height:111pt;visibility:visible">
            <v:imagedata r:id="rId6" o:title=""/>
          </v:shape>
        </w:pict>
      </w:r>
    </w:p>
    <w:p w:rsidR="007746D8" w:rsidRPr="000A30C3" w:rsidRDefault="007746D8" w:rsidP="000A30C3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C471C">
      <w:pPr>
        <w:pStyle w:val="ListParagraph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C471C">
      <w:pPr>
        <w:rPr>
          <w:rFonts w:ascii="Comic Sans MS" w:hAnsi="Comic Sans MS" w:cs="Comic Sans MS"/>
          <w:sz w:val="20"/>
          <w:szCs w:val="20"/>
        </w:rPr>
      </w:pPr>
    </w:p>
    <w:p w:rsidR="007746D8" w:rsidRPr="005C471C" w:rsidRDefault="007746D8" w:rsidP="005C471C">
      <w:pPr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  <w:hyperlink r:id="rId7" w:history="1">
        <w:r w:rsidRPr="00EB15C9">
          <w:rPr>
            <w:rStyle w:val="Hyperlink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Pr="005F3D0B" w:rsidRDefault="007746D8" w:rsidP="005F3D0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7746D8" w:rsidRPr="00F25AC6" w:rsidRDefault="007746D8" w:rsidP="00526AA1">
      <w:pPr>
        <w:pStyle w:val="NoSpacing"/>
        <w:ind w:left="720"/>
        <w:rPr>
          <w:rFonts w:ascii="Comic Sans MS" w:hAnsi="Comic Sans MS" w:cs="Comic Sans MS"/>
          <w:sz w:val="20"/>
          <w:szCs w:val="20"/>
        </w:rPr>
      </w:pPr>
    </w:p>
    <w:sectPr w:rsidR="007746D8" w:rsidRPr="00F25AC6" w:rsidSect="00CD3783">
      <w:pgSz w:w="11906" w:h="16838"/>
      <w:pgMar w:top="284" w:right="282" w:bottom="85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189"/>
    <w:multiLevelType w:val="hybridMultilevel"/>
    <w:tmpl w:val="6D48FD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81C7A"/>
    <w:multiLevelType w:val="hybridMultilevel"/>
    <w:tmpl w:val="CF825E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558A9"/>
    <w:multiLevelType w:val="hybridMultilevel"/>
    <w:tmpl w:val="6DC81220"/>
    <w:lvl w:ilvl="0" w:tplc="64D600C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0CA24F80"/>
    <w:multiLevelType w:val="hybridMultilevel"/>
    <w:tmpl w:val="077C8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618E1"/>
    <w:multiLevelType w:val="hybridMultilevel"/>
    <w:tmpl w:val="058C3A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7D3841"/>
    <w:multiLevelType w:val="hybridMultilevel"/>
    <w:tmpl w:val="5F3A93EC"/>
    <w:lvl w:ilvl="0" w:tplc="041F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66620"/>
    <w:multiLevelType w:val="hybridMultilevel"/>
    <w:tmpl w:val="33DAB8FC"/>
    <w:lvl w:ilvl="0" w:tplc="8F3ECCD2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8F2DD0"/>
    <w:multiLevelType w:val="hybridMultilevel"/>
    <w:tmpl w:val="3068794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61D5F"/>
    <w:multiLevelType w:val="hybridMultilevel"/>
    <w:tmpl w:val="AE56B4E0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14149"/>
    <w:multiLevelType w:val="hybridMultilevel"/>
    <w:tmpl w:val="1E502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35236"/>
    <w:multiLevelType w:val="hybridMultilevel"/>
    <w:tmpl w:val="D422D074"/>
    <w:lvl w:ilvl="0" w:tplc="8238311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642C3D6C"/>
    <w:multiLevelType w:val="hybridMultilevel"/>
    <w:tmpl w:val="ECA8AA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DF1415"/>
    <w:multiLevelType w:val="hybridMultilevel"/>
    <w:tmpl w:val="14568738"/>
    <w:lvl w:ilvl="0" w:tplc="D736D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CC7B54"/>
    <w:multiLevelType w:val="hybridMultilevel"/>
    <w:tmpl w:val="766A2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13"/>
  </w:num>
  <w:num w:numId="6">
    <w:abstractNumId w:val="3"/>
  </w:num>
  <w:num w:numId="7">
    <w:abstractNumId w:val="4"/>
  </w:num>
  <w:num w:numId="8">
    <w:abstractNumId w:val="11"/>
  </w:num>
  <w:num w:numId="9">
    <w:abstractNumId w:val="12"/>
  </w:num>
  <w:num w:numId="10">
    <w:abstractNumId w:val="0"/>
  </w:num>
  <w:num w:numId="11">
    <w:abstractNumId w:val="7"/>
  </w:num>
  <w:num w:numId="12">
    <w:abstractNumId w:val="6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7D9"/>
    <w:rsid w:val="00003218"/>
    <w:rsid w:val="000A30C3"/>
    <w:rsid w:val="000D3713"/>
    <w:rsid w:val="00197B2D"/>
    <w:rsid w:val="00217749"/>
    <w:rsid w:val="00284F2E"/>
    <w:rsid w:val="003428E1"/>
    <w:rsid w:val="00360307"/>
    <w:rsid w:val="00490102"/>
    <w:rsid w:val="004D0541"/>
    <w:rsid w:val="004D352C"/>
    <w:rsid w:val="00526AA1"/>
    <w:rsid w:val="00573005"/>
    <w:rsid w:val="005C471C"/>
    <w:rsid w:val="005F0DCC"/>
    <w:rsid w:val="005F3D0B"/>
    <w:rsid w:val="00661BEA"/>
    <w:rsid w:val="00664965"/>
    <w:rsid w:val="007746D8"/>
    <w:rsid w:val="007940E2"/>
    <w:rsid w:val="007B1D41"/>
    <w:rsid w:val="008002D7"/>
    <w:rsid w:val="009027D9"/>
    <w:rsid w:val="009C0538"/>
    <w:rsid w:val="009F1161"/>
    <w:rsid w:val="009F26EC"/>
    <w:rsid w:val="00A25338"/>
    <w:rsid w:val="00B01347"/>
    <w:rsid w:val="00B23BA6"/>
    <w:rsid w:val="00C822B8"/>
    <w:rsid w:val="00CD1DB6"/>
    <w:rsid w:val="00CD3783"/>
    <w:rsid w:val="00EB15C9"/>
    <w:rsid w:val="00F25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96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02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27D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027D9"/>
    <w:rPr>
      <w:rFonts w:cs="Calibri"/>
    </w:rPr>
  </w:style>
  <w:style w:type="paragraph" w:styleId="ListParagraph">
    <w:name w:val="List Paragraph"/>
    <w:basedOn w:val="Normal"/>
    <w:uiPriority w:val="99"/>
    <w:qFormat/>
    <w:rsid w:val="00197B2D"/>
    <w:pPr>
      <w:ind w:left="720"/>
    </w:pPr>
  </w:style>
  <w:style w:type="character" w:styleId="Hyperlink">
    <w:name w:val="Hyperlink"/>
    <w:basedOn w:val="DefaultParagraphFont"/>
    <w:uiPriority w:val="99"/>
    <w:rsid w:val="007B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234</TotalTime>
  <Pages>3</Pages>
  <Words>535</Words>
  <Characters>3054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zelvet</dc:creator>
  <cp:keywords>www.sorubak.com</cp:keywords>
  <dc:description/>
  <cp:lastModifiedBy>edanur</cp:lastModifiedBy>
  <cp:revision>8</cp:revision>
  <dcterms:created xsi:type="dcterms:W3CDTF">2014-03-17T10:16:00Z</dcterms:created>
  <dcterms:modified xsi:type="dcterms:W3CDTF">2015-03-23T16:07:00Z</dcterms:modified>
</cp:coreProperties>
</file>