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72E" w:rsidRPr="00DE7BAB" w:rsidRDefault="00B3572E" w:rsidP="00390E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2014-2015 </w:t>
      </w:r>
      <w:r w:rsidRPr="00DE7BAB">
        <w:rPr>
          <w:rFonts w:ascii="Times New Roman" w:hAnsi="Times New Roman" w:cs="Times New Roman"/>
          <w:b/>
          <w:bCs/>
          <w:sz w:val="28"/>
          <w:szCs w:val="28"/>
        </w:rPr>
        <w:t xml:space="preserve"> EDUCATION Y</w:t>
      </w:r>
      <w:r>
        <w:rPr>
          <w:rFonts w:ascii="Times New Roman" w:hAnsi="Times New Roman" w:cs="Times New Roman"/>
          <w:b/>
          <w:bCs/>
          <w:sz w:val="28"/>
          <w:szCs w:val="28"/>
        </w:rPr>
        <w:t>EAR 2nd TERM 1st WORD QUIZ FOR 8</w:t>
      </w:r>
      <w:r w:rsidRPr="00DE7BAB">
        <w:rPr>
          <w:rFonts w:ascii="Times New Roman" w:hAnsi="Times New Roman" w:cs="Times New Roman"/>
          <w:b/>
          <w:bCs/>
          <w:sz w:val="28"/>
          <w:szCs w:val="28"/>
        </w:rPr>
        <w:t>th GRADE OF 70. YIL HÜSEYİN ÖZTÜRK SECONDARY SCHOOL</w:t>
      </w:r>
    </w:p>
    <w:p w:rsidR="00B3572E" w:rsidRPr="00DE7BAB" w:rsidRDefault="00B3572E" w:rsidP="00390ED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E7BAB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</w:rPr>
        <w:t xml:space="preserve">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Date: 10/04/2014</w:t>
      </w:r>
    </w:p>
    <w:p w:rsidR="00B3572E" w:rsidRDefault="00B3572E" w:rsidP="00390ED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E7BAB">
        <w:rPr>
          <w:rFonts w:ascii="Times New Roman" w:hAnsi="Times New Roman" w:cs="Times New Roman"/>
          <w:b/>
          <w:bCs/>
          <w:sz w:val="24"/>
          <w:szCs w:val="24"/>
        </w:rPr>
        <w:t>Name-Surname:                                           Class:                Number:               Mark:</w:t>
      </w:r>
    </w:p>
    <w:p w:rsidR="00B3572E" w:rsidRDefault="00B3572E" w:rsidP="00390ED5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masal isimlerini doğru resmin altına yazınız.(6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>2=12 pts.)</w:t>
      </w:r>
    </w:p>
    <w:p w:rsidR="00B3572E" w:rsidRPr="00743076" w:rsidRDefault="00B3572E" w:rsidP="00390ED5">
      <w:pPr>
        <w:pStyle w:val="NoSpacing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53"/>
      </w:tblGrid>
      <w:tr w:rsidR="00B3572E" w:rsidRPr="00845E6C">
        <w:tc>
          <w:tcPr>
            <w:tcW w:w="8253" w:type="dxa"/>
          </w:tcPr>
          <w:p w:rsidR="00B3572E" w:rsidRPr="00845E6C" w:rsidRDefault="00B3572E" w:rsidP="00845E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Puss in Boots – The Musicians of Bremen – Pinocchio – Pied Pier of Hamelin –</w:t>
            </w:r>
          </w:p>
          <w:p w:rsidR="00B3572E" w:rsidRPr="00845E6C" w:rsidRDefault="00B3572E" w:rsidP="00845E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5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Snow White and Seven Dwarves – Pink Panther</w:t>
            </w:r>
          </w:p>
        </w:tc>
      </w:tr>
    </w:tbl>
    <w:p w:rsidR="00B3572E" w:rsidRDefault="00B3572E" w:rsidP="00390ED5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B3572E" w:rsidRDefault="00B3572E" w:rsidP="00390ED5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hyperlink r:id="rId5" w:history="1">
        <w:r w:rsidRPr="00845E6C">
          <w:rPr>
            <w:rFonts w:ascii="Times New Roman" w:hAnsi="Times New Roman" w:cs="Times New Roman"/>
            <w:b/>
            <w:bCs/>
            <w:noProof/>
            <w:sz w:val="24"/>
            <w:szCs w:val="24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http://t3.gstatic.com/images?q=tbn:ANd9GcRtZc4iUQDNiRMHxlft4mFnDIYl7yvRIwRJFghOhtGYFp0UtZM95g" href="http://www.google.com.tr/imgres?q=snow+white+and+the+seven+dwarfs&amp;hl=tr&amp;biw=1441&amp;bih=653&amp;tbm=isch&amp;tbnid=rDdDr2Iik18f5M:&amp;imgrefurl=http://ar310.blogspot.com/2011/05/snow-white-and-seven-dwarfs.html&amp;docid=80FNt4MddatJQM&amp;imgurl=http://1.bp.blogspot.com/-8uMrhjVyUFs/Tc2_i9aalMI/AAAAAAAAAJY/P8cYOuH5jlA/s1600/Snow+White+and+The+Seven+Dwarfs_romadhon_byar.jpg&amp;w=500&amp;h=333&amp;ei=iL1lUZvVDM7csgaUsgE&amp;zoom=1&amp;ved=1t:3588,r:16,s:0,i:124&amp;iact=rc&amp;dur=530&amp;page=2&amp;tbnh=173&amp;tbnw=275&amp;start=16&amp;ndsp=23&amp;tx=174&amp;ty=" style="width:117.75pt;height:93pt;visibility:visible" o:button="t">
              <v:fill o:detectmouseclick="t"/>
              <v:imagedata r:id="rId6" o:title=""/>
            </v:shape>
          </w:pic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hyperlink r:id="rId7" w:history="1">
        <w:r w:rsidRPr="00845E6C">
          <w:rPr>
            <w:rFonts w:ascii="Times New Roman" w:hAnsi="Times New Roman" w:cs="Times New Roman"/>
            <w:b/>
            <w:bCs/>
            <w:noProof/>
            <w:sz w:val="24"/>
            <w:szCs w:val="24"/>
            <w:lang w:eastAsia="tr-TR"/>
          </w:rPr>
          <w:pict>
            <v:shape id="Resim 2" o:spid="_x0000_i1026" type="#_x0000_t75" alt="http://t2.gstatic.com/images?q=tbn:ANd9GcRqCSQ853Po0Obtlz7jV70uZEkU_3_gpnfuBN1Lw6WCofVaCq1wdg" href="http://www.google.com.tr/imgres?q=puss+in+boots+clipart&amp;hl=tr&amp;biw=1441&amp;bih=653&amp;tbm=isch&amp;tbnid=Gqa6ddm561OTOM:&amp;imgrefurl=http://www.shutterstock.com/pic-59902384/stock-vector-happy-puss-in-boots-on-a-white-background-fairy-tale-vector-art-illustration.html&amp;docid=FdJ3TGAI_3H85M&amp;imgurl=http://image.shutterstock.com/display_pic_with_logo/350467/350467,1283006301,2/stock-vector-happy-puss-in-boots-on-a-white-background-fairy-tale-vector-art-illustration-59902384.jpg&amp;w=391&amp;h=470&amp;ei=471lUcHwK4KHtQbCqIGABQ&amp;zoom=1&amp;ved=1t:3588,r:77,s:0,i:315&amp;iact=rc&amp;dur=423&amp;page=3&amp;tbnh=191&amp;tbnw=159&amp;start=57&amp;ndsp=37&amp;tx=134&amp;ty=" style="width:111pt;height:92.25pt;visibility:visible" o:button="t">
              <v:fill o:detectmouseclick="t"/>
              <v:imagedata r:id="rId8" o:title=""/>
            </v:shape>
          </w:pic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845E6C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11" o:spid="_x0000_i1027" type="#_x0000_t75" style="width:124.5pt;height:86.25pt;visibility:visible">
            <v:imagedata r:id="rId9" o:title=""/>
          </v:shape>
        </w:pict>
      </w:r>
    </w:p>
    <w:p w:rsidR="00B3572E" w:rsidRDefault="00B3572E" w:rsidP="00390ED5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………………………….      …………………………….   ………………………………</w:t>
      </w:r>
    </w:p>
    <w:p w:rsidR="00B3572E" w:rsidRDefault="00B3572E" w:rsidP="00390ED5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B3572E" w:rsidRDefault="00B3572E" w:rsidP="00390ED5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311B8C">
        <w:rPr>
          <w:noProof/>
          <w:lang w:eastAsia="tr-TR"/>
        </w:rPr>
        <w:pict>
          <v:shape id="irc_mi" o:spid="_x0000_i1028" type="#_x0000_t75" alt="http://static.tvtropes.org/pmwiki/pub/images/PiedPiperOfHamelin_1769.jpg" style="width:124.5pt;height:92.25pt;visibility:visible">
            <v:imagedata r:id="rId10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hyperlink r:id="rId11" w:history="1">
        <w:r w:rsidRPr="00845E6C">
          <w:rPr>
            <w:rFonts w:ascii="Times New Roman" w:hAnsi="Times New Roman" w:cs="Times New Roman"/>
            <w:b/>
            <w:bCs/>
            <w:noProof/>
            <w:sz w:val="24"/>
            <w:szCs w:val="24"/>
            <w:lang w:eastAsia="tr-TR"/>
          </w:rPr>
          <w:pict>
            <v:shape id="Resim 3" o:spid="_x0000_i1029" type="#_x0000_t75" alt="http://t3.gstatic.com/images?q=tbn:ANd9GcSaMXFQJbM1ucPUczvZPLiDkN_U0zBBAVWyiHVJR0AHFSOXIXDZ" href="http://www.google.com.tr/imgres?q=pinokyo&amp;hl=tr&amp;biw=1441&amp;bih=653&amp;tbm=isch&amp;tbnid=FpVnX-2n0y5OQM:&amp;imgrefurl=http://haberkibris.com/pinokyo-cocuklar-icin-girnede-2012-03-16.html&amp;docid=qYaur1p5GHNEIM&amp;imgurl=http://haberkibris.com/images/2012_03_16/pinokyo-cocuklar-icin-girnede-2012-03-16_m.jpg&amp;w=430&amp;h=300&amp;ei=JL5lUfv9FojotQbFg4GwAQ&amp;zoom=1&amp;ved=1t:3588,r:13,s:0,i:181&amp;iact=rc&amp;dur=1156&amp;page=1&amp;tbnh=186&amp;tbnw=268&amp;start=0&amp;ndsp=19&amp;tx=142&amp;ty=1" style="width:114.75pt;height:96.75pt;visibility:visible" o:button="t">
              <v:fill o:detectmouseclick="t"/>
              <v:imagedata r:id="rId12" o:title=""/>
            </v:shape>
          </w:pic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Pr="00845E6C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8" o:spid="_x0000_i1030" type="#_x0000_t75" style="width:118.5pt;height:96.75pt;visibility:visible">
            <v:imagedata r:id="rId13" o:title=""/>
          </v:shape>
        </w:pict>
      </w:r>
    </w:p>
    <w:p w:rsidR="00B3572E" w:rsidRDefault="00B3572E" w:rsidP="00390ED5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      …………………………….    ..……………………………</w:t>
      </w:r>
    </w:p>
    <w:p w:rsidR="00B3572E" w:rsidRDefault="00B3572E" w:rsidP="00390ED5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B3572E" w:rsidRDefault="00B3572E" w:rsidP="00390ED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kelimeleri doğru sütuna yazınız.(9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>2=18 pts.)</w:t>
      </w:r>
    </w:p>
    <w:p w:rsidR="00B3572E" w:rsidRDefault="00B3572E" w:rsidP="00390ED5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lunch – the washing up – better – dinner – the shopping – the ironing – breakfast – dressed – ready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70"/>
        <w:gridCol w:w="3071"/>
        <w:gridCol w:w="3071"/>
      </w:tblGrid>
      <w:tr w:rsidR="00B3572E" w:rsidRPr="00845E6C">
        <w:tc>
          <w:tcPr>
            <w:tcW w:w="3070" w:type="dxa"/>
          </w:tcPr>
          <w:p w:rsidR="00B3572E" w:rsidRPr="00845E6C" w:rsidRDefault="00B3572E" w:rsidP="00845E6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845E6C">
              <w:rPr>
                <w:rFonts w:ascii="Times New Roman" w:hAnsi="Times New Roman" w:cs="Times New Roman"/>
                <w:b/>
                <w:bCs/>
              </w:rPr>
              <w:t>DO</w:t>
            </w:r>
          </w:p>
        </w:tc>
        <w:tc>
          <w:tcPr>
            <w:tcW w:w="3071" w:type="dxa"/>
          </w:tcPr>
          <w:p w:rsidR="00B3572E" w:rsidRPr="00845E6C" w:rsidRDefault="00B3572E" w:rsidP="00845E6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845E6C">
              <w:rPr>
                <w:rFonts w:ascii="Times New Roman" w:hAnsi="Times New Roman" w:cs="Times New Roman"/>
                <w:b/>
                <w:bCs/>
              </w:rPr>
              <w:t>MAKE</w:t>
            </w:r>
          </w:p>
        </w:tc>
        <w:tc>
          <w:tcPr>
            <w:tcW w:w="3071" w:type="dxa"/>
          </w:tcPr>
          <w:p w:rsidR="00B3572E" w:rsidRPr="00845E6C" w:rsidRDefault="00B3572E" w:rsidP="00845E6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845E6C">
              <w:rPr>
                <w:rFonts w:ascii="Times New Roman" w:hAnsi="Times New Roman" w:cs="Times New Roman"/>
                <w:b/>
                <w:bCs/>
              </w:rPr>
              <w:t>GET</w:t>
            </w:r>
          </w:p>
        </w:tc>
      </w:tr>
      <w:tr w:rsidR="00B3572E" w:rsidRPr="00845E6C">
        <w:tc>
          <w:tcPr>
            <w:tcW w:w="3070" w:type="dxa"/>
          </w:tcPr>
          <w:p w:rsidR="00B3572E" w:rsidRPr="00845E6C" w:rsidRDefault="00B3572E" w:rsidP="00845E6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71" w:type="dxa"/>
          </w:tcPr>
          <w:p w:rsidR="00B3572E" w:rsidRPr="00845E6C" w:rsidRDefault="00B3572E" w:rsidP="00845E6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71" w:type="dxa"/>
          </w:tcPr>
          <w:p w:rsidR="00B3572E" w:rsidRPr="00845E6C" w:rsidRDefault="00B3572E" w:rsidP="00845E6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3572E" w:rsidRPr="00845E6C">
        <w:tc>
          <w:tcPr>
            <w:tcW w:w="3070" w:type="dxa"/>
          </w:tcPr>
          <w:p w:rsidR="00B3572E" w:rsidRPr="00845E6C" w:rsidRDefault="00B3572E" w:rsidP="00845E6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71" w:type="dxa"/>
          </w:tcPr>
          <w:p w:rsidR="00B3572E" w:rsidRPr="00845E6C" w:rsidRDefault="00B3572E" w:rsidP="00845E6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71" w:type="dxa"/>
          </w:tcPr>
          <w:p w:rsidR="00B3572E" w:rsidRPr="00845E6C" w:rsidRDefault="00B3572E" w:rsidP="00845E6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3572E" w:rsidRPr="00845E6C">
        <w:tc>
          <w:tcPr>
            <w:tcW w:w="3070" w:type="dxa"/>
          </w:tcPr>
          <w:p w:rsidR="00B3572E" w:rsidRPr="00845E6C" w:rsidRDefault="00B3572E" w:rsidP="00845E6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71" w:type="dxa"/>
          </w:tcPr>
          <w:p w:rsidR="00B3572E" w:rsidRPr="00845E6C" w:rsidRDefault="00B3572E" w:rsidP="00845E6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71" w:type="dxa"/>
          </w:tcPr>
          <w:p w:rsidR="00B3572E" w:rsidRPr="00845E6C" w:rsidRDefault="00B3572E" w:rsidP="00845E6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B3572E" w:rsidRDefault="00B3572E" w:rsidP="00390ED5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B3572E" w:rsidRDefault="00B3572E" w:rsidP="00390ED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kelimeleri İngilizce anlamlarıyla eşleştiriniz.(7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>2=14 pts.)</w:t>
      </w:r>
    </w:p>
    <w:p w:rsidR="00B3572E" w:rsidRPr="00DB4E0E" w:rsidRDefault="00B3572E" w:rsidP="00390ED5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___ 1) </w:t>
      </w:r>
      <w:r>
        <w:rPr>
          <w:rFonts w:ascii="Times New Roman" w:hAnsi="Times New Roman" w:cs="Times New Roman"/>
          <w:sz w:val="24"/>
          <w:szCs w:val="24"/>
        </w:rPr>
        <w:t xml:space="preserve">scholarship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old</w:t>
      </w:r>
    </w:p>
    <w:p w:rsidR="00B3572E" w:rsidRPr="00DB4E0E" w:rsidRDefault="00B3572E" w:rsidP="00390ED5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___ 2) </w:t>
      </w:r>
      <w:r>
        <w:rPr>
          <w:rFonts w:ascii="Times New Roman" w:hAnsi="Times New Roman" w:cs="Times New Roman"/>
          <w:sz w:val="24"/>
          <w:szCs w:val="24"/>
        </w:rPr>
        <w:t xml:space="preserve">holiday pay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a person who studies or teaches science</w:t>
      </w:r>
    </w:p>
    <w:p w:rsidR="00B3572E" w:rsidRPr="00DB4E0E" w:rsidRDefault="00B3572E" w:rsidP="00390ED5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___ 3) </w:t>
      </w:r>
      <w:r>
        <w:rPr>
          <w:rFonts w:ascii="Times New Roman" w:hAnsi="Times New Roman" w:cs="Times New Roman"/>
          <w:sz w:val="24"/>
          <w:szCs w:val="24"/>
        </w:rPr>
        <w:t xml:space="preserve">job security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money given to the students to help pay for education</w:t>
      </w:r>
    </w:p>
    <w:p w:rsidR="00B3572E" w:rsidRPr="00DB4E0E" w:rsidRDefault="00B3572E" w:rsidP="00390ED5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___ 4) </w:t>
      </w:r>
      <w:r>
        <w:rPr>
          <w:rFonts w:ascii="Times New Roman" w:hAnsi="Times New Roman" w:cs="Times New Roman"/>
          <w:sz w:val="24"/>
          <w:szCs w:val="24"/>
        </w:rPr>
        <w:t xml:space="preserve">do the housework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reward for good work</w:t>
      </w:r>
    </w:p>
    <w:p w:rsidR="00B3572E" w:rsidRPr="00DB4E0E" w:rsidRDefault="00B3572E" w:rsidP="00390ED5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___ 5) </w:t>
      </w:r>
      <w:r>
        <w:rPr>
          <w:rFonts w:ascii="Times New Roman" w:hAnsi="Times New Roman" w:cs="Times New Roman"/>
          <w:sz w:val="24"/>
          <w:szCs w:val="24"/>
        </w:rPr>
        <w:t xml:space="preserve">ancient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e) </w:t>
      </w:r>
      <w:r>
        <w:rPr>
          <w:rFonts w:ascii="Times New Roman" w:hAnsi="Times New Roman" w:cs="Times New Roman"/>
          <w:sz w:val="24"/>
          <w:szCs w:val="24"/>
        </w:rPr>
        <w:t>clean and tidy a house</w:t>
      </w:r>
    </w:p>
    <w:p w:rsidR="00B3572E" w:rsidRPr="00D913FC" w:rsidRDefault="00B3572E" w:rsidP="00390ED5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___ 6) </w:t>
      </w:r>
      <w:r>
        <w:rPr>
          <w:rFonts w:ascii="Times New Roman" w:hAnsi="Times New Roman" w:cs="Times New Roman"/>
          <w:sz w:val="24"/>
          <w:szCs w:val="24"/>
        </w:rPr>
        <w:t xml:space="preserve">prize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f) </w:t>
      </w:r>
      <w:r>
        <w:rPr>
          <w:rFonts w:ascii="Times New Roman" w:hAnsi="Times New Roman" w:cs="Times New Roman"/>
          <w:sz w:val="24"/>
          <w:szCs w:val="24"/>
        </w:rPr>
        <w:t>You have rights to keep your job</w:t>
      </w:r>
    </w:p>
    <w:p w:rsidR="00B3572E" w:rsidRPr="00D913FC" w:rsidRDefault="00B3572E" w:rsidP="00390ED5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___ 7) </w:t>
      </w:r>
      <w:r>
        <w:rPr>
          <w:rFonts w:ascii="Times New Roman" w:hAnsi="Times New Roman" w:cs="Times New Roman"/>
          <w:sz w:val="24"/>
          <w:szCs w:val="24"/>
        </w:rPr>
        <w:t xml:space="preserve">scientist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g) </w:t>
      </w:r>
      <w:r>
        <w:rPr>
          <w:rFonts w:ascii="Times New Roman" w:hAnsi="Times New Roman" w:cs="Times New Roman"/>
          <w:sz w:val="24"/>
          <w:szCs w:val="24"/>
        </w:rPr>
        <w:t>You stil have your salary when you’re on holiday</w:t>
      </w:r>
    </w:p>
    <w:p w:rsidR="00B3572E" w:rsidRPr="00DB4E0E" w:rsidRDefault="00B3572E" w:rsidP="00DB4E0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B3572E" w:rsidRDefault="00B3572E" w:rsidP="00D913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kelimelerin Türkçe anlamlarını yazınız.(12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>2=24 pts.)</w:t>
      </w:r>
    </w:p>
    <w:p w:rsidR="00B3572E" w:rsidRPr="00D913FC" w:rsidRDefault="00B3572E" w:rsidP="00D913F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achieve: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7) </w:t>
      </w:r>
      <w:r>
        <w:rPr>
          <w:rFonts w:ascii="Times New Roman" w:hAnsi="Times New Roman" w:cs="Times New Roman"/>
          <w:sz w:val="24"/>
          <w:szCs w:val="24"/>
        </w:rPr>
        <w:t>well-known:</w:t>
      </w:r>
    </w:p>
    <w:p w:rsidR="00B3572E" w:rsidRPr="00D913FC" w:rsidRDefault="00B3572E" w:rsidP="00D913F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aim: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8) </w:t>
      </w:r>
      <w:r>
        <w:rPr>
          <w:rFonts w:ascii="Times New Roman" w:hAnsi="Times New Roman" w:cs="Times New Roman"/>
          <w:sz w:val="24"/>
          <w:szCs w:val="24"/>
        </w:rPr>
        <w:t>legend:</w:t>
      </w:r>
    </w:p>
    <w:p w:rsidR="00B3572E" w:rsidRPr="00D913FC" w:rsidRDefault="00B3572E" w:rsidP="00D913F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congratulations: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9) </w:t>
      </w:r>
      <w:r>
        <w:rPr>
          <w:rFonts w:ascii="Times New Roman" w:hAnsi="Times New Roman" w:cs="Times New Roman"/>
          <w:sz w:val="24"/>
          <w:szCs w:val="24"/>
        </w:rPr>
        <w:t>manage:</w:t>
      </w:r>
    </w:p>
    <w:p w:rsidR="00B3572E" w:rsidRPr="00D913FC" w:rsidRDefault="00B3572E" w:rsidP="00D913F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once upon a time: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10) </w:t>
      </w:r>
      <w:r>
        <w:rPr>
          <w:rFonts w:ascii="Times New Roman" w:hAnsi="Times New Roman" w:cs="Times New Roman"/>
          <w:sz w:val="24"/>
          <w:szCs w:val="24"/>
        </w:rPr>
        <w:t>salary:</w:t>
      </w:r>
    </w:p>
    <w:p w:rsidR="00B3572E" w:rsidRPr="00D913FC" w:rsidRDefault="00B3572E" w:rsidP="00D913F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break a record: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11) </w:t>
      </w:r>
      <w:r>
        <w:rPr>
          <w:rFonts w:ascii="Times New Roman" w:hAnsi="Times New Roman" w:cs="Times New Roman"/>
          <w:sz w:val="24"/>
          <w:szCs w:val="24"/>
        </w:rPr>
        <w:t>colleague:</w:t>
      </w:r>
    </w:p>
    <w:p w:rsidR="00B3572E" w:rsidRPr="00E53B94" w:rsidRDefault="00B3572E" w:rsidP="00D913F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graduate: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12) </w:t>
      </w:r>
      <w:r>
        <w:rPr>
          <w:rFonts w:ascii="Times New Roman" w:hAnsi="Times New Roman" w:cs="Times New Roman"/>
          <w:sz w:val="24"/>
          <w:szCs w:val="24"/>
        </w:rPr>
        <w:t>develop:</w:t>
      </w:r>
    </w:p>
    <w:p w:rsidR="00B3572E" w:rsidRPr="00E53B94" w:rsidRDefault="00B3572E" w:rsidP="00E53B94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B3572E" w:rsidRDefault="00B3572E" w:rsidP="00E53B9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kelimelerin İngilizce anlamlarını yazınız.(12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>2=24 pts.)</w:t>
      </w:r>
    </w:p>
    <w:p w:rsidR="00B3572E" w:rsidRDefault="00B3572E" w:rsidP="00E53B94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hospitable – immigrate – wicked – creative – company – come true – boss –freedom –</w:t>
      </w:r>
    </w:p>
    <w:p w:rsidR="00B3572E" w:rsidRDefault="00B3572E" w:rsidP="00E53B94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trust – queen – abroad – task </w:t>
      </w:r>
    </w:p>
    <w:p w:rsidR="00B3572E" w:rsidRPr="00D818C4" w:rsidRDefault="00B3572E" w:rsidP="00E53B9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görev:                                                      şirket:</w:t>
      </w:r>
    </w:p>
    <w:p w:rsidR="00B3572E" w:rsidRPr="00D818C4" w:rsidRDefault="00B3572E" w:rsidP="00E53B9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kötü:                                                        güvenmek:</w:t>
      </w:r>
    </w:p>
    <w:p w:rsidR="00B3572E" w:rsidRPr="00D818C4" w:rsidRDefault="00B3572E" w:rsidP="00E53B9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özgürlük:                                                 yurt dışı:</w:t>
      </w:r>
    </w:p>
    <w:p w:rsidR="00B3572E" w:rsidRPr="00D818C4" w:rsidRDefault="00B3572E" w:rsidP="00E53B9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patron:                                                     gerçekleşmek:</w:t>
      </w:r>
    </w:p>
    <w:p w:rsidR="00B3572E" w:rsidRDefault="00B3572E" w:rsidP="00E53B9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misafirperver:                                         yaratıcı:</w:t>
      </w:r>
    </w:p>
    <w:p w:rsidR="00B3572E" w:rsidRDefault="00B3572E" w:rsidP="00E53B9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kraliçe: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göç etmek:</w:t>
      </w:r>
    </w:p>
    <w:p w:rsidR="00B3572E" w:rsidRDefault="00B3572E" w:rsidP="00E53B9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B3572E" w:rsidRDefault="00B3572E" w:rsidP="00ED47B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Anlamca farklı olan kelimeyi yuvarlak içine alınız.(4</w:t>
      </w:r>
      <w:r w:rsidRPr="00CF36A5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>2=8 pts.)</w:t>
      </w:r>
    </w:p>
    <w:p w:rsidR="00B3572E" w:rsidRPr="00ED47B5" w:rsidRDefault="00B3572E" w:rsidP="00ED47B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museum – palace – church – history</w:t>
      </w:r>
    </w:p>
    <w:p w:rsidR="00B3572E" w:rsidRPr="00ED47B5" w:rsidRDefault="00B3572E" w:rsidP="00ED47B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job – invention – occupation – profession</w:t>
      </w:r>
    </w:p>
    <w:p w:rsidR="00B3572E" w:rsidRPr="00ED47B5" w:rsidRDefault="00B3572E" w:rsidP="00ED47B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pebble – prince – king – princess</w:t>
      </w:r>
    </w:p>
    <w:p w:rsidR="00B3572E" w:rsidRPr="00ED47B5" w:rsidRDefault="00B3572E" w:rsidP="00ED47B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tale – story – witch – novel</w:t>
      </w:r>
    </w:p>
    <w:p w:rsidR="00B3572E" w:rsidRDefault="00B3572E" w:rsidP="00ED47B5">
      <w:pPr>
        <w:pStyle w:val="ListParagrap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</w:t>
      </w:r>
      <w:hyperlink r:id="rId14" w:history="1">
        <w:r w:rsidRPr="00845E6C">
          <w:rPr>
            <w:rFonts w:ascii="Times New Roman" w:hAnsi="Times New Roman" w:cs="Times New Roman"/>
            <w:b/>
            <w:bCs/>
            <w:noProof/>
            <w:sz w:val="24"/>
            <w:szCs w:val="24"/>
            <w:lang w:eastAsia="tr-TR"/>
          </w:rPr>
          <w:pict>
            <v:shape id="_x0000_i1031" type="#_x0000_t75" alt="http://t1.gstatic.com/images?q=tbn:ANd9GcTGMeWYn8bVYJRs-X2EOBKqXsKcyFU8pPA20rrTVrxaLodcjufX" href="http://www.google.com.tr/url?sa=i&amp;source=images&amp;cd=&amp;cad=rja&amp;docid=yiAuNXk710NLbM&amp;tbnid=GByNd6jwVUxp1M:&amp;ved=0CAgQjRwwADgN&amp;url=http://www.inba.com.au/2013/index.php?option=com_content&amp;view=article&amp;id=692:good-luck-aussies&amp;catid=1:latest-news&amp;ei=iSieUoOSO-Ku7AaGpoD4Cw&amp;psig=AFQjCNGavF0qA7BprxbY2UQ22tU_OwM-9w&amp;ust=13861831780151" style="width:75.75pt;height:39pt;visibility:visible" o:button="t">
              <v:fill o:detectmouseclick="t"/>
              <v:imagedata r:id="rId15" o:title=""/>
            </v:shape>
          </w:pict>
        </w:r>
      </w:hyperlink>
    </w:p>
    <w:p w:rsidR="00B3572E" w:rsidRDefault="00B3572E" w:rsidP="00E42A55">
      <w:pPr>
        <w:tabs>
          <w:tab w:val="left" w:pos="2880"/>
          <w:tab w:val="left" w:pos="7755"/>
        </w:tabs>
      </w:pPr>
      <w:hyperlink r:id="rId16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B3572E" w:rsidRPr="00ED47B5" w:rsidRDefault="00B3572E" w:rsidP="00ED47B5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B3572E" w:rsidRPr="00390ED5" w:rsidRDefault="00B3572E" w:rsidP="00D913FC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B3572E" w:rsidRDefault="00B3572E"/>
    <w:sectPr w:rsidR="00B3572E" w:rsidSect="00867D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30CE"/>
    <w:multiLevelType w:val="hybridMultilevel"/>
    <w:tmpl w:val="ED766786"/>
    <w:lvl w:ilvl="0" w:tplc="8F9AA8D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08D5317"/>
    <w:multiLevelType w:val="hybridMultilevel"/>
    <w:tmpl w:val="44864412"/>
    <w:lvl w:ilvl="0" w:tplc="EB68B5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A7F28"/>
    <w:multiLevelType w:val="hybridMultilevel"/>
    <w:tmpl w:val="AA7E526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0E1EC3"/>
    <w:multiLevelType w:val="hybridMultilevel"/>
    <w:tmpl w:val="29CA7A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0ED5"/>
    <w:rsid w:val="00311B8C"/>
    <w:rsid w:val="00390ED5"/>
    <w:rsid w:val="003A5A94"/>
    <w:rsid w:val="00743076"/>
    <w:rsid w:val="00785BE9"/>
    <w:rsid w:val="00845E6C"/>
    <w:rsid w:val="00867DC2"/>
    <w:rsid w:val="00A829CE"/>
    <w:rsid w:val="00B3572E"/>
    <w:rsid w:val="00CF36A5"/>
    <w:rsid w:val="00D818C4"/>
    <w:rsid w:val="00D913FC"/>
    <w:rsid w:val="00DB4E0E"/>
    <w:rsid w:val="00DE7BAB"/>
    <w:rsid w:val="00E42A55"/>
    <w:rsid w:val="00E53B94"/>
    <w:rsid w:val="00ED4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ED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90ED5"/>
    <w:pPr>
      <w:ind w:left="720"/>
    </w:pPr>
  </w:style>
  <w:style w:type="table" w:styleId="TableGrid">
    <w:name w:val="Table Grid"/>
    <w:basedOn w:val="TableNormal"/>
    <w:uiPriority w:val="99"/>
    <w:rsid w:val="00390ED5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390ED5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90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90ED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42A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25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puss+in+boots+clipart&amp;hl=tr&amp;biw=1441&amp;bih=653&amp;tbm=isch&amp;tbnid=Gqa6ddm561OTOM:&amp;imgrefurl=http://www.shutterstock.com/pic-59902384/stock-vector-happy-puss-in-boots-on-a-white-background-fairy-tale-vector-art-illustration.html&amp;docid=FdJ3TGAI_3H85M&amp;imgurl=http://image.shutterstock.com/display_pic_with_logo/350467/350467,1283006301,2/stock-vector-happy-puss-in-boots-on-a-white-background-fairy-tale-vector-art-illustration-59902384.jpg&amp;w=391&amp;h=470&amp;ei=471lUcHwK4KHtQbCqIGABQ&amp;zoom=1&amp;ved=1t:3588,r:77,s:0,i:315&amp;iact=rc&amp;dur=423&amp;page=3&amp;tbnh=191&amp;tbnw=159&amp;start=57&amp;ndsp=37&amp;tx=134&amp;ty=81" TargetMode="Externa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a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imgres?q=pinokyo&amp;hl=tr&amp;biw=1441&amp;bih=653&amp;tbm=isch&amp;tbnid=FpVnX-2n0y5OQM:&amp;imgrefurl=http://haberkibris.com/pinokyo-cocuklar-icin-girnede-2012-03-16.html&amp;docid=qYaur1p5GHNEIM&amp;imgurl=http://haberkibris.com/images/2012_03_16/pinokyo-cocuklar-icin-girnede-2012-03-16_m.jpg&amp;w=430&amp;h=300&amp;ei=JL5lUfv9FojotQbFg4GwAQ&amp;zoom=1&amp;ved=1t:3588,r:13,s:0,i:181&amp;iact=rc&amp;dur=1156&amp;page=1&amp;tbnh=186&amp;tbnw=268&amp;start=0&amp;ndsp=19&amp;tx=142&amp;ty=112" TargetMode="External"/><Relationship Id="rId5" Type="http://schemas.openxmlformats.org/officeDocument/2006/relationships/hyperlink" Target="http://www.google.com.tr/imgres?q=snow+white+and+the+seven+dwarfs&amp;hl=tr&amp;biw=1441&amp;bih=653&amp;tbm=isch&amp;tbnid=rDdDr2Iik18f5M:&amp;imgrefurl=http://ar310.blogspot.com/2011/05/snow-white-and-seven-dwarfs.html&amp;docid=80FNt4MddatJQM&amp;imgurl=http://1.bp.blogspot.com/-8uMrhjVyUFs/Tc2_i9aalMI/AAAAAAAAAJY/P8cYOuH5jlA/s1600/Snow+White+and+The+Seven+Dwarfs_romadhon_byar.jpg&amp;w=500&amp;h=333&amp;ei=iL1lUZvVDM7csgaUsgE&amp;zoom=1&amp;ved=1t:3588,r:16,s:0,i:124&amp;iact=rc&amp;dur=530&amp;page=2&amp;tbnh=173&amp;tbnw=275&amp;start=16&amp;ndsp=23&amp;tx=174&amp;ty=86" TargetMode="External"/><Relationship Id="rId15" Type="http://schemas.openxmlformats.org/officeDocument/2006/relationships/image" Target="media/image7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google.com.tr/url?sa=i&amp;source=images&amp;cd=&amp;cad=rja&amp;docid=yiAuNXk710NLbM&amp;tbnid=GByNd6jwVUxp1M:&amp;ved=0CAgQjRwwADgN&amp;url=http://www.inba.com.au/2013/index.php?option=com_content&amp;view=article&amp;id=692:good-luck-aussies&amp;catid=1:latest-news&amp;ei=iSieUoOSO-Ku7AaGpoD4Cw&amp;psig=AFQjCNGavF0qA7BprxbY2UQ22tU_OwM-9w&amp;ust=13861831780151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3</Pages>
  <Words>735</Words>
  <Characters>4190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ırmak</dc:creator>
  <cp:keywords/>
  <dc:description/>
  <cp:lastModifiedBy>edanur</cp:lastModifiedBy>
  <cp:revision>3</cp:revision>
  <dcterms:created xsi:type="dcterms:W3CDTF">2014-04-09T23:14:00Z</dcterms:created>
  <dcterms:modified xsi:type="dcterms:W3CDTF">2015-02-21T10:44:00Z</dcterms:modified>
</cp:coreProperties>
</file>