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5D6" w:rsidRDefault="002C25D6" w:rsidP="00073A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 w:eastAsia="tr-TR"/>
        </w:rPr>
      </w:pPr>
      <w:r w:rsidRPr="00073ABB">
        <w:rPr>
          <w:rFonts w:ascii="Times New Roman" w:hAnsi="Times New Roman" w:cs="Times New Roman"/>
          <w:sz w:val="24"/>
          <w:szCs w:val="24"/>
          <w:lang w:val="tr-TR" w:eastAsia="tr-TR"/>
        </w:rPr>
        <w:t>201</w: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t>4</w:t>
      </w:r>
      <w:r w:rsidRPr="00073ABB">
        <w:rPr>
          <w:rFonts w:ascii="Times New Roman" w:hAnsi="Times New Roman" w:cs="Times New Roman"/>
          <w:sz w:val="24"/>
          <w:szCs w:val="24"/>
          <w:lang w:val="tr-TR" w:eastAsia="tr-TR"/>
        </w:rPr>
        <w:t>- 201</w: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t>5</w:t>
      </w:r>
      <w:r w:rsidRPr="00073AB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 EĞİTİM ÖĞRETİM YILI </w: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t>ALİ ÜLKER ORTA OKULU     İNGİLİZCE</w:t>
      </w:r>
      <w:r w:rsidRPr="00073AB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DERSİ </w:t>
      </w:r>
    </w:p>
    <w:p w:rsidR="002C25D6" w:rsidRPr="00073ABB" w:rsidRDefault="002C25D6" w:rsidP="00073A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 w:eastAsia="tr-TR"/>
        </w:rPr>
      </w:pPr>
      <w:r w:rsidRPr="00073AB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t xml:space="preserve">                                  </w:t>
      </w:r>
      <w:r w:rsidRPr="00073AB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8. SINIF </w: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t>2</w:t>
      </w:r>
      <w:r w:rsidRPr="00073ABB">
        <w:rPr>
          <w:rFonts w:ascii="Times New Roman" w:hAnsi="Times New Roman" w:cs="Times New Roman"/>
          <w:sz w:val="24"/>
          <w:szCs w:val="24"/>
          <w:lang w:val="tr-TR" w:eastAsia="tr-TR"/>
        </w:rPr>
        <w:t xml:space="preserve">. DÖNEM </w: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t>3</w:t>
      </w:r>
      <w:r w:rsidRPr="00073ABB">
        <w:rPr>
          <w:rFonts w:ascii="Times New Roman" w:hAnsi="Times New Roman" w:cs="Times New Roman"/>
          <w:sz w:val="24"/>
          <w:szCs w:val="24"/>
          <w:lang w:val="tr-TR" w:eastAsia="tr-TR"/>
        </w:rPr>
        <w:t>. YAZILI SORULARIDIR</w:t>
      </w:r>
    </w:p>
    <w:p w:rsidR="002C25D6" w:rsidRDefault="002C25D6">
      <w:pPr>
        <w:sectPr w:rsidR="002C25D6" w:rsidSect="00073ABB">
          <w:pgSz w:w="11906" w:h="16838"/>
          <w:pgMar w:top="142" w:right="282" w:bottom="142" w:left="1417" w:header="708" w:footer="708" w:gutter="0"/>
          <w:cols w:space="708"/>
          <w:docGrid w:linePitch="360"/>
        </w:sectPr>
      </w:pPr>
    </w:p>
    <w:p w:rsidR="002C25D6" w:rsidRDefault="002C25D6">
      <w:r>
        <w:t>AD-SOYAD:</w:t>
      </w:r>
    </w:p>
    <w:p w:rsidR="002C25D6" w:rsidRDefault="002C25D6">
      <w:r w:rsidRPr="008C5CD9"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70.25pt;height:98.25pt;visibility:visible" o:bordertopcolor="#4f81bd" o:borderleftcolor="#4f81bd" o:borderbottomcolor="#4f81bd" o:borderrightcolor="#4f81bd">
            <v:imagedata r:id="rId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2" o:spid="_x0000_i1026" type="#_x0000_t75" style="width:179.25pt;height:104.25pt;visibility:visible" o:bordertopcolor="#4f81bd" o:borderleftcolor="#4f81bd" o:borderbottomcolor="#4f81bd" o:borderrightcolor="#4f81bd">
            <v:imagedata r:id="rId5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3" o:spid="_x0000_i1027" type="#_x0000_t75" style="width:182.25pt;height:110.25pt;visibility:visible" o:bordertopcolor="#4f81bd" o:borderleftcolor="#4f81bd" o:borderbottomcolor="#4f81bd" o:borderrightcolor="#4f81bd">
            <v:imagedata r:id="rId6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4" o:spid="_x0000_i1028" type="#_x0000_t75" style="width:170.25pt;height:102.75pt;visibility:visible" o:bordertopcolor="#4f81bd" o:borderleftcolor="#4f81bd" o:borderbottomcolor="#4f81bd" o:borderrightcolor="#4f81bd">
            <v:imagedata r:id="rId7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5" o:spid="_x0000_i1029" type="#_x0000_t75" style="width:176.25pt;height:160.5pt;visibility:visible" o:bordertopcolor="#4f81bd" o:borderleftcolor="#4f81bd" o:borderbottomcolor="#4f81bd" o:borderrightcolor="#4f81bd">
            <v:imagedata r:id="rId8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6" o:spid="_x0000_i1030" type="#_x0000_t75" style="width:194.25pt;height:106.5pt;visibility:visible" o:bordertopcolor="#4f81bd" o:borderleftcolor="#4f81bd" o:borderbottomcolor="#4f81bd" o:borderrightcolor="#4f81bd">
            <v:imagedata r:id="rId9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/>
    <w:p w:rsidR="002C25D6" w:rsidRDefault="002C25D6">
      <w:r w:rsidRPr="008C5CD9">
        <w:rPr>
          <w:noProof/>
          <w:lang w:val="tr-TR" w:eastAsia="tr-TR"/>
        </w:rPr>
        <w:pict>
          <v:shape id="Resim 7" o:spid="_x0000_i1031" type="#_x0000_t75" style="width:170.25pt;height:108pt;visibility:visible" o:bordertopcolor="#4f81bd" o:borderleftcolor="#4f81bd" o:borderbottomcolor="#4f81bd" o:borderrightcolor="#4f81bd">
            <v:imagedata r:id="rId10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8" o:spid="_x0000_i1032" type="#_x0000_t75" style="width:179.25pt;height:87.75pt;visibility:visible" o:bordertopcolor="#4f81bd" o:borderleftcolor="#4f81bd" o:borderbottomcolor="#4f81bd" o:borderrightcolor="#4f81bd">
            <v:imagedata r:id="rId11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9" o:spid="_x0000_i1033" type="#_x0000_t75" style="width:185.25pt;height:81pt;visibility:visible" o:bordertopcolor="#4f81bd" o:borderleftcolor="#4f81bd" o:borderbottomcolor="#4f81bd" o:borderrightcolor="#4f81bd">
            <v:imagedata r:id="rId12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12" o:spid="_x0000_i1034" type="#_x0000_t75" style="width:182.25pt;height:90pt;visibility:visible" o:bordertopcolor="#4f81bd" o:borderleftcolor="#4f81bd" o:borderbottomcolor="#4f81bd" o:borderrightcolor="#4f81bd">
            <v:imagedata r:id="rId13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13" o:spid="_x0000_i1035" type="#_x0000_t75" style="width:179.25pt;height:97.5pt;visibility:visible" o:bordertopcolor="#4f81bd" o:borderleftcolor="#4f81bd" o:borderbottomcolor="#4f81bd" o:borderrightcolor="#4f81bd">
            <v:imagedata r:id="rId1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14" o:spid="_x0000_i1036" type="#_x0000_t75" style="width:185.25pt;height:79.5pt;visibility:visible" o:bordertopcolor="#4f81bd" o:borderleftcolor="#4f81bd" o:borderbottomcolor="#4f81bd" o:borderrightcolor="#4f81bd">
            <v:imagedata r:id="rId15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15" o:spid="_x0000_i1037" type="#_x0000_t75" style="width:179.25pt;height:114.75pt;visibility:visible" o:bordertopcolor="#4f81bd" o:borderleftcolor="#4f81bd" o:borderbottomcolor="#4f81bd" o:borderrightcolor="#4f81bd">
            <v:imagedata r:id="rId16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11" o:spid="_x0000_i1038" type="#_x0000_t75" style="width:173.25pt;height:474pt;visibility:visible" o:bordertopcolor="#4f81bd" o:borderleftcolor="#4f81bd" o:borderbottomcolor="#4f81bd" o:borderrightcolor="#4f81bd">
            <v:imagedata r:id="rId17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16" o:spid="_x0000_i1039" type="#_x0000_t75" style="width:188.25pt;height:96pt;visibility:visible" o:bordertopcolor="#4f81bd" o:borderleftcolor="#4f81bd" o:borderbottomcolor="#4f81bd" o:borderrightcolor="#4f81bd">
            <v:imagedata r:id="rId18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17" o:spid="_x0000_i1040" type="#_x0000_t75" style="width:176.25pt;height:106.5pt;visibility:visible" o:bordertopcolor="#4f81bd" o:borderleftcolor="#4f81bd" o:borderbottomcolor="#4f81bd" o:borderrightcolor="#4f81bd">
            <v:imagedata r:id="rId19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>
        <w:t>Sorubak.com</w:t>
      </w:r>
    </w:p>
    <w:p w:rsidR="002C25D6" w:rsidRDefault="002C25D6">
      <w:r w:rsidRPr="008C5CD9">
        <w:rPr>
          <w:noProof/>
          <w:lang w:val="tr-TR" w:eastAsia="tr-TR"/>
        </w:rPr>
        <w:pict>
          <v:shape id="Resim 19" o:spid="_x0000_i1041" type="#_x0000_t75" style="width:170.25pt;height:104.25pt;visibility:visible" o:bordertopcolor="#4f81bd" o:borderleftcolor="#4f81bd" o:borderbottomcolor="#4f81bd" o:borderrightcolor="#4f81bd">
            <v:imagedata r:id="rId20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20" o:spid="_x0000_i1042" type="#_x0000_t75" style="width:179.25pt;height:106.5pt;visibility:visible" o:bordertopcolor="#4f81bd" o:borderleftcolor="#4f81bd" o:borderbottomcolor="#4f81bd" o:borderrightcolor="#4f81bd">
            <v:imagedata r:id="rId21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21" o:spid="_x0000_i1043" type="#_x0000_t75" style="width:188.25pt;height:80.25pt;visibility:visible" o:bordertopcolor="#4f81bd" o:borderleftcolor="#4f81bd" o:borderbottomcolor="#4f81bd" o:borderrightcolor="#4f81bd">
            <v:imagedata r:id="rId22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22" o:spid="_x0000_i1044" type="#_x0000_t75" style="width:161.25pt;height:93pt;visibility:visible" o:bordertopcolor="#4f81bd" o:borderleftcolor="#4f81bd" o:borderbottomcolor="#4f81bd" o:borderrightcolor="#4f81bd">
            <v:imagedata r:id="rId23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23" o:spid="_x0000_i1045" type="#_x0000_t75" style="width:182.25pt;height:88.5pt;visibility:visible" o:bordertopcolor="#4f81bd" o:borderleftcolor="#4f81bd" o:borderbottomcolor="#4f81bd" o:borderrightcolor="#4f81bd">
            <v:imagedata r:id="rId2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18" o:spid="_x0000_i1046" type="#_x0000_t75" style="width:191.25pt;height:96pt;visibility:visible" o:bordertopcolor="#4f81bd" o:borderleftcolor="#4f81bd" o:borderbottomcolor="#4f81bd" o:borderrightcolor="#4f81bd">
            <v:imagedata r:id="rId25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C25D6" w:rsidRDefault="002C25D6">
      <w:r w:rsidRPr="008C5CD9">
        <w:rPr>
          <w:noProof/>
          <w:lang w:val="tr-TR" w:eastAsia="tr-TR"/>
        </w:rPr>
        <w:pict>
          <v:shape id="Resim 25" o:spid="_x0000_i1047" type="#_x0000_t75" style="width:185.25pt;height:87pt;visibility:visible" o:bordertopcolor="#4f81bd" o:borderleftcolor="#4f81bd" o:borderbottomcolor="#4f81bd" o:borderrightcolor="#4f81bd">
            <v:imagedata r:id="rId26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bookmarkStart w:id="0" w:name="_GoBack"/>
      <w:bookmarkEnd w:id="0"/>
    </w:p>
    <w:sectPr w:rsidR="002C25D6" w:rsidSect="00073ABB">
      <w:type w:val="continuous"/>
      <w:pgSz w:w="11906" w:h="16838"/>
      <w:pgMar w:top="284" w:right="1133" w:bottom="0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8B6"/>
    <w:rsid w:val="00037797"/>
    <w:rsid w:val="00073ABB"/>
    <w:rsid w:val="00222384"/>
    <w:rsid w:val="00271101"/>
    <w:rsid w:val="002C25D6"/>
    <w:rsid w:val="004F2D95"/>
    <w:rsid w:val="00547D7B"/>
    <w:rsid w:val="007D68B6"/>
    <w:rsid w:val="00815600"/>
    <w:rsid w:val="008C5CD9"/>
    <w:rsid w:val="00C45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384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D6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8B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theme" Target="theme/theme1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32</Words>
  <Characters>188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</dc:creator>
  <cp:keywords/>
  <dc:description/>
  <cp:lastModifiedBy>edanur</cp:lastModifiedBy>
  <cp:revision>5</cp:revision>
  <dcterms:created xsi:type="dcterms:W3CDTF">2015-05-11T05:30:00Z</dcterms:created>
  <dcterms:modified xsi:type="dcterms:W3CDTF">2015-05-28T12:12:00Z</dcterms:modified>
</cp:coreProperties>
</file>