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18" w:rsidRDefault="003D3518">
      <w:pPr>
        <w:rPr>
          <w:rFonts w:ascii="Comic Sans MS" w:hAnsi="Comic Sans MS"/>
          <w:b/>
        </w:rPr>
      </w:pPr>
      <w:r w:rsidRPr="00DA778A">
        <w:rPr>
          <w:rFonts w:ascii="Comic Sans MS" w:hAnsi="Comic Sans MS"/>
          <w:b/>
        </w:rPr>
        <w:t>ÇALIŞMA YAPRAĞI</w:t>
      </w:r>
      <w:r>
        <w:rPr>
          <w:rFonts w:ascii="Comic Sans MS" w:hAnsi="Comic Sans MS"/>
          <w:b/>
        </w:rPr>
        <w:t xml:space="preserve"> 2</w:t>
      </w:r>
    </w:p>
    <w:p w:rsidR="003D3518" w:rsidRPr="00002974" w:rsidRDefault="003D3518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Çerçeve 9" o:spid="_x0000_s1026" style="position:absolute;margin-left:-9pt;margin-top:25.7pt;width:187.5pt;height:232.5pt;z-index:251659264;visibility:visible;v-text-anchor:middle" coordsize="2381250,2952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" adj="-11796480,,5400" path="m,l2381250,r,2952750l,2952750,,xm121991,121991r,2708768l2259259,2830759r,-2708768l121991,121991xe" strokecolor="#70ad47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2381250,0;2381250,2952750;0,2952750;0,0;121991,121991;121991,2830759;2259259,2830759;2259259,121991;121991,121991" o:connectangles="0,0,0,0,0,0,0,0,0,0" textboxrect="0,0,2381250,2952750"/>
            <v:handles>
              <v:h position="@3,#0" polar="10800,10800"/>
              <v:h position="#2,#1" polar="10800,10800" radiusrange="0,10800"/>
            </v:handles>
            <v:textbox>
              <w:txbxContent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kind</w:t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 xml:space="preserve">      helpful   beautiful    rude   funny         fat  handsome      tall     hardworking    thin generous        ugly </w:t>
                  </w:r>
                </w:p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trustworthy</w:t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 xml:space="preserve">  plump</w:t>
                  </w:r>
                </w:p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thoughtful    understanding</w:t>
                  </w:r>
                </w:p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short</w:t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>middle-height</w:t>
                  </w:r>
                </w:p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curly hair</w:t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>lazy    selfish</w:t>
                  </w:r>
                </w:p>
                <w:p w:rsidR="003D3518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blonde</w:t>
                  </w:r>
                  <w:r w:rsidRPr="00A01C86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 xml:space="preserve">      shy      clever</w:t>
                  </w:r>
                </w:p>
                <w:p w:rsidR="003D3518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sociable       fit    good looking     </w:t>
                  </w:r>
                </w:p>
                <w:p w:rsidR="003D3518" w:rsidRPr="00A01C86" w:rsidRDefault="003D3518" w:rsidP="00A01C8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slim      successful     blue eyes</w:t>
                  </w:r>
                </w:p>
                <w:p w:rsidR="003D3518" w:rsidRDefault="003D3518" w:rsidP="00A01C86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 xml:space="preserve">   </w:t>
                  </w:r>
                </w:p>
                <w:p w:rsidR="003D3518" w:rsidRDefault="003D3518" w:rsidP="00A01C86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3D3518" w:rsidRDefault="003D3518" w:rsidP="00A01C8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A-</w:t>
      </w:r>
      <w:r w:rsidRPr="00002974">
        <w:rPr>
          <w:rFonts w:ascii="Comic Sans MS" w:hAnsi="Comic Sans MS"/>
          <w:b/>
          <w:sz w:val="20"/>
          <w:szCs w:val="20"/>
        </w:rPr>
        <w:t xml:space="preserve">Kutu içerisindeki sözcükleri </w:t>
      </w:r>
      <w:r w:rsidRPr="00002974">
        <w:rPr>
          <w:rFonts w:ascii="Comic Sans MS" w:hAnsi="Comic Sans MS"/>
          <w:b/>
          <w:sz w:val="20"/>
          <w:szCs w:val="20"/>
          <w:u w:val="single"/>
        </w:rPr>
        <w:t>verilen örneği inceleyerek</w:t>
      </w:r>
      <w:r w:rsidRPr="00002974">
        <w:rPr>
          <w:rFonts w:ascii="Comic Sans MS" w:hAnsi="Comic Sans MS"/>
          <w:b/>
          <w:sz w:val="20"/>
          <w:szCs w:val="20"/>
        </w:rPr>
        <w:t xml:space="preserve"> doğru başlıklar altına yerleştiriniz.</w:t>
      </w:r>
    </w:p>
    <w:p w:rsidR="003D3518" w:rsidRDefault="003D3518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7" type="#_x0000_t97" alt="Kırtasiye" style="position:absolute;margin-left:327.75pt;margin-top:1.15pt;width:209.25pt;height:255.75pt;z-index:25165721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">
            <v:fill r:id="rId5" o:title="" recolor="t" rotate="t" type="tile"/>
            <v:textbox>
              <w:txbxContent>
                <w:p w:rsidR="003D3518" w:rsidRPr="00506BFE" w:rsidRDefault="003D3518" w:rsidP="00DA778A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</w:pPr>
                  <w:r w:rsidRPr="00506BFE"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  <w:t>PHYSICAL APPEARANCE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 w:rsidRPr="00506BFE">
                    <w:rPr>
                      <w:rFonts w:ascii="Comic Sans MS" w:hAnsi="Comic Sans MS"/>
                      <w:b/>
                      <w:bCs/>
                      <w:i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bCs/>
                      <w:i/>
                    </w:rPr>
                    <w:t xml:space="preserve">   </w:t>
                  </w:r>
                  <w:r w:rsidRPr="00506BFE">
                    <w:rPr>
                      <w:rFonts w:ascii="Comic Sans MS" w:hAnsi="Comic Sans MS"/>
                      <w:b/>
                      <w:bCs/>
                      <w:i/>
                    </w:rPr>
                    <w:t xml:space="preserve">Handsome 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………………………………………………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………………………………………………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……………………………………………..</w:t>
                  </w:r>
                </w:p>
                <w:p w:rsidR="003D3518" w:rsidRPr="00506BFE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  <w:p w:rsidR="003D3518" w:rsidRPr="004F2430" w:rsidRDefault="003D3518" w:rsidP="00DA778A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2" o:spid="_x0000_s1028" type="#_x0000_t97" alt="Gazete kağıdı" style="position:absolute;margin-left:171.75pt;margin-top:1.15pt;width:180pt;height:255.7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">
            <v:fill r:id="rId6" o:title="" recolor="t" rotate="t" type="tile"/>
            <v:textbox>
              <w:txbxContent>
                <w:p w:rsidR="003D3518" w:rsidRDefault="003D3518" w:rsidP="00DA778A">
                  <w:pPr>
                    <w:jc w:val="center"/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</w:pPr>
                  <w:r w:rsidRPr="00AF3C2E">
                    <w:rPr>
                      <w:rFonts w:ascii="Comic Sans MS" w:hAnsi="Comic Sans MS"/>
                      <w:b/>
                      <w:bCs/>
                      <w:i/>
                      <w:u w:val="single"/>
                    </w:rPr>
                    <w:t>PERSONALITY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 xml:space="preserve">         Funny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…………………………………..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</w:rPr>
                    <w:t>…………………………………….</w:t>
                  </w:r>
                </w:p>
                <w:p w:rsidR="003D3518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  <w:p w:rsidR="003D3518" w:rsidRPr="004F2430" w:rsidRDefault="003D3518" w:rsidP="00DA778A">
                  <w:pPr>
                    <w:rPr>
                      <w:rFonts w:ascii="Comic Sans MS" w:hAnsi="Comic Sans MS"/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>
      <w:pPr>
        <w:rPr>
          <w:rFonts w:ascii="Comic Sans MS" w:hAnsi="Comic Sans MS"/>
          <w:sz w:val="18"/>
          <w:szCs w:val="18"/>
        </w:rPr>
      </w:pPr>
    </w:p>
    <w:p w:rsidR="003D3518" w:rsidRDefault="003D3518" w:rsidP="00002974">
      <w:pPr>
        <w:spacing w:after="0" w:line="240" w:lineRule="auto"/>
        <w:ind w:left="-720" w:right="-648" w:firstLine="720"/>
        <w:rPr>
          <w:rFonts w:ascii="Comic Sans MS" w:hAnsi="Comic Sans MS"/>
          <w:b/>
          <w:sz w:val="20"/>
          <w:szCs w:val="20"/>
        </w:rPr>
      </w:pPr>
    </w:p>
    <w:p w:rsidR="003D3518" w:rsidRPr="00002974" w:rsidRDefault="003D3518" w:rsidP="00002974">
      <w:pPr>
        <w:spacing w:after="0" w:line="240" w:lineRule="auto"/>
        <w:ind w:left="-720" w:right="-648" w:firstLine="720"/>
        <w:rPr>
          <w:rFonts w:ascii="Comic Sans MS" w:hAnsi="Comic Sans MS"/>
          <w:b/>
          <w:i/>
          <w:sz w:val="20"/>
          <w:szCs w:val="20"/>
          <w:lang w:val="en-US"/>
        </w:rPr>
      </w:pPr>
      <w:r w:rsidRPr="00002974">
        <w:rPr>
          <w:rFonts w:ascii="Comic Sans MS" w:hAnsi="Comic Sans MS"/>
          <w:b/>
          <w:sz w:val="20"/>
          <w:szCs w:val="20"/>
        </w:rPr>
        <w:t>B-</w:t>
      </w:r>
      <w:r w:rsidRPr="00002974">
        <w:rPr>
          <w:rFonts w:ascii="Comic Sans MS" w:hAnsi="Comic Sans MS"/>
          <w:b/>
          <w:sz w:val="20"/>
          <w:szCs w:val="20"/>
          <w:lang w:val="en-US"/>
        </w:rPr>
        <w:t xml:space="preserve">Cümleleri  ‘ </w:t>
      </w:r>
      <w:r w:rsidRPr="00002974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</w:t>
      </w:r>
      <w:r w:rsidRPr="00002974">
        <w:rPr>
          <w:rFonts w:ascii="Comic Sans MS" w:hAnsi="Comic Sans MS"/>
          <w:b/>
          <w:sz w:val="20"/>
          <w:szCs w:val="20"/>
          <w:lang w:val="en-US"/>
        </w:rPr>
        <w:t xml:space="preserve"> ’ or ‘ </w:t>
      </w:r>
      <w:r w:rsidRPr="00002974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shouldn’t</w:t>
      </w:r>
      <w:r w:rsidRPr="00002974">
        <w:rPr>
          <w:rFonts w:ascii="Comic Sans MS" w:hAnsi="Comic Sans MS"/>
          <w:b/>
          <w:sz w:val="20"/>
          <w:szCs w:val="20"/>
          <w:lang w:val="en-US"/>
        </w:rPr>
        <w:t xml:space="preserve"> ’  kullanarak tamamlayınız.</w:t>
      </w:r>
    </w:p>
    <w:p w:rsidR="003D3518" w:rsidRPr="007A388D" w:rsidRDefault="003D3518" w:rsidP="00002974">
      <w:pPr>
        <w:ind w:right="-828"/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1. </w:t>
      </w:r>
      <w:r w:rsidRPr="007A388D">
        <w:rPr>
          <w:rFonts w:ascii="Comic Sans MS" w:hAnsi="Comic Sans MS"/>
          <w:sz w:val="18"/>
          <w:szCs w:val="18"/>
          <w:lang w:val="en-US"/>
        </w:rPr>
        <w:t>You ________ loose weight.  You are very fat.</w:t>
      </w:r>
    </w:p>
    <w:p w:rsidR="003D3518" w:rsidRPr="007A388D" w:rsidRDefault="003D3518" w:rsidP="00002974">
      <w:pPr>
        <w:ind w:left="-720" w:right="-828"/>
        <w:rPr>
          <w:rFonts w:ascii="Comic Sans MS" w:hAnsi="Comic Sans MS"/>
          <w:b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ab/>
        <w:t xml:space="preserve"> 2.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A good friend ________ be understanding, supportive and helpful.</w:t>
      </w: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ab/>
        <w:t xml:space="preserve"> </w:t>
      </w:r>
    </w:p>
    <w:p w:rsidR="003D3518" w:rsidRPr="007A388D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sz w:val="18"/>
          <w:szCs w:val="18"/>
          <w:lang w:val="en-US"/>
        </w:rPr>
        <w:t xml:space="preserve"> 3. You ___________ be late for school if you want to be a punctual student.</w:t>
      </w:r>
    </w:p>
    <w:p w:rsidR="003D3518" w:rsidRPr="007A388D" w:rsidRDefault="003D3518" w:rsidP="00002974">
      <w:pPr>
        <w:ind w:left="-720"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ab/>
        <w:t xml:space="preserve"> 4. </w:t>
      </w:r>
      <w:r w:rsidRPr="007A388D">
        <w:rPr>
          <w:rFonts w:ascii="Comic Sans MS" w:hAnsi="Comic Sans MS"/>
          <w:sz w:val="18"/>
          <w:szCs w:val="18"/>
          <w:lang w:val="en-US"/>
        </w:rPr>
        <w:t>You have got an exam in the morning. I think you __________ go to bed early.</w:t>
      </w:r>
    </w:p>
    <w:p w:rsidR="003D3518" w:rsidRPr="007A388D" w:rsidRDefault="003D3518" w:rsidP="00002974">
      <w:pPr>
        <w:ind w:left="-720"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ab/>
        <w:t xml:space="preserve"> 5. </w:t>
      </w:r>
      <w:r w:rsidRPr="007A388D">
        <w:rPr>
          <w:rFonts w:ascii="Comic Sans MS" w:hAnsi="Comic Sans MS"/>
          <w:sz w:val="18"/>
          <w:szCs w:val="18"/>
          <w:lang w:val="en-US"/>
        </w:rPr>
        <w:t>If your best friend tells you a secret, you _________ keep it.</w:t>
      </w:r>
    </w:p>
    <w:p w:rsidR="003D3518" w:rsidRPr="007A388D" w:rsidRDefault="003D3518" w:rsidP="00002974">
      <w:pPr>
        <w:ind w:right="-828"/>
        <w:rPr>
          <w:rFonts w:ascii="Comic Sans MS" w:hAnsi="Comic Sans MS"/>
          <w:b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6. </w:t>
      </w:r>
      <w:r w:rsidRPr="007A388D">
        <w:rPr>
          <w:rFonts w:ascii="Comic Sans MS" w:hAnsi="Comic Sans MS"/>
          <w:sz w:val="18"/>
          <w:szCs w:val="18"/>
          <w:lang w:val="en-US"/>
        </w:rPr>
        <w:t>My best friend ________ be lazy, she _________ be hardworking and ambitious.</w:t>
      </w:r>
      <w:r w:rsidRPr="007A388D">
        <w:rPr>
          <w:rFonts w:ascii="Comic Sans MS" w:hAnsi="Comic Sans MS"/>
          <w:b/>
          <w:sz w:val="18"/>
          <w:szCs w:val="18"/>
          <w:lang w:val="en-US"/>
        </w:rPr>
        <w:tab/>
      </w:r>
    </w:p>
    <w:p w:rsidR="003D3518" w:rsidRPr="007A388D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7.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It is going to rain in the afternoon. You ________ go out without an umbrella.</w:t>
      </w:r>
    </w:p>
    <w:p w:rsidR="003D3518" w:rsidRPr="007A388D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8.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You _________ drink the soup. It is too hot.</w:t>
      </w:r>
    </w:p>
    <w:p w:rsidR="003D3518" w:rsidRPr="007A388D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sz w:val="18"/>
          <w:szCs w:val="18"/>
          <w:lang w:val="en-US"/>
        </w:rPr>
        <w:t xml:space="preserve">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>9.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If you want to loose weight, you _________ eat fast food.</w:t>
      </w:r>
    </w:p>
    <w:p w:rsidR="003D3518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b/>
          <w:sz w:val="18"/>
          <w:szCs w:val="18"/>
          <w:lang w:val="en-US"/>
        </w:rPr>
        <w:t xml:space="preserve"> 10.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A true friend _________ be loyal and reliable.</w:t>
      </w:r>
    </w:p>
    <w:p w:rsidR="003D3518" w:rsidRDefault="003D3518" w:rsidP="00002974">
      <w:pPr>
        <w:ind w:right="-828"/>
        <w:rPr>
          <w:rFonts w:ascii="Comic Sans MS" w:hAnsi="Comic Sans MS"/>
          <w:b/>
          <w:sz w:val="20"/>
          <w:szCs w:val="20"/>
          <w:lang w:val="en-US"/>
        </w:rPr>
      </w:pPr>
      <w:r w:rsidRPr="007A388D">
        <w:rPr>
          <w:rFonts w:ascii="Comic Sans MS" w:hAnsi="Comic Sans MS"/>
          <w:b/>
          <w:sz w:val="20"/>
          <w:szCs w:val="20"/>
          <w:lang w:val="en-US"/>
        </w:rPr>
        <w:t>C- Doğru seçeneği işaretleyiniz.</w:t>
      </w:r>
    </w:p>
    <w:p w:rsidR="003D3518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  <w:sectPr w:rsidR="003D3518" w:rsidSect="00DA778A">
          <w:pgSz w:w="11906" w:h="16838"/>
          <w:pgMar w:top="720" w:right="720" w:bottom="720" w:left="720" w:header="708" w:footer="708" w:gutter="0"/>
          <w:pgBorders w:offsetFrom="page">
            <w:top w:val="pushPinNote1" w:sz="20" w:space="24" w:color="auto"/>
            <w:left w:val="pushPinNote1" w:sz="20" w:space="24" w:color="auto"/>
            <w:bottom w:val="pushPinNote1" w:sz="20" w:space="24" w:color="auto"/>
            <w:right w:val="pushPinNote1" w:sz="20" w:space="24" w:color="auto"/>
          </w:pgBorders>
          <w:cols w:space="708"/>
          <w:docGrid w:linePitch="360"/>
        </w:sectPr>
      </w:pP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</w:rPr>
        <w:t xml:space="preserve"> 1) </w:t>
      </w:r>
      <w:r w:rsidRPr="007A388D">
        <w:rPr>
          <w:rFonts w:ascii="Comic Sans MS" w:hAnsi="Comic Sans MS"/>
          <w:b/>
          <w:sz w:val="18"/>
          <w:szCs w:val="18"/>
        </w:rPr>
        <w:t xml:space="preserve">Is Ahmet  </w:t>
      </w:r>
      <w:r w:rsidRPr="007A388D">
        <w:rPr>
          <w:rFonts w:ascii="Comic Sans MS" w:hAnsi="Comic Sans MS"/>
          <w:i/>
          <w:sz w:val="18"/>
          <w:szCs w:val="18"/>
        </w:rPr>
        <w:t>stingy</w:t>
      </w:r>
      <w:r w:rsidRPr="007A388D">
        <w:rPr>
          <w:rFonts w:ascii="Comic Sans MS" w:hAnsi="Comic Sans MS"/>
          <w:b/>
          <w:sz w:val="18"/>
          <w:szCs w:val="18"/>
        </w:rPr>
        <w:t xml:space="preserve"> or  _________?</w:t>
      </w: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sz w:val="18"/>
          <w:szCs w:val="18"/>
          <w:lang w:val="en-US"/>
        </w:rPr>
        <w:t xml:space="preserve">       </w:t>
      </w:r>
      <w:r w:rsidRPr="007A388D">
        <w:rPr>
          <w:rFonts w:ascii="Comic Sans MS" w:hAnsi="Comic Sans MS"/>
          <w:sz w:val="18"/>
          <w:szCs w:val="18"/>
        </w:rPr>
        <w:t xml:space="preserve">a) generous     b)short         c) tall                  d) mean </w:t>
      </w: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9" type="#_x0000_t75" alt="ıdğı6" style="position:absolute;margin-left:-24pt;margin-top:14.95pt;width:36pt;height:49.5pt;z-index:251656192;visibility:visible">
            <v:imagedata r:id="rId7" o:title="" blacklevel="1966f" grayscale="t"/>
          </v:shape>
        </w:pict>
      </w:r>
      <w:r w:rsidRPr="007A388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2) </w:t>
      </w:r>
      <w:r w:rsidRPr="007A388D">
        <w:rPr>
          <w:rFonts w:ascii="Comic Sans MS" w:hAnsi="Comic Sans MS"/>
          <w:b/>
          <w:sz w:val="18"/>
          <w:szCs w:val="18"/>
        </w:rPr>
        <w:t xml:space="preserve">“Best friend” and ………. friend  are the </w:t>
      </w:r>
      <w:r w:rsidRPr="007A388D">
        <w:rPr>
          <w:rFonts w:ascii="Comic Sans MS" w:hAnsi="Comic Sans MS"/>
          <w:b/>
          <w:sz w:val="18"/>
          <w:szCs w:val="18"/>
          <w:u w:val="single"/>
        </w:rPr>
        <w:t>same</w:t>
      </w:r>
      <w:r w:rsidRPr="007A388D">
        <w:rPr>
          <w:rFonts w:ascii="Comic Sans MS" w:hAnsi="Comic Sans MS"/>
          <w:b/>
          <w:sz w:val="18"/>
          <w:szCs w:val="18"/>
        </w:rPr>
        <w:t>.</w:t>
      </w: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b/>
          <w:sz w:val="18"/>
          <w:szCs w:val="18"/>
        </w:rPr>
        <w:t xml:space="preserve">       </w:t>
      </w:r>
      <w:r w:rsidRPr="007A388D">
        <w:rPr>
          <w:rFonts w:ascii="Comic Sans MS" w:hAnsi="Comic Sans MS"/>
          <w:sz w:val="18"/>
          <w:szCs w:val="18"/>
        </w:rPr>
        <w:t xml:space="preserve"> a)  school        b) old      c) bad     </w:t>
      </w:r>
      <w:r w:rsidRPr="007A388D">
        <w:rPr>
          <w:rFonts w:ascii="Comic Sans MS" w:hAnsi="Comic Sans MS"/>
          <w:sz w:val="18"/>
          <w:szCs w:val="18"/>
        </w:rPr>
        <w:tab/>
        <w:t>d) close</w:t>
      </w:r>
    </w:p>
    <w:p w:rsidR="003D3518" w:rsidRDefault="003D3518" w:rsidP="007A388D">
      <w:pPr>
        <w:ind w:right="-828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3)</w:t>
      </w:r>
      <w:r w:rsidRPr="007A388D">
        <w:rPr>
          <w:rFonts w:ascii="Comic Sans MS" w:hAnsi="Comic Sans MS"/>
          <w:b/>
          <w:sz w:val="18"/>
          <w:szCs w:val="18"/>
        </w:rPr>
        <w:t xml:space="preserve"> Our new teacher </w:t>
      </w:r>
      <w:r w:rsidRPr="007A388D">
        <w:rPr>
          <w:rFonts w:ascii="Comic Sans MS" w:hAnsi="Comic Sans MS"/>
          <w:b/>
          <w:sz w:val="18"/>
          <w:szCs w:val="18"/>
          <w:u w:val="single"/>
        </w:rPr>
        <w:t>is not a slim</w:t>
      </w:r>
      <w:r w:rsidRPr="007A388D">
        <w:rPr>
          <w:rFonts w:ascii="Comic Sans MS" w:hAnsi="Comic Sans MS"/>
          <w:b/>
          <w:sz w:val="18"/>
          <w:szCs w:val="18"/>
        </w:rPr>
        <w:t xml:space="preserve"> man .He is short</w:t>
      </w: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b/>
          <w:sz w:val="18"/>
          <w:szCs w:val="18"/>
        </w:rPr>
        <w:t xml:space="preserve"> and ____.</w:t>
      </w:r>
      <w:r w:rsidRPr="007A388D">
        <w:rPr>
          <w:rFonts w:ascii="Comic Sans MS" w:hAnsi="Comic Sans MS"/>
          <w:sz w:val="18"/>
          <w:szCs w:val="18"/>
        </w:rPr>
        <w:t xml:space="preserve"> a)plump            b)thin            c)tall             d)old</w:t>
      </w:r>
    </w:p>
    <w:p w:rsidR="003D3518" w:rsidRPr="007A388D" w:rsidRDefault="003D3518" w:rsidP="007A388D">
      <w:pPr>
        <w:ind w:left="426" w:right="-828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4) </w:t>
      </w:r>
      <w:r w:rsidRPr="007A388D">
        <w:rPr>
          <w:rFonts w:ascii="Comic Sans MS" w:hAnsi="Comic Sans MS"/>
          <w:b/>
          <w:sz w:val="18"/>
          <w:szCs w:val="18"/>
        </w:rPr>
        <w:t>A: …………. ?     B:He is short and fat.</w:t>
      </w:r>
    </w:p>
    <w:p w:rsidR="003D3518" w:rsidRPr="007A388D" w:rsidRDefault="003D3518" w:rsidP="007A388D">
      <w:pPr>
        <w:ind w:left="426" w:right="-828"/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sz w:val="18"/>
          <w:szCs w:val="18"/>
        </w:rPr>
        <w:t xml:space="preserve">        a)What does he like?           </w:t>
      </w:r>
      <w:r w:rsidRPr="007A388D">
        <w:rPr>
          <w:rFonts w:ascii="Comic Sans MS" w:hAnsi="Comic Sans MS"/>
          <w:bCs/>
          <w:sz w:val="18"/>
          <w:szCs w:val="18"/>
        </w:rPr>
        <w:t>b)</w:t>
      </w:r>
      <w:r w:rsidRPr="007A388D">
        <w:rPr>
          <w:rFonts w:ascii="Comic Sans MS" w:hAnsi="Comic Sans MS"/>
          <w:sz w:val="18"/>
          <w:szCs w:val="18"/>
        </w:rPr>
        <w:t xml:space="preserve"> Where does he live?  </w:t>
      </w:r>
    </w:p>
    <w:p w:rsidR="003D3518" w:rsidRDefault="003D3518" w:rsidP="007A388D">
      <w:pPr>
        <w:ind w:left="709" w:right="-828"/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sz w:val="18"/>
          <w:szCs w:val="18"/>
        </w:rPr>
        <w:t xml:space="preserve">  c)Is he short and fat?            </w:t>
      </w:r>
      <w:r w:rsidRPr="007A388D">
        <w:rPr>
          <w:rFonts w:ascii="Comic Sans MS" w:hAnsi="Comic Sans MS"/>
          <w:bCs/>
          <w:sz w:val="18"/>
          <w:szCs w:val="18"/>
        </w:rPr>
        <w:t>d)</w:t>
      </w:r>
      <w:r w:rsidRPr="007A388D">
        <w:rPr>
          <w:rFonts w:ascii="Comic Sans MS" w:hAnsi="Comic Sans MS"/>
          <w:sz w:val="18"/>
          <w:szCs w:val="18"/>
        </w:rPr>
        <w:t xml:space="preserve"> What is he like?</w:t>
      </w:r>
    </w:p>
    <w:p w:rsidR="003D3518" w:rsidRPr="007A388D" w:rsidRDefault="003D3518" w:rsidP="007A388D">
      <w:pPr>
        <w:ind w:right="-828"/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b/>
          <w:sz w:val="18"/>
          <w:szCs w:val="18"/>
        </w:rPr>
        <w:t>5)</w:t>
      </w:r>
      <w:r>
        <w:rPr>
          <w:rFonts w:ascii="Comic Sans MS" w:hAnsi="Comic Sans MS"/>
          <w:sz w:val="18"/>
          <w:szCs w:val="18"/>
        </w:rPr>
        <w:t xml:space="preserve"> </w:t>
      </w:r>
      <w:r w:rsidRPr="007A388D">
        <w:rPr>
          <w:rFonts w:ascii="Comic Sans MS" w:hAnsi="Comic Sans MS"/>
          <w:b/>
          <w:sz w:val="18"/>
          <w:szCs w:val="18"/>
          <w:lang w:val="en-US"/>
        </w:rPr>
        <w:t>We _________fight with our friends</w:t>
      </w:r>
    </w:p>
    <w:p w:rsidR="003D3518" w:rsidRPr="007A388D" w:rsidRDefault="003D3518" w:rsidP="007A388D">
      <w:pPr>
        <w:ind w:left="-540"/>
        <w:rPr>
          <w:rFonts w:ascii="Comic Sans MS" w:hAnsi="Comic Sans MS"/>
          <w:sz w:val="18"/>
          <w:szCs w:val="18"/>
          <w:lang w:val="en-US"/>
        </w:rPr>
      </w:pPr>
      <w:r w:rsidRPr="007A388D">
        <w:rPr>
          <w:rFonts w:ascii="Comic Sans MS" w:hAnsi="Comic Sans MS"/>
          <w:sz w:val="18"/>
          <w:szCs w:val="18"/>
          <w:lang w:val="en-US"/>
        </w:rPr>
        <w:t xml:space="preserve">     </w:t>
      </w:r>
      <w:r>
        <w:rPr>
          <w:rFonts w:ascii="Comic Sans MS" w:hAnsi="Comic Sans MS"/>
          <w:sz w:val="18"/>
          <w:szCs w:val="18"/>
          <w:lang w:val="en-US"/>
        </w:rPr>
        <w:t xml:space="preserve">            </w:t>
      </w:r>
      <w:r w:rsidRPr="007A388D">
        <w:rPr>
          <w:rFonts w:ascii="Comic Sans MS" w:hAnsi="Comic Sans MS"/>
          <w:sz w:val="18"/>
          <w:szCs w:val="18"/>
          <w:lang w:val="en-US"/>
        </w:rPr>
        <w:t>a) should</w:t>
      </w:r>
      <w:r w:rsidRPr="007A388D">
        <w:rPr>
          <w:rFonts w:ascii="Comic Sans MS" w:hAnsi="Comic Sans MS"/>
          <w:sz w:val="18"/>
          <w:szCs w:val="18"/>
          <w:lang w:val="en-US"/>
        </w:rPr>
        <w:tab/>
        <w:t xml:space="preserve">  b) shouldn’t</w:t>
      </w:r>
      <w:r>
        <w:rPr>
          <w:rFonts w:ascii="Comic Sans MS" w:hAnsi="Comic Sans MS"/>
          <w:sz w:val="18"/>
          <w:szCs w:val="18"/>
          <w:lang w:val="en-US"/>
        </w:rPr>
        <w:t xml:space="preserve">  </w:t>
      </w:r>
      <w:r w:rsidRPr="007A388D">
        <w:rPr>
          <w:rFonts w:ascii="Comic Sans MS" w:hAnsi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sz w:val="18"/>
          <w:szCs w:val="18"/>
          <w:lang w:val="en-US"/>
        </w:rPr>
        <w:t xml:space="preserve">c) must   </w:t>
      </w:r>
      <w:r w:rsidRPr="007A388D">
        <w:rPr>
          <w:rFonts w:ascii="Comic Sans MS" w:hAnsi="Comic Sans MS"/>
          <w:sz w:val="18"/>
          <w:szCs w:val="18"/>
          <w:lang w:val="en-US"/>
        </w:rPr>
        <w:t>d) musn’t</w:t>
      </w:r>
    </w:p>
    <w:p w:rsidR="003D3518" w:rsidRPr="007A388D" w:rsidRDefault="003D3518" w:rsidP="007A388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6) </w:t>
      </w:r>
      <w:r w:rsidRPr="007A388D">
        <w:rPr>
          <w:rFonts w:ascii="Comic Sans MS" w:hAnsi="Comic Sans MS"/>
          <w:b/>
          <w:sz w:val="18"/>
          <w:szCs w:val="18"/>
        </w:rPr>
        <w:t>Mary always tells the truth. She is__________</w:t>
      </w:r>
    </w:p>
    <w:p w:rsidR="003D3518" w:rsidRPr="007A388D" w:rsidRDefault="003D3518" w:rsidP="007A388D">
      <w:pPr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b/>
          <w:sz w:val="18"/>
          <w:szCs w:val="18"/>
        </w:rPr>
        <w:t xml:space="preserve">     </w:t>
      </w:r>
      <w:r w:rsidRPr="007A388D">
        <w:rPr>
          <w:rFonts w:ascii="Comic Sans MS" w:hAnsi="Comic Sans MS"/>
          <w:sz w:val="18"/>
          <w:szCs w:val="18"/>
        </w:rPr>
        <w:t>a) honest   B) generous     c) friendly        d) sincere</w:t>
      </w:r>
    </w:p>
    <w:p w:rsidR="003D3518" w:rsidRPr="007A388D" w:rsidRDefault="003D3518" w:rsidP="007A388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7) </w:t>
      </w:r>
      <w:r w:rsidRPr="007A388D">
        <w:rPr>
          <w:rFonts w:ascii="Comic Sans MS" w:hAnsi="Comic Sans MS"/>
          <w:b/>
          <w:sz w:val="18"/>
          <w:szCs w:val="18"/>
        </w:rPr>
        <w:t xml:space="preserve">My mum is a very ________ person.  She always helps her neighbours. </w:t>
      </w:r>
    </w:p>
    <w:p w:rsidR="003D3518" w:rsidRDefault="003D3518" w:rsidP="007A388D">
      <w:pPr>
        <w:rPr>
          <w:rFonts w:ascii="Comic Sans MS" w:hAnsi="Comic Sans MS"/>
          <w:sz w:val="18"/>
          <w:szCs w:val="18"/>
        </w:rPr>
      </w:pPr>
      <w:r w:rsidRPr="007A388D">
        <w:rPr>
          <w:rFonts w:ascii="Comic Sans MS" w:hAnsi="Comic Sans MS"/>
          <w:sz w:val="18"/>
          <w:szCs w:val="18"/>
        </w:rPr>
        <w:t xml:space="preserve">       a) funny</w:t>
      </w:r>
      <w:r w:rsidRPr="007A388D">
        <w:rPr>
          <w:rFonts w:ascii="Comic Sans MS" w:hAnsi="Comic Sans MS"/>
          <w:sz w:val="18"/>
          <w:szCs w:val="18"/>
        </w:rPr>
        <w:tab/>
        <w:t xml:space="preserve">      b) jealous    c) mean      d) helpful </w:t>
      </w:r>
    </w:p>
    <w:p w:rsidR="003D3518" w:rsidRPr="007A388D" w:rsidRDefault="003D3518" w:rsidP="007A388D">
      <w:pPr>
        <w:ind w:left="-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</w:p>
    <w:p w:rsidR="003D3518" w:rsidRDefault="003D3518" w:rsidP="00B77DA2">
      <w:pPr>
        <w:ind w:left="360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 xml:space="preserve">http://www. sorubak.com </w:t>
      </w:r>
    </w:p>
    <w:p w:rsidR="003D3518" w:rsidRPr="007A388D" w:rsidRDefault="003D3518" w:rsidP="00002974">
      <w:pPr>
        <w:ind w:right="-828"/>
        <w:rPr>
          <w:rFonts w:ascii="Comic Sans MS" w:hAnsi="Comic Sans MS"/>
          <w:sz w:val="18"/>
          <w:szCs w:val="18"/>
          <w:lang w:val="en-US"/>
        </w:rPr>
      </w:pPr>
    </w:p>
    <w:sectPr w:rsidR="003D3518" w:rsidRPr="007A388D" w:rsidSect="007A388D">
      <w:type w:val="continuous"/>
      <w:pgSz w:w="11906" w:h="16838"/>
      <w:pgMar w:top="720" w:right="720" w:bottom="720" w:left="720" w:header="708" w:footer="708" w:gutter="0"/>
      <w:pgBorders w:offsetFrom="page">
        <w:top w:val="pushPinNote1" w:sz="20" w:space="24" w:color="auto"/>
        <w:left w:val="pushPinNote1" w:sz="20" w:space="24" w:color="auto"/>
        <w:bottom w:val="pushPinNote1" w:sz="20" w:space="24" w:color="auto"/>
        <w:right w:val="pushPinNote1" w:sz="2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0E04"/>
    <w:multiLevelType w:val="hybridMultilevel"/>
    <w:tmpl w:val="FF1671AE"/>
    <w:lvl w:ilvl="0" w:tplc="8D3465D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EB4"/>
    <w:rsid w:val="00002974"/>
    <w:rsid w:val="003D3518"/>
    <w:rsid w:val="004F2430"/>
    <w:rsid w:val="00506BFE"/>
    <w:rsid w:val="00664EE5"/>
    <w:rsid w:val="007A388D"/>
    <w:rsid w:val="00807EB4"/>
    <w:rsid w:val="00977A7A"/>
    <w:rsid w:val="00A01C86"/>
    <w:rsid w:val="00AF3C2E"/>
    <w:rsid w:val="00B175D7"/>
    <w:rsid w:val="00B77DA2"/>
    <w:rsid w:val="00C8052B"/>
    <w:rsid w:val="00DA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A7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51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269</Words>
  <Characters>1535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</dc:creator>
  <cp:keywords/>
  <dc:description/>
  <cp:lastModifiedBy>BİRSEN</cp:lastModifiedBy>
  <cp:revision>3</cp:revision>
  <dcterms:created xsi:type="dcterms:W3CDTF">2013-09-25T20:39:00Z</dcterms:created>
  <dcterms:modified xsi:type="dcterms:W3CDTF">2015-09-04T18:06:00Z</dcterms:modified>
</cp:coreProperties>
</file>