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B65" w:rsidRPr="007D108D" w:rsidRDefault="00525B65" w:rsidP="00A0696F">
      <w:pPr>
        <w:ind w:left="0"/>
        <w:rPr>
          <w:b/>
          <w:bCs/>
          <w:color w:val="auto"/>
          <w:sz w:val="40"/>
          <w:szCs w:val="40"/>
          <w:lang w:val="tr-TR"/>
        </w:rPr>
      </w:pPr>
      <w:r w:rsidRPr="007D108D">
        <w:rPr>
          <w:color w:val="auto"/>
          <w:sz w:val="40"/>
          <w:szCs w:val="40"/>
          <w:lang w:val="tr-TR"/>
        </w:rPr>
        <w:t xml:space="preserve">            </w:t>
      </w:r>
      <w:r w:rsidRPr="007D108D">
        <w:rPr>
          <w:b/>
          <w:bCs/>
          <w:color w:val="auto"/>
          <w:sz w:val="40"/>
          <w:szCs w:val="40"/>
          <w:lang w:val="tr-TR"/>
        </w:rPr>
        <w:t>GRAMMAR (DİL BİLGİSİ) IN ENGLISH</w:t>
      </w:r>
    </w:p>
    <w:p w:rsidR="00525B65" w:rsidRPr="007D108D" w:rsidRDefault="00525B65" w:rsidP="00A0696F">
      <w:pPr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>*İngilizcedeki cümle yapısı Türkçedekinden farklıdır. Yüklem Türkçede sondayken, İngilizcede ortadadır.</w:t>
      </w:r>
    </w:p>
    <w:p w:rsidR="00525B65" w:rsidRPr="008276DB" w:rsidRDefault="00525B65" w:rsidP="00A0696F">
      <w:pPr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   - Ben okula </w:t>
      </w:r>
      <w:r w:rsidRPr="008276DB">
        <w:rPr>
          <w:color w:val="auto"/>
          <w:sz w:val="24"/>
          <w:szCs w:val="24"/>
          <w:u w:val="single"/>
          <w:lang w:val="tr-TR"/>
        </w:rPr>
        <w:t>giderim</w:t>
      </w:r>
      <w:r w:rsidRPr="008276DB">
        <w:rPr>
          <w:color w:val="auto"/>
          <w:sz w:val="24"/>
          <w:szCs w:val="24"/>
          <w:lang w:val="tr-TR"/>
        </w:rPr>
        <w:t xml:space="preserve"> .                                         I </w:t>
      </w:r>
      <w:r w:rsidRPr="008276DB">
        <w:rPr>
          <w:color w:val="auto"/>
          <w:sz w:val="24"/>
          <w:szCs w:val="24"/>
          <w:u w:val="single"/>
          <w:lang w:val="tr-TR"/>
        </w:rPr>
        <w:t>go</w:t>
      </w:r>
      <w:r w:rsidRPr="008276DB">
        <w:rPr>
          <w:color w:val="auto"/>
          <w:sz w:val="24"/>
          <w:szCs w:val="24"/>
          <w:lang w:val="tr-TR"/>
        </w:rPr>
        <w:t xml:space="preserve"> to school.(Ben giderim okula)</w:t>
      </w:r>
    </w:p>
    <w:p w:rsidR="00525B65" w:rsidRPr="007D108D" w:rsidRDefault="00525B65" w:rsidP="00A0696F">
      <w:pPr>
        <w:tabs>
          <w:tab w:val="center" w:pos="4536"/>
        </w:tabs>
        <w:ind w:left="0"/>
        <w:rPr>
          <w:color w:val="auto"/>
          <w:sz w:val="24"/>
          <w:szCs w:val="24"/>
          <w:lang w:val="tr-TR"/>
        </w:rPr>
      </w:pPr>
      <w:r w:rsidRPr="007D108D">
        <w:rPr>
          <w:color w:val="auto"/>
          <w:sz w:val="24"/>
          <w:szCs w:val="24"/>
          <w:lang w:val="tr-TR"/>
        </w:rPr>
        <w:t xml:space="preserve">                         </w:t>
      </w:r>
      <w:r w:rsidRPr="007D108D">
        <w:rPr>
          <w:b/>
          <w:bCs/>
          <w:color w:val="auto"/>
          <w:sz w:val="24"/>
          <w:szCs w:val="24"/>
          <w:lang w:val="tr-TR"/>
        </w:rPr>
        <w:t>Yüklem</w:t>
      </w:r>
      <w:r>
        <w:rPr>
          <w:sz w:val="24"/>
          <w:szCs w:val="24"/>
          <w:lang w:val="tr-TR"/>
        </w:rPr>
        <w:tab/>
      </w:r>
      <w:r w:rsidRPr="008276DB">
        <w:rPr>
          <w:b/>
          <w:bCs/>
          <w:sz w:val="24"/>
          <w:szCs w:val="24"/>
          <w:lang w:val="tr-TR"/>
        </w:rPr>
        <w:t xml:space="preserve">       </w:t>
      </w:r>
      <w:r w:rsidRPr="007D108D">
        <w:rPr>
          <w:b/>
          <w:bCs/>
          <w:color w:val="auto"/>
          <w:sz w:val="24"/>
          <w:szCs w:val="24"/>
          <w:lang w:val="tr-TR"/>
        </w:rPr>
        <w:t>Yüklem</w:t>
      </w:r>
    </w:p>
    <w:p w:rsidR="00525B65" w:rsidRDefault="00525B65" w:rsidP="00A0696F">
      <w:pPr>
        <w:tabs>
          <w:tab w:val="center" w:pos="4536"/>
        </w:tabs>
        <w:ind w:left="0"/>
        <w:rPr>
          <w:sz w:val="24"/>
          <w:szCs w:val="24"/>
          <w:lang w:val="tr-TR"/>
        </w:rPr>
      </w:pPr>
    </w:p>
    <w:p w:rsidR="00525B65" w:rsidRPr="007D108D" w:rsidRDefault="00525B65" w:rsidP="00A0696F">
      <w:pPr>
        <w:tabs>
          <w:tab w:val="center" w:pos="4536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 xml:space="preserve">*İngilizcede yardımcı fiille( am, is, are, do, does,should, can, could, must, would, was, were, did, will) başlayan sorulara genelde </w:t>
      </w:r>
      <w:r w:rsidRPr="007D108D">
        <w:rPr>
          <w:b/>
          <w:bCs/>
          <w:color w:val="auto"/>
          <w:sz w:val="24"/>
          <w:szCs w:val="24"/>
          <w:u w:val="single"/>
          <w:lang w:val="tr-TR"/>
        </w:rPr>
        <w:t>( Yes, No) ile cevap verilir</w:t>
      </w:r>
      <w:r w:rsidRPr="007D108D">
        <w:rPr>
          <w:b/>
          <w:bCs/>
          <w:color w:val="auto"/>
          <w:sz w:val="24"/>
          <w:szCs w:val="24"/>
          <w:lang w:val="tr-TR"/>
        </w:rPr>
        <w:t>.</w:t>
      </w:r>
    </w:p>
    <w:p w:rsidR="00525B65" w:rsidRPr="008276DB" w:rsidRDefault="00525B65" w:rsidP="00BE7D09">
      <w:pPr>
        <w:tabs>
          <w:tab w:val="left" w:pos="5378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  - Are you a student?                                                          -Does  she  do her homework?</w:t>
      </w:r>
    </w:p>
    <w:p w:rsidR="00525B65" w:rsidRPr="008276DB" w:rsidRDefault="00525B65" w:rsidP="00BE7D09">
      <w:pPr>
        <w:tabs>
          <w:tab w:val="left" w:pos="5378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    Yes, I am.</w:t>
      </w:r>
      <w:r w:rsidRPr="008276DB">
        <w:rPr>
          <w:color w:val="auto"/>
          <w:sz w:val="24"/>
          <w:szCs w:val="24"/>
          <w:lang w:val="tr-TR"/>
        </w:rPr>
        <w:tab/>
        <w:t>Yes, she does her homework.</w:t>
      </w:r>
    </w:p>
    <w:p w:rsidR="00525B65" w:rsidRPr="008276DB" w:rsidRDefault="00525B65" w:rsidP="00BE7D09">
      <w:pPr>
        <w:tabs>
          <w:tab w:val="left" w:pos="5378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     No, I amnot.</w:t>
      </w:r>
      <w:r w:rsidRPr="008276DB">
        <w:rPr>
          <w:color w:val="auto"/>
          <w:sz w:val="24"/>
          <w:szCs w:val="24"/>
          <w:lang w:val="tr-TR"/>
        </w:rPr>
        <w:tab/>
        <w:t>No, she doesn’t do her homework.</w:t>
      </w:r>
    </w:p>
    <w:p w:rsidR="00525B65" w:rsidRDefault="00525B65" w:rsidP="00BE7D09">
      <w:pPr>
        <w:tabs>
          <w:tab w:val="left" w:pos="5378"/>
        </w:tabs>
        <w:ind w:left="0"/>
        <w:rPr>
          <w:sz w:val="24"/>
          <w:szCs w:val="24"/>
          <w:lang w:val="tr-TR"/>
        </w:rPr>
      </w:pPr>
    </w:p>
    <w:p w:rsidR="00525B65" w:rsidRPr="007D108D" w:rsidRDefault="00525B65" w:rsidP="00BE7D09">
      <w:pPr>
        <w:tabs>
          <w:tab w:val="left" w:pos="5378"/>
        </w:tabs>
        <w:ind w:left="0"/>
        <w:rPr>
          <w:b/>
          <w:bCs/>
          <w:color w:val="auto"/>
          <w:sz w:val="24"/>
          <w:szCs w:val="24"/>
          <w:u w:val="single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 xml:space="preserve">*İngilizcede Wh- Questions( What(ne), Where(nerede), When(ne zaman), What time(ne zaman-saat kaçta), Who(kim), Which(hangi), Why( neden) ve How( nasıl), How often( ne kadar sıklıkla), How Many( Kaç tane-sayılabilen nesneler için), How much( ne kadar- sayılamayan nesneler için) sorulan sorulara </w:t>
      </w:r>
      <w:r w:rsidRPr="007D108D">
        <w:rPr>
          <w:b/>
          <w:bCs/>
          <w:color w:val="auto"/>
          <w:sz w:val="24"/>
          <w:szCs w:val="24"/>
          <w:u w:val="single"/>
          <w:lang w:val="tr-TR"/>
        </w:rPr>
        <w:t>( Yes, No) ile cevap verilmez.</w:t>
      </w:r>
    </w:p>
    <w:p w:rsidR="00525B65" w:rsidRPr="008276DB" w:rsidRDefault="00525B65" w:rsidP="004D278A">
      <w:pPr>
        <w:tabs>
          <w:tab w:val="left" w:pos="5864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  - What do you do after school?</w:t>
      </w:r>
      <w:r w:rsidRPr="008276DB">
        <w:rPr>
          <w:color w:val="auto"/>
          <w:sz w:val="24"/>
          <w:szCs w:val="24"/>
          <w:lang w:val="tr-TR"/>
        </w:rPr>
        <w:tab/>
        <w:t>Where will he live?</w:t>
      </w:r>
    </w:p>
    <w:p w:rsidR="00525B65" w:rsidRPr="008276DB" w:rsidRDefault="00525B65" w:rsidP="004D278A">
      <w:pPr>
        <w:tabs>
          <w:tab w:val="left" w:pos="5864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    I watch TV.</w:t>
      </w:r>
      <w:r w:rsidRPr="008276DB">
        <w:rPr>
          <w:color w:val="auto"/>
          <w:sz w:val="24"/>
          <w:szCs w:val="24"/>
          <w:lang w:val="tr-TR"/>
        </w:rPr>
        <w:tab/>
        <w:t xml:space="preserve"> He will live in Ankara.</w:t>
      </w:r>
    </w:p>
    <w:p w:rsidR="00525B65" w:rsidRDefault="00525B65" w:rsidP="004D278A">
      <w:pPr>
        <w:tabs>
          <w:tab w:val="left" w:pos="5864"/>
        </w:tabs>
        <w:ind w:left="0"/>
        <w:rPr>
          <w:sz w:val="24"/>
          <w:szCs w:val="24"/>
          <w:lang w:val="tr-TR"/>
        </w:rPr>
      </w:pPr>
    </w:p>
    <w:p w:rsidR="00525B65" w:rsidRPr="007D108D" w:rsidRDefault="00525B65" w:rsidP="004D278A">
      <w:pPr>
        <w:tabs>
          <w:tab w:val="left" w:pos="5864"/>
        </w:tabs>
        <w:ind w:left="0"/>
        <w:rPr>
          <w:b/>
          <w:bCs/>
          <w:color w:val="auto"/>
          <w:sz w:val="40"/>
          <w:szCs w:val="40"/>
          <w:lang w:val="tr-TR"/>
        </w:rPr>
      </w:pPr>
      <w:r w:rsidRPr="007D108D">
        <w:rPr>
          <w:color w:val="auto"/>
          <w:sz w:val="24"/>
          <w:szCs w:val="24"/>
          <w:lang w:val="tr-TR"/>
        </w:rPr>
        <w:t xml:space="preserve">         </w:t>
      </w:r>
      <w:r w:rsidRPr="007D108D">
        <w:rPr>
          <w:b/>
          <w:bCs/>
          <w:color w:val="auto"/>
          <w:sz w:val="24"/>
          <w:szCs w:val="24"/>
          <w:lang w:val="tr-TR"/>
        </w:rPr>
        <w:t xml:space="preserve">  </w:t>
      </w:r>
      <w:r w:rsidRPr="007D108D">
        <w:rPr>
          <w:b/>
          <w:bCs/>
          <w:color w:val="auto"/>
          <w:sz w:val="40"/>
          <w:szCs w:val="40"/>
          <w:lang w:val="tr-TR"/>
        </w:rPr>
        <w:t>Tenses In Englısh( İngilizcede Zamanlar)</w:t>
      </w:r>
    </w:p>
    <w:p w:rsidR="00525B65" w:rsidRPr="007D108D" w:rsidRDefault="00525B65" w:rsidP="004D278A">
      <w:pPr>
        <w:tabs>
          <w:tab w:val="left" w:pos="5864"/>
        </w:tabs>
        <w:ind w:left="0"/>
        <w:rPr>
          <w:b/>
          <w:bCs/>
          <w:color w:val="auto"/>
          <w:sz w:val="32"/>
          <w:szCs w:val="32"/>
          <w:lang w:val="tr-TR"/>
        </w:rPr>
      </w:pPr>
      <w:r w:rsidRPr="007D108D">
        <w:rPr>
          <w:color w:val="auto"/>
          <w:sz w:val="32"/>
          <w:szCs w:val="32"/>
          <w:lang w:val="tr-TR"/>
        </w:rPr>
        <w:t xml:space="preserve">               </w:t>
      </w:r>
      <w:r w:rsidRPr="007D108D">
        <w:rPr>
          <w:b/>
          <w:bCs/>
          <w:color w:val="auto"/>
          <w:sz w:val="32"/>
          <w:szCs w:val="32"/>
          <w:lang w:val="tr-TR"/>
        </w:rPr>
        <w:t>Sımple Present Tense( Basit Geniş Zaman)</w:t>
      </w:r>
    </w:p>
    <w:p w:rsidR="00525B65" w:rsidRPr="007D108D" w:rsidRDefault="00525B65" w:rsidP="004D278A">
      <w:pPr>
        <w:tabs>
          <w:tab w:val="left" w:pos="5864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>*Geniş zaman genelde yaptığımız alışkanlıklar, ve genel ifadeler için kullanılır. Bu zamanda yardımcı fiiller( Do- I, You, We, They), ( Does- He, She, It) kullanılır.</w:t>
      </w:r>
    </w:p>
    <w:p w:rsidR="00525B65" w:rsidRPr="007D108D" w:rsidRDefault="00525B65" w:rsidP="004D278A">
      <w:pPr>
        <w:tabs>
          <w:tab w:val="left" w:pos="5864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>* Do ve Does olumsuz ve soru cümlelerinde kullanılır. Olumlu cümlede kullanılmaz. Olumlu cümlelerde (does’ın  -es eki ) fiillere gelir.</w:t>
      </w:r>
    </w:p>
    <w:p w:rsidR="00525B65" w:rsidRPr="008276DB" w:rsidRDefault="00525B65" w:rsidP="007464F2">
      <w:pPr>
        <w:tabs>
          <w:tab w:val="left" w:pos="5864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  Do they eat hamburger?                                                          Does she drink water?</w:t>
      </w:r>
    </w:p>
    <w:p w:rsidR="00525B65" w:rsidRPr="008276DB" w:rsidRDefault="00525B65" w:rsidP="007464F2">
      <w:pPr>
        <w:tabs>
          <w:tab w:val="left" w:pos="5864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 -Yes, they eat hamburger.                                                        – Yes, she </w:t>
      </w:r>
      <w:r w:rsidRPr="008276DB">
        <w:rPr>
          <w:color w:val="auto"/>
          <w:sz w:val="24"/>
          <w:szCs w:val="24"/>
          <w:u w:val="single"/>
          <w:lang w:val="tr-TR"/>
        </w:rPr>
        <w:t>drinks</w:t>
      </w:r>
      <w:r w:rsidRPr="008276DB">
        <w:rPr>
          <w:color w:val="auto"/>
          <w:sz w:val="24"/>
          <w:szCs w:val="24"/>
          <w:lang w:val="tr-TR"/>
        </w:rPr>
        <w:t xml:space="preserve"> water.</w:t>
      </w:r>
    </w:p>
    <w:p w:rsidR="00525B65" w:rsidRPr="008276DB" w:rsidRDefault="00525B65" w:rsidP="007464F2">
      <w:pPr>
        <w:tabs>
          <w:tab w:val="left" w:pos="5864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 - No, they don’t eat Hamburger.                                             – No, she doesn’t drink water.</w:t>
      </w:r>
    </w:p>
    <w:p w:rsidR="00525B65" w:rsidRPr="007D108D" w:rsidRDefault="00525B65" w:rsidP="007464F2">
      <w:pPr>
        <w:tabs>
          <w:tab w:val="left" w:pos="5864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>* Bu zamanda kullanılan zaman zarfı( every(her)- day, month, year) cümlenin sonunda yer alır. Sıklık zarfları( always-daima, usually- genellikle, sometimes- bazen, never-asla, often-sıksık, rarely/seldom-nadiren) cümlede özneden sonra gelir.</w:t>
      </w:r>
    </w:p>
    <w:p w:rsidR="00525B65" w:rsidRPr="008276DB" w:rsidRDefault="00525B65" w:rsidP="00483CAD">
      <w:pPr>
        <w:tabs>
          <w:tab w:val="left" w:pos="5257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   We play basketball </w:t>
      </w:r>
      <w:r w:rsidRPr="008276DB">
        <w:rPr>
          <w:color w:val="auto"/>
          <w:sz w:val="24"/>
          <w:szCs w:val="24"/>
          <w:u w:val="single"/>
          <w:lang w:val="tr-TR"/>
        </w:rPr>
        <w:t>everyday.</w:t>
      </w:r>
      <w:r w:rsidRPr="008276DB">
        <w:rPr>
          <w:color w:val="auto"/>
          <w:sz w:val="24"/>
          <w:szCs w:val="24"/>
          <w:lang w:val="tr-TR"/>
        </w:rPr>
        <w:t xml:space="preserve">     </w:t>
      </w:r>
      <w:r w:rsidRPr="008276DB">
        <w:rPr>
          <w:color w:val="auto"/>
          <w:sz w:val="24"/>
          <w:szCs w:val="24"/>
          <w:lang w:val="tr-TR"/>
        </w:rPr>
        <w:tab/>
        <w:t xml:space="preserve">He </w:t>
      </w:r>
      <w:r w:rsidRPr="008276DB">
        <w:rPr>
          <w:color w:val="auto"/>
          <w:sz w:val="24"/>
          <w:szCs w:val="24"/>
          <w:u w:val="single"/>
          <w:lang w:val="tr-TR"/>
        </w:rPr>
        <w:t>often</w:t>
      </w:r>
      <w:r w:rsidRPr="008276DB">
        <w:rPr>
          <w:color w:val="auto"/>
          <w:sz w:val="24"/>
          <w:szCs w:val="24"/>
          <w:lang w:val="tr-TR"/>
        </w:rPr>
        <w:t xml:space="preserve"> listens to music.</w:t>
      </w:r>
    </w:p>
    <w:p w:rsidR="00525B65" w:rsidRPr="007D108D" w:rsidRDefault="00525B65" w:rsidP="00483CAD">
      <w:pPr>
        <w:tabs>
          <w:tab w:val="left" w:pos="5257"/>
        </w:tabs>
        <w:ind w:left="0"/>
        <w:rPr>
          <w:b/>
          <w:bCs/>
          <w:color w:val="auto"/>
          <w:sz w:val="32"/>
          <w:szCs w:val="32"/>
          <w:lang w:val="tr-TR"/>
        </w:rPr>
      </w:pPr>
      <w:r w:rsidRPr="007D108D">
        <w:rPr>
          <w:b/>
          <w:bCs/>
          <w:color w:val="auto"/>
          <w:sz w:val="32"/>
          <w:szCs w:val="32"/>
          <w:lang w:val="tr-TR"/>
        </w:rPr>
        <w:t xml:space="preserve">   Present Contınuous(Progressıve) Tense( Şimdiki Zaman)</w:t>
      </w:r>
    </w:p>
    <w:p w:rsidR="00525B65" w:rsidRPr="007D108D" w:rsidRDefault="00525B65" w:rsidP="00483CAD">
      <w:pPr>
        <w:tabs>
          <w:tab w:val="left" w:pos="5257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>*Şimdiki zaman şu anda yaptığımız eylemler için kullanılır. Bu zamanda kullanılan yardımcı fiiller( am-I, is-he, she, it, are-you, we they) ile ana fiillere(-ing) eki getirilerek cümle kurulur.</w:t>
      </w:r>
    </w:p>
    <w:p w:rsidR="00525B65" w:rsidRPr="008276DB" w:rsidRDefault="00525B65" w:rsidP="006E0D35">
      <w:pPr>
        <w:tabs>
          <w:tab w:val="left" w:pos="5257"/>
        </w:tabs>
        <w:ind w:left="0"/>
        <w:rPr>
          <w:color w:val="auto"/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  </w:t>
      </w:r>
      <w:r w:rsidRPr="008276DB">
        <w:rPr>
          <w:color w:val="auto"/>
          <w:sz w:val="24"/>
          <w:szCs w:val="24"/>
          <w:lang w:val="tr-TR"/>
        </w:rPr>
        <w:t>Is it eating bone(kemik)?</w:t>
      </w:r>
      <w:r w:rsidRPr="008276DB">
        <w:rPr>
          <w:color w:val="auto"/>
          <w:sz w:val="24"/>
          <w:szCs w:val="24"/>
          <w:lang w:val="tr-TR"/>
        </w:rPr>
        <w:tab/>
        <w:t>Are they listening the song(şarkı)?</w:t>
      </w:r>
    </w:p>
    <w:p w:rsidR="00525B65" w:rsidRPr="008276DB" w:rsidRDefault="00525B65" w:rsidP="006E0D35">
      <w:pPr>
        <w:pStyle w:val="ListParagraph"/>
        <w:numPr>
          <w:ilvl w:val="0"/>
          <w:numId w:val="3"/>
        </w:numPr>
        <w:tabs>
          <w:tab w:val="left" w:pos="5257"/>
        </w:tabs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>Yes , it is.                                                                          –Yes, they are.</w:t>
      </w:r>
    </w:p>
    <w:p w:rsidR="00525B65" w:rsidRPr="008276DB" w:rsidRDefault="00525B65" w:rsidP="006E0D35">
      <w:pPr>
        <w:pStyle w:val="ListParagraph"/>
        <w:numPr>
          <w:ilvl w:val="0"/>
          <w:numId w:val="3"/>
        </w:numPr>
        <w:tabs>
          <w:tab w:val="left" w:pos="5257"/>
        </w:tabs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>No, it isn’t.                                                                        –No, they aren’t.</w:t>
      </w:r>
    </w:p>
    <w:p w:rsidR="00525B65" w:rsidRPr="008276DB" w:rsidRDefault="00525B65" w:rsidP="006E0D35">
      <w:pPr>
        <w:pStyle w:val="ListParagraph"/>
        <w:tabs>
          <w:tab w:val="left" w:pos="5257"/>
        </w:tabs>
        <w:ind w:left="465"/>
        <w:rPr>
          <w:color w:val="auto"/>
          <w:sz w:val="24"/>
          <w:szCs w:val="24"/>
          <w:lang w:val="tr-TR"/>
        </w:rPr>
      </w:pPr>
    </w:p>
    <w:p w:rsidR="00525B65" w:rsidRPr="007D108D" w:rsidRDefault="00525B65" w:rsidP="006E0D35">
      <w:pPr>
        <w:tabs>
          <w:tab w:val="left" w:pos="5257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>*Bu zamanda kullanılan zaman zarfları: at the moment, at present- şu anda, now-şimdi. Genellikle cümlenin sonunda yer alırlar. Zaman zarfları bize cümleye hangi zamnın gelmesi gerektiği noktasında ipucu verir.</w:t>
      </w:r>
    </w:p>
    <w:p w:rsidR="00525B65" w:rsidRPr="008276DB" w:rsidRDefault="00525B65" w:rsidP="006E0D35">
      <w:pPr>
        <w:tabs>
          <w:tab w:val="left" w:pos="5257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   I am studying lesson now.( şimdi ders çalışıyorum)</w:t>
      </w:r>
    </w:p>
    <w:p w:rsidR="00525B65" w:rsidRDefault="00525B65" w:rsidP="006E0D35">
      <w:pPr>
        <w:tabs>
          <w:tab w:val="left" w:pos="5257"/>
        </w:tabs>
        <w:ind w:left="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  </w:t>
      </w:r>
    </w:p>
    <w:p w:rsidR="00525B65" w:rsidRPr="007D108D" w:rsidRDefault="00525B65" w:rsidP="006E0D35">
      <w:pPr>
        <w:tabs>
          <w:tab w:val="left" w:pos="5257"/>
        </w:tabs>
        <w:ind w:left="0"/>
        <w:rPr>
          <w:b/>
          <w:bCs/>
          <w:color w:val="auto"/>
          <w:sz w:val="32"/>
          <w:szCs w:val="32"/>
          <w:lang w:val="tr-TR"/>
        </w:rPr>
      </w:pPr>
      <w:r w:rsidRPr="007D108D">
        <w:rPr>
          <w:b/>
          <w:bCs/>
          <w:color w:val="auto"/>
          <w:sz w:val="32"/>
          <w:szCs w:val="32"/>
          <w:lang w:val="tr-TR"/>
        </w:rPr>
        <w:t xml:space="preserve">                            The Future Tense( Gelecek Zaman)</w:t>
      </w:r>
    </w:p>
    <w:p w:rsidR="00525B65" w:rsidRPr="007D108D" w:rsidRDefault="00525B65" w:rsidP="006E0D35">
      <w:pPr>
        <w:tabs>
          <w:tab w:val="left" w:pos="5257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>*Bu zamanı geleceğe yönelik tahmin cümlelerinde kullanırız. İkiye ayrılır. Planlı gelecek( Be-am is are    going to) ve plansız gelecek( will, won’t). Kesin bir tarih ya da saat verilmişse</w:t>
      </w:r>
      <w:r w:rsidRPr="007D108D">
        <w:rPr>
          <w:color w:val="auto"/>
          <w:sz w:val="24"/>
          <w:szCs w:val="24"/>
          <w:lang w:val="tr-TR"/>
        </w:rPr>
        <w:t xml:space="preserve"> </w:t>
      </w:r>
      <w:r w:rsidRPr="007D108D">
        <w:rPr>
          <w:b/>
          <w:bCs/>
          <w:color w:val="auto"/>
          <w:sz w:val="24"/>
          <w:szCs w:val="24"/>
          <w:lang w:val="tr-TR"/>
        </w:rPr>
        <w:t>planlı gelecek, verilmemişse  plansız gelecek kullanılır.</w:t>
      </w:r>
    </w:p>
    <w:p w:rsidR="00525B65" w:rsidRPr="008276DB" w:rsidRDefault="00525B65" w:rsidP="00AC5AB8">
      <w:pPr>
        <w:tabs>
          <w:tab w:val="left" w:pos="6142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I </w:t>
      </w:r>
      <w:r w:rsidRPr="008276DB">
        <w:rPr>
          <w:color w:val="auto"/>
          <w:sz w:val="24"/>
          <w:szCs w:val="24"/>
          <w:u w:val="single"/>
          <w:lang w:val="tr-TR"/>
        </w:rPr>
        <w:t>am going to</w:t>
      </w:r>
      <w:r w:rsidRPr="008276DB">
        <w:rPr>
          <w:color w:val="auto"/>
          <w:sz w:val="24"/>
          <w:szCs w:val="24"/>
          <w:lang w:val="tr-TR"/>
        </w:rPr>
        <w:t xml:space="preserve"> go to cinema at 8 o ‘clock tomorrow.</w:t>
      </w:r>
      <w:r w:rsidRPr="008276DB">
        <w:rPr>
          <w:color w:val="auto"/>
          <w:sz w:val="24"/>
          <w:szCs w:val="24"/>
          <w:lang w:val="tr-TR"/>
        </w:rPr>
        <w:tab/>
        <w:t xml:space="preserve">She </w:t>
      </w:r>
      <w:r w:rsidRPr="008276DB">
        <w:rPr>
          <w:color w:val="auto"/>
          <w:sz w:val="24"/>
          <w:szCs w:val="24"/>
          <w:u w:val="single"/>
          <w:lang w:val="tr-TR"/>
        </w:rPr>
        <w:t>will</w:t>
      </w:r>
      <w:r w:rsidRPr="008276DB">
        <w:rPr>
          <w:color w:val="auto"/>
          <w:sz w:val="24"/>
          <w:szCs w:val="24"/>
          <w:lang w:val="tr-TR"/>
        </w:rPr>
        <w:t xml:space="preserve"> write a story(hikaye)</w:t>
      </w:r>
    </w:p>
    <w:p w:rsidR="00525B65" w:rsidRPr="007D108D" w:rsidRDefault="00525B65" w:rsidP="005915DF">
      <w:pPr>
        <w:tabs>
          <w:tab w:val="left" w:pos="6142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>*Bu zamanda kullanılan zaman zarfları : tomorrow-yarın, next(gelecek) day,month, year, ın the future-gelecekte. Cümlenin sonunda kullanılırlar.</w:t>
      </w:r>
    </w:p>
    <w:p w:rsidR="00525B65" w:rsidRPr="008276DB" w:rsidRDefault="00525B65" w:rsidP="005915DF">
      <w:pPr>
        <w:tabs>
          <w:tab w:val="left" w:pos="6142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-Will she come home next Monday(pazartesi)?         </w:t>
      </w:r>
    </w:p>
    <w:p w:rsidR="00525B65" w:rsidRPr="008276DB" w:rsidRDefault="00525B65" w:rsidP="00AC5AB8">
      <w:pPr>
        <w:tabs>
          <w:tab w:val="left" w:pos="6142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Yes, she will.</w:t>
      </w:r>
    </w:p>
    <w:p w:rsidR="00525B65" w:rsidRPr="008276DB" w:rsidRDefault="00525B65" w:rsidP="00AC5AB8">
      <w:pPr>
        <w:tabs>
          <w:tab w:val="left" w:pos="6142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>No, she  won’t.</w:t>
      </w:r>
    </w:p>
    <w:p w:rsidR="00525B65" w:rsidRPr="008276DB" w:rsidRDefault="00525B65" w:rsidP="006E0D35">
      <w:pPr>
        <w:tabs>
          <w:tab w:val="left" w:pos="5257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>-Look at the black clouds(siyah bulut). Is it going to rain(yağmur yağmak)?</w:t>
      </w:r>
    </w:p>
    <w:p w:rsidR="00525B65" w:rsidRPr="008276DB" w:rsidRDefault="00525B65" w:rsidP="005915DF">
      <w:pPr>
        <w:tabs>
          <w:tab w:val="left" w:pos="2516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ab/>
        <w:t xml:space="preserve">                     Yes, it is going to rain.</w:t>
      </w:r>
    </w:p>
    <w:p w:rsidR="00525B65" w:rsidRPr="008276DB" w:rsidRDefault="00525B65" w:rsidP="005915DF">
      <w:pPr>
        <w:tabs>
          <w:tab w:val="left" w:pos="2516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                                                                   No, it isn’t going to rain.</w:t>
      </w:r>
    </w:p>
    <w:p w:rsidR="00525B65" w:rsidRPr="007D108D" w:rsidRDefault="00525B65" w:rsidP="005915DF">
      <w:pPr>
        <w:tabs>
          <w:tab w:val="left" w:pos="2516"/>
        </w:tabs>
        <w:ind w:left="0"/>
        <w:rPr>
          <w:b/>
          <w:bCs/>
          <w:color w:val="auto"/>
          <w:sz w:val="36"/>
          <w:szCs w:val="36"/>
          <w:lang w:val="tr-TR"/>
        </w:rPr>
      </w:pPr>
      <w:r w:rsidRPr="007D108D">
        <w:rPr>
          <w:color w:val="auto"/>
          <w:sz w:val="36"/>
          <w:szCs w:val="36"/>
          <w:lang w:val="tr-TR"/>
        </w:rPr>
        <w:t xml:space="preserve">       </w:t>
      </w:r>
      <w:r w:rsidRPr="007D108D">
        <w:rPr>
          <w:b/>
          <w:bCs/>
          <w:color w:val="auto"/>
          <w:sz w:val="36"/>
          <w:szCs w:val="36"/>
          <w:lang w:val="tr-TR"/>
        </w:rPr>
        <w:t>Sımple Past Tense( Basit Geçmiş  Zaman)</w:t>
      </w:r>
    </w:p>
    <w:p w:rsidR="00525B65" w:rsidRPr="007D108D" w:rsidRDefault="00525B65" w:rsidP="005915DF">
      <w:pPr>
        <w:tabs>
          <w:tab w:val="left" w:pos="2516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>*Biz bu zamanı geçmişte yaptığımız eylemler için kullanırız.</w:t>
      </w:r>
    </w:p>
    <w:p w:rsidR="00525B65" w:rsidRPr="007D108D" w:rsidRDefault="00525B65" w:rsidP="005915DF">
      <w:pPr>
        <w:tabs>
          <w:tab w:val="left" w:pos="2516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>*Yüklemi isim için bu zamanda yardımcı fiillerimiz( Was-I,He,She,It-----Were-You, We, They).</w:t>
      </w:r>
    </w:p>
    <w:p w:rsidR="00525B65" w:rsidRPr="007D108D" w:rsidRDefault="00525B65" w:rsidP="005915DF">
      <w:pPr>
        <w:tabs>
          <w:tab w:val="left" w:pos="2516"/>
        </w:tabs>
        <w:ind w:left="0"/>
        <w:rPr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>*Yüklemin isim mi fiil mi olduğunu bulmak için fiile ‘-mek, -mak----mastar eki ‘ getiririz.</w:t>
      </w:r>
      <w:r w:rsidRPr="007D108D">
        <w:rPr>
          <w:color w:val="auto"/>
          <w:sz w:val="24"/>
          <w:szCs w:val="24"/>
          <w:lang w:val="tr-TR"/>
        </w:rPr>
        <w:t xml:space="preserve"> </w:t>
      </w:r>
    </w:p>
    <w:p w:rsidR="00525B65" w:rsidRPr="0074436C" w:rsidRDefault="00525B65" w:rsidP="00565183">
      <w:pPr>
        <w:tabs>
          <w:tab w:val="center" w:pos="4536"/>
        </w:tabs>
        <w:ind w:left="0"/>
        <w:rPr>
          <w:color w:val="auto"/>
          <w:sz w:val="24"/>
          <w:szCs w:val="24"/>
          <w:lang w:val="tr-TR"/>
        </w:rPr>
      </w:pPr>
      <w:r w:rsidRPr="0074436C">
        <w:rPr>
          <w:color w:val="auto"/>
          <w:sz w:val="24"/>
          <w:szCs w:val="24"/>
          <w:lang w:val="tr-TR"/>
        </w:rPr>
        <w:t xml:space="preserve">  -Were you a student?</w:t>
      </w:r>
      <w:r w:rsidRPr="0074436C">
        <w:rPr>
          <w:color w:val="auto"/>
          <w:sz w:val="24"/>
          <w:szCs w:val="24"/>
          <w:lang w:val="tr-TR"/>
        </w:rPr>
        <w:tab/>
        <w:t xml:space="preserve">                                                   Was she naughty( yaramaz)?</w:t>
      </w:r>
    </w:p>
    <w:p w:rsidR="00525B65" w:rsidRPr="0074436C" w:rsidRDefault="00525B65" w:rsidP="00565183">
      <w:pPr>
        <w:tabs>
          <w:tab w:val="left" w:pos="5014"/>
        </w:tabs>
        <w:ind w:left="0"/>
        <w:rPr>
          <w:color w:val="auto"/>
          <w:sz w:val="24"/>
          <w:szCs w:val="24"/>
          <w:lang w:val="tr-TR"/>
        </w:rPr>
      </w:pPr>
      <w:r w:rsidRPr="0074436C">
        <w:rPr>
          <w:color w:val="auto"/>
          <w:sz w:val="24"/>
          <w:szCs w:val="24"/>
          <w:lang w:val="tr-TR"/>
        </w:rPr>
        <w:t xml:space="preserve">    Yes,I was.</w:t>
      </w:r>
      <w:r w:rsidRPr="0074436C">
        <w:rPr>
          <w:color w:val="auto"/>
          <w:sz w:val="24"/>
          <w:szCs w:val="24"/>
          <w:lang w:val="tr-TR"/>
        </w:rPr>
        <w:tab/>
        <w:t xml:space="preserve">  Yes, she was.</w:t>
      </w:r>
    </w:p>
    <w:p w:rsidR="00525B65" w:rsidRPr="0074436C" w:rsidRDefault="00525B65" w:rsidP="00565183">
      <w:pPr>
        <w:tabs>
          <w:tab w:val="left" w:pos="5014"/>
        </w:tabs>
        <w:ind w:left="0"/>
        <w:rPr>
          <w:color w:val="auto"/>
          <w:sz w:val="24"/>
          <w:szCs w:val="24"/>
          <w:lang w:val="tr-TR"/>
        </w:rPr>
      </w:pPr>
      <w:r w:rsidRPr="0074436C">
        <w:rPr>
          <w:color w:val="auto"/>
          <w:sz w:val="24"/>
          <w:szCs w:val="24"/>
          <w:lang w:val="tr-TR"/>
        </w:rPr>
        <w:t xml:space="preserve">    No, I wasn’t.</w:t>
      </w:r>
      <w:r w:rsidRPr="0074436C">
        <w:rPr>
          <w:color w:val="auto"/>
          <w:sz w:val="24"/>
          <w:szCs w:val="24"/>
          <w:lang w:val="tr-TR"/>
        </w:rPr>
        <w:tab/>
        <w:t xml:space="preserve">  No, she wasn’t.</w:t>
      </w:r>
    </w:p>
    <w:p w:rsidR="00525B65" w:rsidRPr="007D108D" w:rsidRDefault="00525B65" w:rsidP="00565183">
      <w:pPr>
        <w:tabs>
          <w:tab w:val="left" w:pos="5864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 xml:space="preserve">*Yüklemi fiil olan için yardımcı fiillerimiz( Did, Didn’t). Olumlu cümlelerde ( did ve didn’t) kullanılmaz. Düzenli fiillerle( play, watch,) cümle kurulmuşsa  bu fiillere  ‘- ed’ eki getirilerek cümle kurulur. Düzensiz fiillerin( go-went, drink-drank) 2. Hali getirilerek olumlu cümle kurulur. </w:t>
      </w:r>
    </w:p>
    <w:p w:rsidR="00525B65" w:rsidRPr="0074436C" w:rsidRDefault="00525B65" w:rsidP="00901D05">
      <w:pPr>
        <w:tabs>
          <w:tab w:val="left" w:pos="5864"/>
        </w:tabs>
        <w:ind w:left="0"/>
        <w:rPr>
          <w:color w:val="auto"/>
          <w:sz w:val="24"/>
          <w:szCs w:val="24"/>
          <w:lang w:val="tr-TR"/>
        </w:rPr>
      </w:pPr>
      <w:r w:rsidRPr="0074436C">
        <w:rPr>
          <w:color w:val="auto"/>
          <w:sz w:val="24"/>
          <w:szCs w:val="24"/>
          <w:lang w:val="tr-TR"/>
        </w:rPr>
        <w:t xml:space="preserve">   Did you do your homework?</w:t>
      </w:r>
      <w:r w:rsidRPr="0074436C">
        <w:rPr>
          <w:color w:val="auto"/>
          <w:sz w:val="24"/>
          <w:szCs w:val="24"/>
          <w:lang w:val="tr-TR"/>
        </w:rPr>
        <w:tab/>
        <w:t>Where did she go?</w:t>
      </w:r>
    </w:p>
    <w:p w:rsidR="00525B65" w:rsidRPr="0074436C" w:rsidRDefault="00525B65" w:rsidP="00901D05">
      <w:pPr>
        <w:tabs>
          <w:tab w:val="left" w:pos="5864"/>
        </w:tabs>
        <w:ind w:left="0"/>
        <w:rPr>
          <w:color w:val="auto"/>
          <w:sz w:val="24"/>
          <w:szCs w:val="24"/>
          <w:lang w:val="tr-TR"/>
        </w:rPr>
      </w:pPr>
      <w:r w:rsidRPr="0074436C">
        <w:rPr>
          <w:color w:val="auto"/>
          <w:sz w:val="24"/>
          <w:szCs w:val="24"/>
          <w:lang w:val="tr-TR"/>
        </w:rPr>
        <w:t xml:space="preserve">  - Yes, I did my homework.( do-did düzensiz fiil) </w:t>
      </w:r>
      <w:r w:rsidRPr="0074436C">
        <w:rPr>
          <w:color w:val="auto"/>
          <w:sz w:val="24"/>
          <w:szCs w:val="24"/>
          <w:lang w:val="tr-TR"/>
        </w:rPr>
        <w:tab/>
        <w:t>- She went to Trabzon.</w:t>
      </w:r>
    </w:p>
    <w:p w:rsidR="00525B65" w:rsidRPr="0074436C" w:rsidRDefault="00525B65" w:rsidP="00565183">
      <w:pPr>
        <w:tabs>
          <w:tab w:val="left" w:pos="5864"/>
        </w:tabs>
        <w:ind w:left="0"/>
        <w:rPr>
          <w:color w:val="auto"/>
          <w:sz w:val="24"/>
          <w:szCs w:val="24"/>
          <w:lang w:val="tr-TR"/>
        </w:rPr>
      </w:pPr>
      <w:r w:rsidRPr="0074436C">
        <w:rPr>
          <w:color w:val="auto"/>
          <w:sz w:val="24"/>
          <w:szCs w:val="24"/>
          <w:lang w:val="tr-TR"/>
        </w:rPr>
        <w:t xml:space="preserve">  - No, I didn’t do my homework.</w:t>
      </w:r>
    </w:p>
    <w:p w:rsidR="00525B65" w:rsidRPr="007D108D" w:rsidRDefault="00525B65" w:rsidP="00565183">
      <w:pPr>
        <w:tabs>
          <w:tab w:val="left" w:pos="5864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>* Bu zamanda kullanılan zaman zarfları( Yesterday-dün, Last-geçen day, year, month, Ago-önce----two days ago,  In the past-geçmişte).</w:t>
      </w:r>
    </w:p>
    <w:p w:rsidR="00525B65" w:rsidRPr="007D108D" w:rsidRDefault="00525B65" w:rsidP="00565183">
      <w:pPr>
        <w:tabs>
          <w:tab w:val="left" w:pos="5864"/>
        </w:tabs>
        <w:ind w:left="0"/>
        <w:rPr>
          <w:b/>
          <w:bCs/>
          <w:color w:val="auto"/>
          <w:sz w:val="36"/>
          <w:szCs w:val="36"/>
          <w:lang w:val="tr-TR"/>
        </w:rPr>
      </w:pPr>
      <w:r w:rsidRPr="007D108D">
        <w:rPr>
          <w:color w:val="auto"/>
          <w:sz w:val="36"/>
          <w:szCs w:val="36"/>
          <w:lang w:val="tr-TR"/>
        </w:rPr>
        <w:t xml:space="preserve">                  </w:t>
      </w:r>
      <w:r w:rsidRPr="007D108D">
        <w:rPr>
          <w:b/>
          <w:bCs/>
          <w:color w:val="auto"/>
          <w:sz w:val="36"/>
          <w:szCs w:val="36"/>
          <w:lang w:val="tr-TR"/>
        </w:rPr>
        <w:t xml:space="preserve"> Imperatıves(  Emir Cümleleri)</w:t>
      </w:r>
    </w:p>
    <w:p w:rsidR="00525B65" w:rsidRPr="007D108D" w:rsidRDefault="00525B65" w:rsidP="00901D05">
      <w:pPr>
        <w:tabs>
          <w:tab w:val="left" w:pos="5864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>*Emir cümleleri 2.tekil( you-sen) ve 3. Tekil şahısla (o- he she it) geniş zamanda yapılır.</w:t>
      </w:r>
    </w:p>
    <w:p w:rsidR="00525B65" w:rsidRPr="0074436C" w:rsidRDefault="00525B65" w:rsidP="002618A2">
      <w:pPr>
        <w:tabs>
          <w:tab w:val="center" w:pos="4536"/>
        </w:tabs>
        <w:ind w:left="0"/>
        <w:rPr>
          <w:color w:val="auto"/>
          <w:sz w:val="24"/>
          <w:szCs w:val="24"/>
          <w:lang w:val="tr-TR"/>
        </w:rPr>
      </w:pPr>
      <w:r w:rsidRPr="0074436C">
        <w:rPr>
          <w:color w:val="auto"/>
          <w:sz w:val="24"/>
          <w:szCs w:val="24"/>
          <w:lang w:val="tr-TR"/>
        </w:rPr>
        <w:t xml:space="preserve">    Come!: gel</w:t>
      </w:r>
      <w:r w:rsidRPr="0074436C">
        <w:rPr>
          <w:color w:val="auto"/>
          <w:sz w:val="24"/>
          <w:szCs w:val="24"/>
          <w:lang w:val="tr-TR"/>
        </w:rPr>
        <w:tab/>
        <w:t xml:space="preserve">                                                 Don’t run in the class!( sınıfta koşma)</w:t>
      </w:r>
    </w:p>
    <w:p w:rsidR="00525B65" w:rsidRPr="0074436C" w:rsidRDefault="00525B65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 w:rsidRPr="0074436C">
        <w:rPr>
          <w:color w:val="auto"/>
          <w:sz w:val="24"/>
          <w:szCs w:val="24"/>
          <w:lang w:val="tr-TR"/>
        </w:rPr>
        <w:t xml:space="preserve">    Be Quiet!: sessiz ol</w:t>
      </w:r>
      <w:r w:rsidRPr="0074436C">
        <w:rPr>
          <w:color w:val="auto"/>
          <w:sz w:val="24"/>
          <w:szCs w:val="24"/>
          <w:lang w:val="tr-TR"/>
        </w:rPr>
        <w:tab/>
        <w:t>Don’t speak-talk!: Konuşma.</w:t>
      </w:r>
    </w:p>
    <w:p w:rsidR="00525B65" w:rsidRPr="007D108D" w:rsidRDefault="00525B65" w:rsidP="002618A2">
      <w:pPr>
        <w:tabs>
          <w:tab w:val="left" w:pos="4077"/>
        </w:tabs>
        <w:ind w:left="0"/>
        <w:rPr>
          <w:b/>
          <w:bCs/>
          <w:color w:val="auto"/>
          <w:sz w:val="36"/>
          <w:szCs w:val="36"/>
          <w:lang w:val="tr-TR"/>
        </w:rPr>
      </w:pPr>
      <w:r w:rsidRPr="007D108D">
        <w:rPr>
          <w:color w:val="auto"/>
          <w:sz w:val="36"/>
          <w:szCs w:val="36"/>
          <w:lang w:val="tr-TR"/>
        </w:rPr>
        <w:t xml:space="preserve">          </w:t>
      </w:r>
      <w:r w:rsidRPr="007D108D">
        <w:rPr>
          <w:b/>
          <w:bCs/>
          <w:color w:val="auto"/>
          <w:sz w:val="36"/>
          <w:szCs w:val="36"/>
          <w:lang w:val="tr-TR"/>
        </w:rPr>
        <w:t xml:space="preserve">Advise Structures( Tavsiye Yapıları)- Should, </w:t>
      </w:r>
    </w:p>
    <w:p w:rsidR="00525B65" w:rsidRPr="007D108D" w:rsidRDefault="00525B65" w:rsidP="002618A2">
      <w:pPr>
        <w:tabs>
          <w:tab w:val="left" w:pos="4077"/>
        </w:tabs>
        <w:ind w:left="0"/>
        <w:rPr>
          <w:b/>
          <w:bCs/>
          <w:color w:val="auto"/>
          <w:sz w:val="36"/>
          <w:szCs w:val="36"/>
          <w:lang w:val="tr-TR"/>
        </w:rPr>
      </w:pPr>
      <w:r w:rsidRPr="007D108D">
        <w:rPr>
          <w:b/>
          <w:bCs/>
          <w:color w:val="auto"/>
          <w:sz w:val="36"/>
          <w:szCs w:val="36"/>
          <w:lang w:val="tr-TR"/>
        </w:rPr>
        <w:t xml:space="preserve">                                  Had Better</w:t>
      </w:r>
    </w:p>
    <w:p w:rsidR="00525B65" w:rsidRPr="007D108D" w:rsidRDefault="00525B65" w:rsidP="002618A2">
      <w:pPr>
        <w:tabs>
          <w:tab w:val="left" w:pos="4077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 xml:space="preserve">*Should  -meli, -malı manasında kendinden sonra fiile ek gelmez. Tavsiye </w:t>
      </w:r>
      <w:r>
        <w:rPr>
          <w:b/>
          <w:bCs/>
          <w:color w:val="auto"/>
          <w:sz w:val="24"/>
          <w:szCs w:val="24"/>
          <w:lang w:val="tr-TR"/>
        </w:rPr>
        <w:t>vermek iç</w:t>
      </w:r>
      <w:r w:rsidRPr="007D108D">
        <w:rPr>
          <w:b/>
          <w:bCs/>
          <w:color w:val="auto"/>
          <w:sz w:val="24"/>
          <w:szCs w:val="24"/>
          <w:lang w:val="tr-TR"/>
        </w:rPr>
        <w:t>in kullanılır.</w:t>
      </w:r>
    </w:p>
    <w:p w:rsidR="00525B65" w:rsidRPr="0074436C" w:rsidRDefault="00525B65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 w:rsidRPr="0074436C">
        <w:rPr>
          <w:color w:val="auto"/>
          <w:sz w:val="24"/>
          <w:szCs w:val="24"/>
          <w:lang w:val="tr-TR"/>
        </w:rPr>
        <w:t xml:space="preserve">  I have headache( baş ağrısı). What shoul I do?</w:t>
      </w:r>
    </w:p>
    <w:p w:rsidR="00525B65" w:rsidRPr="0074436C" w:rsidRDefault="00525B65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 w:rsidRPr="0074436C">
        <w:rPr>
          <w:color w:val="auto"/>
          <w:sz w:val="24"/>
          <w:szCs w:val="24"/>
          <w:lang w:val="tr-TR"/>
        </w:rPr>
        <w:t xml:space="preserve">      -you should go to doctor.</w:t>
      </w:r>
    </w:p>
    <w:p w:rsidR="00525B65" w:rsidRDefault="00525B65" w:rsidP="002618A2">
      <w:pPr>
        <w:tabs>
          <w:tab w:val="left" w:pos="4077"/>
        </w:tabs>
        <w:ind w:left="0"/>
        <w:rPr>
          <w:sz w:val="24"/>
          <w:szCs w:val="24"/>
          <w:lang w:val="tr-TR"/>
        </w:rPr>
      </w:pPr>
    </w:p>
    <w:p w:rsidR="00525B65" w:rsidRPr="007D108D" w:rsidRDefault="00525B65" w:rsidP="002618A2">
      <w:pPr>
        <w:tabs>
          <w:tab w:val="left" w:pos="4077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>*Had Better- yapsan iyi olur manasında tavsiye vermek için kullanılır.</w:t>
      </w:r>
    </w:p>
    <w:p w:rsidR="00525B65" w:rsidRPr="002B636A" w:rsidRDefault="00525B65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 xml:space="preserve">  I have spoty( lekeli) face.</w:t>
      </w:r>
    </w:p>
    <w:p w:rsidR="00525B65" w:rsidRPr="002B636A" w:rsidRDefault="00525B65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>-You had beter use facial cleanser.( yüz temizleyicisi kullansan iyi olur.</w:t>
      </w:r>
    </w:p>
    <w:p w:rsidR="00525B65" w:rsidRPr="007D108D" w:rsidRDefault="00525B65" w:rsidP="00F301EC">
      <w:pPr>
        <w:tabs>
          <w:tab w:val="left" w:pos="4077"/>
        </w:tabs>
        <w:ind w:left="0"/>
        <w:rPr>
          <w:b/>
          <w:bCs/>
          <w:color w:val="auto"/>
          <w:sz w:val="40"/>
          <w:szCs w:val="40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 xml:space="preserve">                          </w:t>
      </w:r>
      <w:r w:rsidRPr="007D108D">
        <w:rPr>
          <w:b/>
          <w:bCs/>
          <w:color w:val="auto"/>
          <w:sz w:val="40"/>
          <w:szCs w:val="40"/>
          <w:lang w:val="tr-TR"/>
        </w:rPr>
        <w:t>Used To ----Dıdn’t  Use To</w:t>
      </w:r>
    </w:p>
    <w:p w:rsidR="00525B65" w:rsidRPr="007D108D" w:rsidRDefault="00525B65" w:rsidP="00F301EC">
      <w:pPr>
        <w:tabs>
          <w:tab w:val="left" w:pos="4077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>*Biz bu yapıyı geçmişteki yaşantılarımızı ve alışkanlıklarımızı ifade ederken kullanırız.</w:t>
      </w:r>
    </w:p>
    <w:p w:rsidR="00525B65" w:rsidRPr="002B636A" w:rsidRDefault="00525B65" w:rsidP="00F301EC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 w:rsidRPr="0074436C">
        <w:rPr>
          <w:color w:val="auto"/>
          <w:sz w:val="24"/>
          <w:szCs w:val="24"/>
          <w:lang w:val="tr-TR"/>
        </w:rPr>
        <w:t xml:space="preserve"> </w:t>
      </w:r>
      <w:r w:rsidRPr="002B636A">
        <w:rPr>
          <w:color w:val="auto"/>
          <w:sz w:val="24"/>
          <w:szCs w:val="24"/>
          <w:lang w:val="tr-TR"/>
        </w:rPr>
        <w:t>Did you use to play marbles(misket) when you were a child(çocukken)?</w:t>
      </w:r>
    </w:p>
    <w:p w:rsidR="00525B65" w:rsidRPr="002B636A" w:rsidRDefault="00525B65" w:rsidP="00F301EC">
      <w:pPr>
        <w:pStyle w:val="ListParagraph"/>
        <w:tabs>
          <w:tab w:val="left" w:pos="4077"/>
        </w:tabs>
        <w:ind w:left="465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>-yes, I used to play marbles, but I don’t now( fakat şimdi oynamam)</w:t>
      </w:r>
    </w:p>
    <w:p w:rsidR="00525B65" w:rsidRPr="002B636A" w:rsidRDefault="00525B65" w:rsidP="00F301EC">
      <w:pPr>
        <w:pStyle w:val="ListParagraph"/>
        <w:tabs>
          <w:tab w:val="left" w:pos="4077"/>
        </w:tabs>
        <w:ind w:left="465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>-no, I didn’t use to play marbles, but I do now(fakat şimdi oynarım)</w:t>
      </w:r>
    </w:p>
    <w:p w:rsidR="00525B65" w:rsidRPr="007D108D" w:rsidRDefault="00525B65" w:rsidP="00744120">
      <w:pPr>
        <w:tabs>
          <w:tab w:val="left" w:pos="1596"/>
        </w:tabs>
        <w:ind w:left="0"/>
        <w:rPr>
          <w:b/>
          <w:bCs/>
          <w:color w:val="auto"/>
          <w:sz w:val="40"/>
          <w:szCs w:val="40"/>
          <w:lang w:val="tr-TR"/>
        </w:rPr>
      </w:pPr>
      <w:r>
        <w:rPr>
          <w:sz w:val="24"/>
          <w:szCs w:val="24"/>
          <w:lang w:val="tr-TR"/>
        </w:rPr>
        <w:tab/>
      </w:r>
      <w:r w:rsidRPr="007D108D">
        <w:rPr>
          <w:b/>
          <w:bCs/>
          <w:color w:val="auto"/>
          <w:sz w:val="40"/>
          <w:szCs w:val="40"/>
          <w:lang w:val="tr-TR"/>
        </w:rPr>
        <w:t>Must( Zorunluluk)</w:t>
      </w:r>
    </w:p>
    <w:p w:rsidR="00525B65" w:rsidRPr="007D108D" w:rsidRDefault="00525B65" w:rsidP="00C17627">
      <w:pPr>
        <w:tabs>
          <w:tab w:val="left" w:pos="1596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>*Must  -meli, malı eki manasında zorunlu yapmamız gereken şeyleri(kuralları) ifade etmek için kullanılır.</w:t>
      </w:r>
    </w:p>
    <w:p w:rsidR="00525B65" w:rsidRPr="002B636A" w:rsidRDefault="00525B65" w:rsidP="00C17627">
      <w:pPr>
        <w:tabs>
          <w:tab w:val="left" w:pos="1596"/>
        </w:tabs>
        <w:ind w:left="0"/>
        <w:rPr>
          <w:color w:val="auto"/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  - </w:t>
      </w:r>
      <w:r w:rsidRPr="002B636A">
        <w:rPr>
          <w:color w:val="auto"/>
          <w:sz w:val="24"/>
          <w:szCs w:val="24"/>
          <w:lang w:val="tr-TR"/>
        </w:rPr>
        <w:t xml:space="preserve">You must obey traffic rules( trafik kurallarına itaat etmelisin) </w:t>
      </w:r>
    </w:p>
    <w:p w:rsidR="00525B65" w:rsidRPr="002B636A" w:rsidRDefault="00525B65" w:rsidP="00C17627">
      <w:pPr>
        <w:tabs>
          <w:tab w:val="left" w:pos="1596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 xml:space="preserve">  - You mustn’t smoke closed areas( kapalı alanlarda sigara içmemelisin</w:t>
      </w:r>
    </w:p>
    <w:p w:rsidR="00525B65" w:rsidRPr="007D108D" w:rsidRDefault="00525B65" w:rsidP="00C17627">
      <w:pPr>
        <w:tabs>
          <w:tab w:val="left" w:pos="1596"/>
        </w:tabs>
        <w:ind w:left="0"/>
        <w:rPr>
          <w:b/>
          <w:bCs/>
          <w:color w:val="auto"/>
          <w:sz w:val="36"/>
          <w:szCs w:val="36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 xml:space="preserve"> </w:t>
      </w:r>
      <w:r w:rsidRPr="007D108D">
        <w:rPr>
          <w:b/>
          <w:bCs/>
          <w:color w:val="auto"/>
          <w:sz w:val="36"/>
          <w:szCs w:val="36"/>
          <w:lang w:val="tr-TR"/>
        </w:rPr>
        <w:t>Prefer   To   ------Would Rather    Than( Tercih Etmek)</w:t>
      </w:r>
    </w:p>
    <w:p w:rsidR="00525B65" w:rsidRPr="007D108D" w:rsidRDefault="00525B65" w:rsidP="00C17627">
      <w:pPr>
        <w:tabs>
          <w:tab w:val="left" w:pos="1596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>*Prefer tercih etmek manasında kullanılır. Prefer’ den sonra fiile –ing eki eklenir. Preferden sonra ilk yazılan tercih edilendir</w:t>
      </w:r>
    </w:p>
    <w:p w:rsidR="00525B65" w:rsidRPr="002B636A" w:rsidRDefault="00525B65" w:rsidP="00C17627">
      <w:pPr>
        <w:tabs>
          <w:tab w:val="left" w:pos="1596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>-I prefer listening music to singing song(şarkı söylemek)</w:t>
      </w:r>
    </w:p>
    <w:p w:rsidR="00525B65" w:rsidRPr="002B636A" w:rsidRDefault="00525B65" w:rsidP="00595F30">
      <w:pPr>
        <w:tabs>
          <w:tab w:val="left" w:pos="1596"/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>Do you prefer coke to Ayran?</w:t>
      </w:r>
      <w:r w:rsidRPr="002B636A">
        <w:rPr>
          <w:color w:val="auto"/>
          <w:sz w:val="24"/>
          <w:szCs w:val="24"/>
          <w:lang w:val="tr-TR"/>
        </w:rPr>
        <w:tab/>
        <w:t>Does she prefer apple to pear(armut)?</w:t>
      </w:r>
    </w:p>
    <w:p w:rsidR="00525B65" w:rsidRPr="002B636A" w:rsidRDefault="00525B65" w:rsidP="00595F30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>-Yes, I do.</w:t>
      </w:r>
      <w:r w:rsidRPr="002B636A">
        <w:rPr>
          <w:color w:val="auto"/>
          <w:sz w:val="24"/>
          <w:szCs w:val="24"/>
          <w:lang w:val="tr-TR"/>
        </w:rPr>
        <w:tab/>
        <w:t xml:space="preserve"> Yes, she prefers apple to pear</w:t>
      </w:r>
    </w:p>
    <w:p w:rsidR="00525B65" w:rsidRPr="002B636A" w:rsidRDefault="00525B65" w:rsidP="00595F30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>-No, I don’t.</w:t>
      </w:r>
      <w:r w:rsidRPr="002B636A">
        <w:rPr>
          <w:color w:val="auto"/>
          <w:sz w:val="24"/>
          <w:szCs w:val="24"/>
          <w:lang w:val="tr-TR"/>
        </w:rPr>
        <w:tab/>
        <w:t>No, she doesn’t.</w:t>
      </w:r>
    </w:p>
    <w:p w:rsidR="00525B65" w:rsidRPr="007D108D" w:rsidRDefault="00525B65" w:rsidP="00595F30">
      <w:pPr>
        <w:tabs>
          <w:tab w:val="left" w:pos="5153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>*Would rather …..than yapısı da tercih etmek manasında, yalnız bu yapıdan sonra fiil yalın halde gelir.</w:t>
      </w:r>
    </w:p>
    <w:p w:rsidR="00525B65" w:rsidRPr="002B636A" w:rsidRDefault="00525B65" w:rsidP="00595F30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>-I would rather sleep in bed(yatakta uyumak) than sleep on floor(yerde uyumak).</w:t>
      </w:r>
    </w:p>
    <w:p w:rsidR="00525B65" w:rsidRPr="002B636A" w:rsidRDefault="00525B65" w:rsidP="00595F30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>- She would rather not Temel Reis than Kabasakal.</w:t>
      </w:r>
    </w:p>
    <w:p w:rsidR="00525B65" w:rsidRPr="007D108D" w:rsidRDefault="00525B65" w:rsidP="00595F30">
      <w:pPr>
        <w:tabs>
          <w:tab w:val="left" w:pos="5153"/>
        </w:tabs>
        <w:ind w:left="0"/>
        <w:rPr>
          <w:b/>
          <w:bCs/>
          <w:color w:val="auto"/>
          <w:sz w:val="32"/>
          <w:szCs w:val="32"/>
          <w:lang w:val="tr-TR"/>
        </w:rPr>
      </w:pPr>
      <w:r w:rsidRPr="0000120E">
        <w:rPr>
          <w:sz w:val="32"/>
          <w:szCs w:val="32"/>
          <w:lang w:val="tr-TR"/>
        </w:rPr>
        <w:t xml:space="preserve">   </w:t>
      </w:r>
      <w:r w:rsidRPr="002B636A">
        <w:rPr>
          <w:b/>
          <w:bCs/>
          <w:sz w:val="32"/>
          <w:szCs w:val="32"/>
          <w:lang w:val="tr-TR"/>
        </w:rPr>
        <w:t xml:space="preserve">  </w:t>
      </w:r>
      <w:r w:rsidRPr="007D108D">
        <w:rPr>
          <w:b/>
          <w:bCs/>
          <w:color w:val="auto"/>
          <w:sz w:val="32"/>
          <w:szCs w:val="32"/>
          <w:lang w:val="tr-TR"/>
        </w:rPr>
        <w:t>Too( Aşırı- Olumsuz)              Enough( Yeterli- Olumlu)</w:t>
      </w:r>
    </w:p>
    <w:p w:rsidR="00525B65" w:rsidRPr="007D108D" w:rsidRDefault="00525B65" w:rsidP="00595F30">
      <w:pPr>
        <w:tabs>
          <w:tab w:val="left" w:pos="5153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 xml:space="preserve">*Too aşırı çok manasında cümleye olumsuzluk katar ve sıfattan önce gelir. </w:t>
      </w:r>
    </w:p>
    <w:p w:rsidR="00525B65" w:rsidRPr="002B636A" w:rsidRDefault="00525B65" w:rsidP="00595F30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 xml:space="preserve">   I am too hungry to play football.( futbal oynamayacak kadar açım)</w:t>
      </w:r>
    </w:p>
    <w:p w:rsidR="00525B65" w:rsidRPr="002B636A" w:rsidRDefault="00525B65" w:rsidP="00595F30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      </w:t>
      </w:r>
      <w:r w:rsidRPr="002B636A">
        <w:rPr>
          <w:color w:val="auto"/>
          <w:sz w:val="24"/>
          <w:szCs w:val="24"/>
          <w:lang w:val="tr-TR"/>
        </w:rPr>
        <w:t>-She is too slow to get the finish line as a winner.</w:t>
      </w:r>
    </w:p>
    <w:p w:rsidR="00525B65" w:rsidRPr="002B636A" w:rsidRDefault="00525B65" w:rsidP="00595F30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 xml:space="preserve">      (O,bitiş çizgisine kazanan olarak geçemeyecek kadar yavaş.)</w:t>
      </w:r>
    </w:p>
    <w:p w:rsidR="00525B65" w:rsidRPr="007D108D" w:rsidRDefault="00525B65" w:rsidP="001648F4">
      <w:pPr>
        <w:tabs>
          <w:tab w:val="left" w:pos="5153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>*Enough yeteri kadar anlamına gelir, sıfattan sonra veya zarftan sonra gelir, cümleye olumluluk katar.</w:t>
      </w:r>
    </w:p>
    <w:p w:rsidR="00525B65" w:rsidRPr="002B636A" w:rsidRDefault="00525B65" w:rsidP="001648F4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    -</w:t>
      </w:r>
      <w:r w:rsidRPr="002B636A">
        <w:rPr>
          <w:color w:val="auto"/>
          <w:sz w:val="24"/>
          <w:szCs w:val="24"/>
          <w:lang w:val="tr-TR"/>
        </w:rPr>
        <w:t>The film is good enough to watch. (Film izlemek için yeterince iyi)</w:t>
      </w:r>
    </w:p>
    <w:p w:rsidR="00525B65" w:rsidRPr="002B636A" w:rsidRDefault="00525B65" w:rsidP="001648F4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 xml:space="preserve">    - They are hardworking enough to pass all exams.(Onlar tüm sınavları geçmek için yeterince çalışkandırlar.)</w:t>
      </w:r>
    </w:p>
    <w:p w:rsidR="00525B65" w:rsidRPr="007D108D" w:rsidRDefault="00525B65" w:rsidP="001648F4">
      <w:pPr>
        <w:tabs>
          <w:tab w:val="left" w:pos="5153"/>
        </w:tabs>
        <w:ind w:left="0"/>
        <w:rPr>
          <w:b/>
          <w:bCs/>
          <w:color w:val="auto"/>
          <w:sz w:val="40"/>
          <w:szCs w:val="40"/>
          <w:lang w:val="tr-TR"/>
        </w:rPr>
      </w:pPr>
      <w:r>
        <w:rPr>
          <w:sz w:val="24"/>
          <w:szCs w:val="24"/>
          <w:lang w:val="tr-TR"/>
        </w:rPr>
        <w:t xml:space="preserve">                                        </w:t>
      </w:r>
      <w:r w:rsidRPr="007D108D">
        <w:rPr>
          <w:b/>
          <w:bCs/>
          <w:color w:val="auto"/>
          <w:sz w:val="40"/>
          <w:szCs w:val="40"/>
          <w:lang w:val="tr-TR"/>
        </w:rPr>
        <w:t>Could – Couldn’t</w:t>
      </w:r>
    </w:p>
    <w:p w:rsidR="00525B65" w:rsidRPr="007D108D" w:rsidRDefault="00525B65" w:rsidP="00494334">
      <w:pPr>
        <w:tabs>
          <w:tab w:val="left" w:pos="5153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>*</w:t>
      </w:r>
      <w:r w:rsidRPr="007D108D">
        <w:rPr>
          <w:b/>
          <w:bCs/>
          <w:color w:val="auto"/>
          <w:sz w:val="24"/>
          <w:szCs w:val="24"/>
          <w:u w:val="single"/>
          <w:lang w:val="tr-TR"/>
        </w:rPr>
        <w:t>Geçmişteki yeteneklerimizden</w:t>
      </w:r>
      <w:r w:rsidRPr="007D108D">
        <w:rPr>
          <w:b/>
          <w:bCs/>
          <w:color w:val="auto"/>
          <w:sz w:val="24"/>
          <w:szCs w:val="24"/>
          <w:lang w:val="tr-TR"/>
        </w:rPr>
        <w:t xml:space="preserve"> bahsederken bu yapıyı kullanırız.</w:t>
      </w:r>
    </w:p>
    <w:p w:rsidR="00525B65" w:rsidRPr="002B636A" w:rsidRDefault="00525B65" w:rsidP="00494334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  </w:t>
      </w:r>
      <w:r w:rsidRPr="002B636A">
        <w:rPr>
          <w:color w:val="auto"/>
          <w:sz w:val="24"/>
          <w:szCs w:val="24"/>
          <w:lang w:val="tr-TR"/>
        </w:rPr>
        <w:t>- I could ride a bicycle when I was a child.</w:t>
      </w:r>
    </w:p>
    <w:p w:rsidR="00525B65" w:rsidRPr="002B636A" w:rsidRDefault="00525B65" w:rsidP="00494334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 xml:space="preserve">  - She couldn’t tie her shoeclays( ayakkabı bağcığı) when she was five years old.</w:t>
      </w:r>
    </w:p>
    <w:p w:rsidR="00525B65" w:rsidRPr="007D108D" w:rsidRDefault="00525B65" w:rsidP="00494334">
      <w:pPr>
        <w:tabs>
          <w:tab w:val="left" w:pos="5153"/>
        </w:tabs>
        <w:ind w:left="0"/>
        <w:rPr>
          <w:b/>
          <w:bCs/>
          <w:color w:val="auto"/>
          <w:sz w:val="40"/>
          <w:szCs w:val="40"/>
          <w:lang w:val="tr-TR"/>
        </w:rPr>
      </w:pPr>
      <w:r w:rsidRPr="007D108D">
        <w:rPr>
          <w:color w:val="auto"/>
          <w:sz w:val="24"/>
          <w:szCs w:val="24"/>
          <w:lang w:val="tr-TR"/>
        </w:rPr>
        <w:t xml:space="preserve">                      </w:t>
      </w:r>
      <w:r w:rsidRPr="007D108D">
        <w:rPr>
          <w:b/>
          <w:bCs/>
          <w:color w:val="auto"/>
          <w:sz w:val="40"/>
          <w:szCs w:val="40"/>
          <w:lang w:val="tr-TR"/>
        </w:rPr>
        <w:t>Past Progressıve Tense</w:t>
      </w:r>
    </w:p>
    <w:p w:rsidR="00525B65" w:rsidRPr="007D108D" w:rsidRDefault="00525B65" w:rsidP="00494334">
      <w:pPr>
        <w:tabs>
          <w:tab w:val="left" w:pos="5153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7D108D">
        <w:rPr>
          <w:b/>
          <w:bCs/>
          <w:color w:val="auto"/>
          <w:sz w:val="24"/>
          <w:szCs w:val="24"/>
          <w:lang w:val="tr-TR"/>
        </w:rPr>
        <w:t>*Şimdiki zamanın geçmişidir.Geçmişte yapıyor olduğumuz eylemleri anlatmak için kullanılır. Yardımcı fiiller( was, were) ve ana fiile –ing eki getirilerek cümle kurulur.</w:t>
      </w:r>
    </w:p>
    <w:p w:rsidR="00525B65" w:rsidRPr="002B636A" w:rsidRDefault="00525B65" w:rsidP="00494334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b/>
          <w:bCs/>
          <w:color w:val="auto"/>
          <w:sz w:val="24"/>
          <w:szCs w:val="24"/>
          <w:lang w:val="tr-TR"/>
        </w:rPr>
        <w:t xml:space="preserve">   </w:t>
      </w:r>
      <w:r w:rsidRPr="002B636A">
        <w:rPr>
          <w:color w:val="auto"/>
          <w:sz w:val="24"/>
          <w:szCs w:val="24"/>
          <w:lang w:val="tr-TR"/>
        </w:rPr>
        <w:t>-Were you doing homework at 5 o’clock yesterday?</w:t>
      </w:r>
    </w:p>
    <w:p w:rsidR="00525B65" w:rsidRPr="002B636A" w:rsidRDefault="00525B65" w:rsidP="00494334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 xml:space="preserve">    Yes, I was.</w:t>
      </w:r>
    </w:p>
    <w:p w:rsidR="00525B65" w:rsidRPr="002B636A" w:rsidRDefault="00525B65" w:rsidP="00494334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 xml:space="preserve">    No, I wasn’t.</w:t>
      </w:r>
    </w:p>
    <w:p w:rsidR="00525B65" w:rsidRPr="002B636A" w:rsidRDefault="00525B65" w:rsidP="00077D6E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 xml:space="preserve">  -She wasn’t  studying(çalışmak) her lessons(dersler)</w:t>
      </w:r>
    </w:p>
    <w:p w:rsidR="00525B65" w:rsidRDefault="00525B65" w:rsidP="00077D6E">
      <w:pPr>
        <w:tabs>
          <w:tab w:val="left" w:pos="5153"/>
        </w:tabs>
        <w:ind w:left="0"/>
        <w:rPr>
          <w:b/>
          <w:bCs/>
          <w:color w:val="auto"/>
          <w:sz w:val="40"/>
          <w:szCs w:val="40"/>
          <w:lang w:val="tr-TR"/>
        </w:rPr>
      </w:pPr>
      <w:r>
        <w:rPr>
          <w:sz w:val="24"/>
          <w:szCs w:val="24"/>
          <w:lang w:val="tr-TR"/>
        </w:rPr>
        <w:t xml:space="preserve">                           </w:t>
      </w:r>
      <w:r w:rsidRPr="00077D6E">
        <w:rPr>
          <w:b/>
          <w:bCs/>
          <w:color w:val="auto"/>
          <w:sz w:val="40"/>
          <w:szCs w:val="40"/>
          <w:lang w:val="tr-TR"/>
        </w:rPr>
        <w:t>WHEN    -----  WHILE</w:t>
      </w:r>
    </w:p>
    <w:p w:rsidR="00525B65" w:rsidRPr="002B636A" w:rsidRDefault="00525B65" w:rsidP="00077D6E">
      <w:pPr>
        <w:tabs>
          <w:tab w:val="left" w:pos="5153"/>
        </w:tabs>
        <w:ind w:left="0"/>
        <w:rPr>
          <w:b/>
          <w:bCs/>
          <w:color w:val="auto"/>
          <w:sz w:val="24"/>
          <w:szCs w:val="24"/>
          <w:u w:val="single"/>
          <w:lang w:val="tr-TR"/>
        </w:rPr>
      </w:pPr>
      <w:r w:rsidRPr="002B636A">
        <w:rPr>
          <w:b/>
          <w:bCs/>
          <w:color w:val="auto"/>
          <w:sz w:val="24"/>
          <w:szCs w:val="24"/>
          <w:lang w:val="tr-TR"/>
        </w:rPr>
        <w:t xml:space="preserve">*When (dığı zaman) anlamında, onu takip eden cümle </w:t>
      </w:r>
      <w:r w:rsidRPr="002B636A">
        <w:rPr>
          <w:b/>
          <w:bCs/>
          <w:color w:val="auto"/>
          <w:sz w:val="24"/>
          <w:szCs w:val="24"/>
          <w:u w:val="single"/>
          <w:lang w:val="tr-TR"/>
        </w:rPr>
        <w:t>her zaman simple past tensedir..</w:t>
      </w:r>
    </w:p>
    <w:p w:rsidR="00525B65" w:rsidRDefault="00525B65" w:rsidP="00077D6E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   -  When I rang  bell( zili çalmak), my mother was washing up.</w:t>
      </w:r>
    </w:p>
    <w:p w:rsidR="00525B65" w:rsidRDefault="00525B65" w:rsidP="00077D6E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    - They were playing football when He came.</w:t>
      </w:r>
    </w:p>
    <w:p w:rsidR="00525B65" w:rsidRPr="002B636A" w:rsidRDefault="00525B65" w:rsidP="00077D6E">
      <w:pPr>
        <w:tabs>
          <w:tab w:val="left" w:pos="5153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2B636A">
        <w:rPr>
          <w:b/>
          <w:bCs/>
          <w:color w:val="auto"/>
          <w:sz w:val="24"/>
          <w:szCs w:val="24"/>
          <w:lang w:val="tr-TR"/>
        </w:rPr>
        <w:t>*While (iken) anlamında , onu takip eden zaman  past progressive tense dir.</w:t>
      </w:r>
    </w:p>
    <w:p w:rsidR="00525B65" w:rsidRPr="002B636A" w:rsidRDefault="00525B65" w:rsidP="00077D6E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   </w:t>
      </w:r>
      <w:r w:rsidRPr="002B636A">
        <w:rPr>
          <w:color w:val="auto"/>
          <w:sz w:val="24"/>
          <w:szCs w:val="24"/>
          <w:lang w:val="tr-TR"/>
        </w:rPr>
        <w:t xml:space="preserve">- While I was listening to music,  My brother was watching films. </w:t>
      </w:r>
    </w:p>
    <w:p w:rsidR="00525B65" w:rsidRPr="002B636A" w:rsidRDefault="00525B65" w:rsidP="00077D6E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 xml:space="preserve">     -We were sleeping(uyumak) while she was drawing pictures.</w:t>
      </w:r>
    </w:p>
    <w:p w:rsidR="00525B65" w:rsidRDefault="00525B65" w:rsidP="00077D6E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                        </w:t>
      </w:r>
    </w:p>
    <w:p w:rsidR="00525B65" w:rsidRDefault="00525B65" w:rsidP="00077D6E">
      <w:pPr>
        <w:tabs>
          <w:tab w:val="left" w:pos="5153"/>
        </w:tabs>
        <w:ind w:left="0"/>
        <w:rPr>
          <w:b/>
          <w:bCs/>
          <w:color w:val="auto"/>
          <w:sz w:val="40"/>
          <w:szCs w:val="40"/>
          <w:lang w:val="tr-TR"/>
        </w:rPr>
      </w:pPr>
      <w:r>
        <w:rPr>
          <w:color w:val="auto"/>
          <w:sz w:val="24"/>
          <w:szCs w:val="24"/>
          <w:lang w:val="tr-TR"/>
        </w:rPr>
        <w:t xml:space="preserve">                     </w:t>
      </w:r>
      <w:r w:rsidRPr="00FF5CBD">
        <w:rPr>
          <w:b/>
          <w:bCs/>
          <w:color w:val="auto"/>
          <w:sz w:val="40"/>
          <w:szCs w:val="40"/>
          <w:lang w:val="tr-TR"/>
        </w:rPr>
        <w:t>IF CLAUSE TYPE 0 ------ TYPE 1</w:t>
      </w:r>
    </w:p>
    <w:p w:rsidR="00525B65" w:rsidRPr="002B636A" w:rsidRDefault="00525B65" w:rsidP="00FF5CBD">
      <w:pPr>
        <w:tabs>
          <w:tab w:val="left" w:pos="5153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2B636A">
        <w:rPr>
          <w:b/>
          <w:bCs/>
          <w:color w:val="auto"/>
          <w:sz w:val="24"/>
          <w:szCs w:val="24"/>
          <w:lang w:val="tr-TR"/>
        </w:rPr>
        <w:t>*If (eğer) anlamında şart cümleciği olarak kullanılır. -0- türünde her iki cümlede geniş zaman( simple present tense- do does) olmak zorundadır.</w:t>
      </w:r>
    </w:p>
    <w:p w:rsidR="00525B65" w:rsidRDefault="00525B65" w:rsidP="00FF5CBD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 - If you pass the red light, you have an accident(kaza).</w:t>
      </w:r>
    </w:p>
    <w:p w:rsidR="00525B65" w:rsidRDefault="00525B65" w:rsidP="00FF5CBD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 - She is successful if she studies hard( sıkı çalışırsa).</w:t>
      </w:r>
    </w:p>
    <w:p w:rsidR="00525B65" w:rsidRPr="002B636A" w:rsidRDefault="00525B65" w:rsidP="00FF5CBD">
      <w:pPr>
        <w:tabs>
          <w:tab w:val="left" w:pos="5153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2B636A">
        <w:rPr>
          <w:b/>
          <w:bCs/>
          <w:color w:val="auto"/>
          <w:sz w:val="24"/>
          <w:szCs w:val="24"/>
          <w:lang w:val="tr-TR"/>
        </w:rPr>
        <w:t>* If in 1 türünde If’ i takip eden cümle geniş zamanken , 2. Cümle gelecek zaman( future tense), modals( can, may, should, must) yapıları içerir.</w:t>
      </w:r>
    </w:p>
    <w:p w:rsidR="00525B65" w:rsidRDefault="00525B65" w:rsidP="00FF5CBD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 -If you see the green light( yeşil ışık), you must stop.</w:t>
      </w:r>
    </w:p>
    <w:p w:rsidR="00525B65" w:rsidRDefault="00525B65" w:rsidP="00FF5CBD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 -He will be successful in TEOG ıf she repeats structures regularly( yapıları düzenli tekrar ederse)</w:t>
      </w:r>
    </w:p>
    <w:p w:rsidR="00525B65" w:rsidRDefault="00525B65" w:rsidP="00FF5CBD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</w:p>
    <w:p w:rsidR="00525B65" w:rsidRPr="002B636A" w:rsidRDefault="00525B65" w:rsidP="00FF5CBD">
      <w:pPr>
        <w:tabs>
          <w:tab w:val="left" w:pos="5153"/>
        </w:tabs>
        <w:ind w:left="0"/>
        <w:rPr>
          <w:b/>
          <w:bCs/>
          <w:color w:val="auto"/>
          <w:sz w:val="24"/>
          <w:szCs w:val="24"/>
          <w:lang w:val="tr-TR"/>
        </w:rPr>
      </w:pPr>
      <w:r w:rsidRPr="002B636A">
        <w:rPr>
          <w:b/>
          <w:bCs/>
          <w:color w:val="auto"/>
          <w:sz w:val="24"/>
          <w:szCs w:val="24"/>
          <w:lang w:val="tr-TR"/>
        </w:rPr>
        <w:t>*Wh- questions( Wh ile başlayan sorular)</w:t>
      </w:r>
    </w:p>
    <w:p w:rsidR="00525B65" w:rsidRDefault="00525B65" w:rsidP="00FF5CBD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</w:t>
      </w:r>
      <w:r w:rsidRPr="002B636A">
        <w:rPr>
          <w:b/>
          <w:bCs/>
          <w:color w:val="auto"/>
          <w:sz w:val="24"/>
          <w:szCs w:val="24"/>
          <w:lang w:val="tr-TR"/>
        </w:rPr>
        <w:t>What</w:t>
      </w:r>
      <w:r>
        <w:rPr>
          <w:color w:val="auto"/>
          <w:sz w:val="24"/>
          <w:szCs w:val="24"/>
          <w:lang w:val="tr-TR"/>
        </w:rPr>
        <w:t xml:space="preserve">=ne        </w:t>
      </w:r>
      <w:r w:rsidRPr="002B636A">
        <w:rPr>
          <w:b/>
          <w:bCs/>
          <w:color w:val="auto"/>
          <w:sz w:val="24"/>
          <w:szCs w:val="24"/>
          <w:lang w:val="tr-TR"/>
        </w:rPr>
        <w:t>Where</w:t>
      </w:r>
      <w:r>
        <w:rPr>
          <w:color w:val="auto"/>
          <w:sz w:val="24"/>
          <w:szCs w:val="24"/>
          <w:lang w:val="tr-TR"/>
        </w:rPr>
        <w:t xml:space="preserve">= nerede    </w:t>
      </w:r>
      <w:r w:rsidRPr="002B636A">
        <w:rPr>
          <w:b/>
          <w:bCs/>
          <w:color w:val="auto"/>
          <w:sz w:val="24"/>
          <w:szCs w:val="24"/>
          <w:lang w:val="tr-TR"/>
        </w:rPr>
        <w:t>When</w:t>
      </w:r>
      <w:r>
        <w:rPr>
          <w:color w:val="auto"/>
          <w:sz w:val="24"/>
          <w:szCs w:val="24"/>
          <w:lang w:val="tr-TR"/>
        </w:rPr>
        <w:t xml:space="preserve">= ne zaman    </w:t>
      </w:r>
      <w:r w:rsidRPr="002B636A">
        <w:rPr>
          <w:b/>
          <w:bCs/>
          <w:color w:val="auto"/>
          <w:sz w:val="24"/>
          <w:szCs w:val="24"/>
          <w:lang w:val="tr-TR"/>
        </w:rPr>
        <w:t>What time</w:t>
      </w:r>
      <w:r>
        <w:rPr>
          <w:color w:val="auto"/>
          <w:sz w:val="24"/>
          <w:szCs w:val="24"/>
          <w:lang w:val="tr-TR"/>
        </w:rPr>
        <w:t xml:space="preserve">= saat kaçta    </w:t>
      </w:r>
      <w:r w:rsidRPr="002B636A">
        <w:rPr>
          <w:b/>
          <w:bCs/>
          <w:color w:val="auto"/>
          <w:sz w:val="24"/>
          <w:szCs w:val="24"/>
          <w:lang w:val="tr-TR"/>
        </w:rPr>
        <w:t>Which</w:t>
      </w:r>
      <w:r>
        <w:rPr>
          <w:color w:val="auto"/>
          <w:sz w:val="24"/>
          <w:szCs w:val="24"/>
          <w:lang w:val="tr-TR"/>
        </w:rPr>
        <w:t xml:space="preserve">=hangi       </w:t>
      </w:r>
    </w:p>
    <w:p w:rsidR="00525B65" w:rsidRDefault="00525B65" w:rsidP="00FF5CBD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</w:t>
      </w:r>
      <w:r w:rsidRPr="002B636A">
        <w:rPr>
          <w:b/>
          <w:bCs/>
          <w:color w:val="auto"/>
          <w:sz w:val="24"/>
          <w:szCs w:val="24"/>
          <w:lang w:val="tr-TR"/>
        </w:rPr>
        <w:t>Why</w:t>
      </w:r>
      <w:r>
        <w:rPr>
          <w:color w:val="auto"/>
          <w:sz w:val="24"/>
          <w:szCs w:val="24"/>
          <w:lang w:val="tr-TR"/>
        </w:rPr>
        <w:t xml:space="preserve">= neden     </w:t>
      </w:r>
      <w:r w:rsidRPr="002B636A">
        <w:rPr>
          <w:b/>
          <w:bCs/>
          <w:color w:val="auto"/>
          <w:sz w:val="24"/>
          <w:szCs w:val="24"/>
          <w:lang w:val="tr-TR"/>
        </w:rPr>
        <w:t>Who</w:t>
      </w:r>
      <w:r>
        <w:rPr>
          <w:color w:val="auto"/>
          <w:sz w:val="24"/>
          <w:szCs w:val="24"/>
          <w:lang w:val="tr-TR"/>
        </w:rPr>
        <w:t xml:space="preserve">= kim    </w:t>
      </w:r>
      <w:r w:rsidRPr="002B636A">
        <w:rPr>
          <w:b/>
          <w:bCs/>
          <w:color w:val="auto"/>
          <w:sz w:val="24"/>
          <w:szCs w:val="24"/>
          <w:lang w:val="tr-TR"/>
        </w:rPr>
        <w:t>Whose</w:t>
      </w:r>
      <w:r>
        <w:rPr>
          <w:color w:val="auto"/>
          <w:sz w:val="24"/>
          <w:szCs w:val="24"/>
          <w:lang w:val="tr-TR"/>
        </w:rPr>
        <w:t>= kimin</w:t>
      </w:r>
    </w:p>
    <w:p w:rsidR="00525B65" w:rsidRPr="00FF5CBD" w:rsidRDefault="00525B65" w:rsidP="00FF5CBD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</w:t>
      </w:r>
      <w:r w:rsidRPr="002B636A">
        <w:rPr>
          <w:b/>
          <w:bCs/>
          <w:color w:val="auto"/>
          <w:sz w:val="24"/>
          <w:szCs w:val="24"/>
          <w:lang w:val="tr-TR"/>
        </w:rPr>
        <w:t>How</w:t>
      </w:r>
      <w:r>
        <w:rPr>
          <w:color w:val="auto"/>
          <w:sz w:val="24"/>
          <w:szCs w:val="24"/>
          <w:lang w:val="tr-TR"/>
        </w:rPr>
        <w:t xml:space="preserve">= nasıl      </w:t>
      </w:r>
      <w:r w:rsidRPr="002B636A">
        <w:rPr>
          <w:b/>
          <w:bCs/>
          <w:color w:val="auto"/>
          <w:sz w:val="24"/>
          <w:szCs w:val="24"/>
          <w:lang w:val="tr-TR"/>
        </w:rPr>
        <w:t>How many</w:t>
      </w:r>
      <w:r>
        <w:rPr>
          <w:color w:val="auto"/>
          <w:sz w:val="24"/>
          <w:szCs w:val="24"/>
          <w:lang w:val="tr-TR"/>
        </w:rPr>
        <w:t xml:space="preserve">= kaç tane    </w:t>
      </w:r>
      <w:r w:rsidRPr="002B636A">
        <w:rPr>
          <w:b/>
          <w:bCs/>
          <w:color w:val="auto"/>
          <w:sz w:val="24"/>
          <w:szCs w:val="24"/>
          <w:lang w:val="tr-TR"/>
        </w:rPr>
        <w:t>How much</w:t>
      </w:r>
      <w:r>
        <w:rPr>
          <w:color w:val="auto"/>
          <w:sz w:val="24"/>
          <w:szCs w:val="24"/>
          <w:lang w:val="tr-TR"/>
        </w:rPr>
        <w:t xml:space="preserve">= ne kadar    </w:t>
      </w:r>
      <w:r w:rsidRPr="002B636A">
        <w:rPr>
          <w:b/>
          <w:bCs/>
          <w:color w:val="auto"/>
          <w:sz w:val="24"/>
          <w:szCs w:val="24"/>
          <w:lang w:val="tr-TR"/>
        </w:rPr>
        <w:t>How often</w:t>
      </w:r>
      <w:r>
        <w:rPr>
          <w:color w:val="auto"/>
          <w:sz w:val="24"/>
          <w:szCs w:val="24"/>
          <w:lang w:val="tr-TR"/>
        </w:rPr>
        <w:t>= ne kadar sıklıkla</w:t>
      </w:r>
    </w:p>
    <w:p w:rsidR="00525B65" w:rsidRDefault="00525B65" w:rsidP="002618A2">
      <w:pPr>
        <w:tabs>
          <w:tab w:val="left" w:pos="4077"/>
        </w:tabs>
        <w:ind w:left="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                                   </w:t>
      </w:r>
    </w:p>
    <w:p w:rsidR="00525B65" w:rsidRDefault="00525B65" w:rsidP="002618A2">
      <w:pPr>
        <w:tabs>
          <w:tab w:val="left" w:pos="4077"/>
        </w:tabs>
        <w:ind w:left="0"/>
        <w:rPr>
          <w:b/>
          <w:bCs/>
          <w:color w:val="000000"/>
          <w:sz w:val="40"/>
          <w:szCs w:val="40"/>
          <w:lang w:val="tr-TR"/>
        </w:rPr>
      </w:pPr>
      <w:r>
        <w:rPr>
          <w:sz w:val="24"/>
          <w:szCs w:val="24"/>
          <w:lang w:val="tr-TR"/>
        </w:rPr>
        <w:t xml:space="preserve">                                    </w:t>
      </w:r>
      <w:r w:rsidRPr="00476DBE">
        <w:rPr>
          <w:b/>
          <w:bCs/>
          <w:color w:val="000000"/>
          <w:sz w:val="40"/>
          <w:szCs w:val="40"/>
          <w:lang w:val="tr-TR"/>
        </w:rPr>
        <w:t>PRESENT PERFECT TENSE</w:t>
      </w:r>
    </w:p>
    <w:p w:rsidR="00525B65" w:rsidRDefault="00525B65" w:rsidP="002618A2">
      <w:pPr>
        <w:tabs>
          <w:tab w:val="left" w:pos="4077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>*Kesin bir zaman dilimi belirtmeden geçmiş deneyimlerimizden bahsederken bu zamanı kullanırız.</w:t>
      </w:r>
    </w:p>
    <w:p w:rsidR="00525B65" w:rsidRDefault="00525B65" w:rsidP="002618A2">
      <w:pPr>
        <w:tabs>
          <w:tab w:val="left" w:pos="4077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>*Düzenli fiilleri –ed( -d,- ied) ekleriyle----düzensiz fiilleride 3. Halleriyle( gone, done, been) cümlede kullanırız. Yardımcı fiiller –have( I, You, We, They), -has( he, she, it) dir.</w:t>
      </w:r>
    </w:p>
    <w:p w:rsidR="00525B65" w:rsidRDefault="00525B65" w:rsidP="00476DBE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>Positive sentence( olumlu cümle)</w:t>
      </w:r>
      <w:r>
        <w:rPr>
          <w:color w:val="000000"/>
          <w:sz w:val="24"/>
          <w:szCs w:val="24"/>
          <w:lang w:val="tr-TR"/>
        </w:rPr>
        <w:tab/>
        <w:t>Negative sentence( olumsuz cümle)</w:t>
      </w:r>
    </w:p>
    <w:p w:rsidR="00525B65" w:rsidRDefault="00525B65" w:rsidP="00476DBE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>-I have been to London.</w:t>
      </w:r>
      <w:r>
        <w:rPr>
          <w:color w:val="000000"/>
          <w:sz w:val="24"/>
          <w:szCs w:val="24"/>
          <w:lang w:val="tr-TR"/>
        </w:rPr>
        <w:tab/>
        <w:t>She hasn’t gone to house.</w:t>
      </w:r>
    </w:p>
    <w:p w:rsidR="00525B65" w:rsidRDefault="00525B65" w:rsidP="00476DBE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>Question sentence</w:t>
      </w:r>
    </w:p>
    <w:p w:rsidR="00525B65" w:rsidRDefault="00525B65" w:rsidP="00CA0AE0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>Have they visited Erzurum Castle?</w:t>
      </w:r>
      <w:r>
        <w:rPr>
          <w:color w:val="000000"/>
          <w:sz w:val="24"/>
          <w:szCs w:val="24"/>
          <w:lang w:val="tr-TR"/>
        </w:rPr>
        <w:tab/>
        <w:t>Has he eaten Cağ Kebab?</w:t>
      </w:r>
    </w:p>
    <w:p w:rsidR="00525B65" w:rsidRDefault="00525B65" w:rsidP="00CA0AE0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>Yes, they have /   No, they haven’t.</w:t>
      </w:r>
      <w:r>
        <w:rPr>
          <w:color w:val="000000"/>
          <w:sz w:val="24"/>
          <w:szCs w:val="24"/>
          <w:lang w:val="tr-TR"/>
        </w:rPr>
        <w:tab/>
        <w:t>Yes, he has/    No , he hasn’t.</w:t>
      </w:r>
    </w:p>
    <w:p w:rsidR="00525B65" w:rsidRDefault="00525B65" w:rsidP="00CA0AE0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>*Bu zamanda aşağıdaki yapıları sıklıkla kullanırız.</w:t>
      </w:r>
    </w:p>
    <w:p w:rsidR="00525B65" w:rsidRDefault="00525B65" w:rsidP="00CA0AE0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 xml:space="preserve">                                             </w:t>
      </w:r>
    </w:p>
    <w:p w:rsidR="00525B65" w:rsidRDefault="00525B65" w:rsidP="00CA0AE0">
      <w:pPr>
        <w:tabs>
          <w:tab w:val="left" w:pos="5275"/>
        </w:tabs>
        <w:ind w:left="0"/>
        <w:rPr>
          <w:b/>
          <w:bCs/>
          <w:color w:val="000000"/>
          <w:sz w:val="32"/>
          <w:szCs w:val="32"/>
          <w:lang w:val="tr-TR"/>
        </w:rPr>
      </w:pPr>
      <w:r>
        <w:rPr>
          <w:color w:val="000000"/>
          <w:sz w:val="24"/>
          <w:szCs w:val="24"/>
          <w:lang w:val="tr-TR"/>
        </w:rPr>
        <w:t xml:space="preserve">                                       </w:t>
      </w:r>
      <w:r w:rsidRPr="00CA0AE0">
        <w:rPr>
          <w:b/>
          <w:bCs/>
          <w:color w:val="000000"/>
          <w:sz w:val="32"/>
          <w:szCs w:val="32"/>
          <w:lang w:val="tr-TR"/>
        </w:rPr>
        <w:t>EVER--------- NEVER</w:t>
      </w:r>
    </w:p>
    <w:p w:rsidR="00525B65" w:rsidRDefault="00525B65" w:rsidP="00CA0AE0">
      <w:pPr>
        <w:tabs>
          <w:tab w:val="left" w:pos="5275"/>
        </w:tabs>
        <w:ind w:left="0"/>
        <w:rPr>
          <w:b/>
          <w:bCs/>
          <w:color w:val="000000"/>
          <w:sz w:val="24"/>
          <w:szCs w:val="24"/>
          <w:lang w:val="tr-TR"/>
        </w:rPr>
      </w:pPr>
      <w:r>
        <w:rPr>
          <w:b/>
          <w:bCs/>
          <w:color w:val="000000"/>
          <w:sz w:val="24"/>
          <w:szCs w:val="24"/>
          <w:lang w:val="tr-TR"/>
        </w:rPr>
        <w:t>*Ever: herhangi bir zamanda anlamına gelir ve soru cümlelerinde kullanılır.</w:t>
      </w:r>
    </w:p>
    <w:p w:rsidR="00525B65" w:rsidRDefault="00525B65" w:rsidP="00CA0AE0">
      <w:pPr>
        <w:tabs>
          <w:tab w:val="left" w:pos="5275"/>
        </w:tabs>
        <w:ind w:left="0"/>
        <w:rPr>
          <w:b/>
          <w:bCs/>
          <w:color w:val="000000"/>
          <w:sz w:val="24"/>
          <w:szCs w:val="24"/>
          <w:lang w:val="tr-TR"/>
        </w:rPr>
      </w:pPr>
      <w:r>
        <w:rPr>
          <w:b/>
          <w:bCs/>
          <w:color w:val="000000"/>
          <w:sz w:val="24"/>
          <w:szCs w:val="24"/>
          <w:lang w:val="tr-TR"/>
        </w:rPr>
        <w:t>*Never: hiç, asla anlamına gelir ve olumsuz cümlelerde kullanılır.</w:t>
      </w:r>
    </w:p>
    <w:p w:rsidR="00525B65" w:rsidRDefault="00525B65" w:rsidP="00CA0AE0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 xml:space="preserve">-Have you </w:t>
      </w:r>
      <w:r w:rsidRPr="00CA0AE0">
        <w:rPr>
          <w:color w:val="000000"/>
          <w:sz w:val="24"/>
          <w:szCs w:val="24"/>
          <w:u w:val="single"/>
          <w:lang w:val="tr-TR"/>
        </w:rPr>
        <w:t>ever</w:t>
      </w:r>
      <w:r>
        <w:rPr>
          <w:color w:val="000000"/>
          <w:sz w:val="24"/>
          <w:szCs w:val="24"/>
          <w:lang w:val="tr-TR"/>
        </w:rPr>
        <w:t xml:space="preserve"> eaten Chinese food?</w:t>
      </w:r>
    </w:p>
    <w:p w:rsidR="00525B65" w:rsidRDefault="00525B65" w:rsidP="00CA0AE0">
      <w:pPr>
        <w:tabs>
          <w:tab w:val="left" w:pos="5275"/>
        </w:tabs>
        <w:ind w:left="0"/>
        <w:rPr>
          <w:color w:val="000000"/>
          <w:sz w:val="24"/>
          <w:szCs w:val="24"/>
          <w:u w:val="single"/>
          <w:lang w:val="tr-TR"/>
        </w:rPr>
      </w:pPr>
      <w:r>
        <w:rPr>
          <w:color w:val="000000"/>
          <w:sz w:val="24"/>
          <w:szCs w:val="24"/>
          <w:lang w:val="tr-TR"/>
        </w:rPr>
        <w:t xml:space="preserve">    -No , I have </w:t>
      </w:r>
      <w:r w:rsidRPr="00CA0AE0">
        <w:rPr>
          <w:color w:val="000000"/>
          <w:sz w:val="24"/>
          <w:szCs w:val="24"/>
          <w:u w:val="single"/>
          <w:lang w:val="tr-TR"/>
        </w:rPr>
        <w:t>never.</w:t>
      </w:r>
    </w:p>
    <w:p w:rsidR="00525B65" w:rsidRDefault="00525B65" w:rsidP="00CA0AE0">
      <w:pPr>
        <w:tabs>
          <w:tab w:val="left" w:pos="5275"/>
        </w:tabs>
        <w:ind w:left="0"/>
        <w:rPr>
          <w:b/>
          <w:bCs/>
          <w:color w:val="000000"/>
          <w:sz w:val="32"/>
          <w:szCs w:val="32"/>
          <w:lang w:val="tr-TR"/>
        </w:rPr>
      </w:pPr>
      <w:r>
        <w:rPr>
          <w:color w:val="000000"/>
          <w:sz w:val="32"/>
          <w:szCs w:val="32"/>
          <w:lang w:val="tr-TR"/>
        </w:rPr>
        <w:t xml:space="preserve">                        </w:t>
      </w:r>
      <w:r>
        <w:rPr>
          <w:b/>
          <w:bCs/>
          <w:color w:val="000000"/>
          <w:sz w:val="32"/>
          <w:szCs w:val="32"/>
          <w:lang w:val="tr-TR"/>
        </w:rPr>
        <w:t>YET ----------JUST------------ALREADY</w:t>
      </w:r>
    </w:p>
    <w:p w:rsidR="00525B65" w:rsidRDefault="00525B65" w:rsidP="00CA0AE0">
      <w:pPr>
        <w:tabs>
          <w:tab w:val="left" w:pos="5275"/>
        </w:tabs>
        <w:ind w:left="0"/>
        <w:rPr>
          <w:b/>
          <w:bCs/>
          <w:color w:val="000000"/>
          <w:sz w:val="24"/>
          <w:szCs w:val="24"/>
          <w:lang w:val="tr-TR"/>
        </w:rPr>
      </w:pPr>
      <w:r>
        <w:rPr>
          <w:b/>
          <w:bCs/>
          <w:color w:val="000000"/>
          <w:sz w:val="24"/>
          <w:szCs w:val="24"/>
          <w:lang w:val="tr-TR"/>
        </w:rPr>
        <w:t>*Yakın geçmişte yaşanan ve etkisi şimdi devam eden eylemler için bu yapıları kullanırız.</w:t>
      </w:r>
    </w:p>
    <w:p w:rsidR="00525B65" w:rsidRDefault="00525B65" w:rsidP="00CA0AE0">
      <w:pPr>
        <w:tabs>
          <w:tab w:val="left" w:pos="5275"/>
        </w:tabs>
        <w:ind w:left="0"/>
        <w:rPr>
          <w:b/>
          <w:bCs/>
          <w:color w:val="000000"/>
          <w:sz w:val="24"/>
          <w:szCs w:val="24"/>
          <w:lang w:val="tr-TR"/>
        </w:rPr>
      </w:pPr>
      <w:r>
        <w:rPr>
          <w:b/>
          <w:bCs/>
          <w:color w:val="000000"/>
          <w:sz w:val="24"/>
          <w:szCs w:val="24"/>
          <w:lang w:val="tr-TR"/>
        </w:rPr>
        <w:t xml:space="preserve">* Yet: Henüz anlamında </w:t>
      </w:r>
      <w:r w:rsidRPr="002F0C88">
        <w:rPr>
          <w:b/>
          <w:bCs/>
          <w:color w:val="000000"/>
          <w:sz w:val="24"/>
          <w:szCs w:val="24"/>
          <w:u w:val="single"/>
          <w:lang w:val="tr-TR"/>
        </w:rPr>
        <w:t>olumsuz ve soru cümleler</w:t>
      </w:r>
      <w:r>
        <w:rPr>
          <w:b/>
          <w:bCs/>
          <w:color w:val="000000"/>
          <w:sz w:val="24"/>
          <w:szCs w:val="24"/>
          <w:lang w:val="tr-TR"/>
        </w:rPr>
        <w:t>inde kullanılır.</w:t>
      </w:r>
    </w:p>
    <w:p w:rsidR="00525B65" w:rsidRDefault="00525B65" w:rsidP="00CA0AE0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b/>
          <w:bCs/>
          <w:color w:val="000000"/>
          <w:sz w:val="24"/>
          <w:szCs w:val="24"/>
          <w:lang w:val="tr-TR"/>
        </w:rPr>
        <w:t xml:space="preserve">  -</w:t>
      </w:r>
      <w:r>
        <w:rPr>
          <w:color w:val="000000"/>
          <w:sz w:val="24"/>
          <w:szCs w:val="24"/>
          <w:lang w:val="tr-TR"/>
        </w:rPr>
        <w:t>Has she come yet?</w:t>
      </w:r>
    </w:p>
    <w:p w:rsidR="00525B65" w:rsidRDefault="00525B65" w:rsidP="00CA0AE0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 xml:space="preserve">    No, she hasn’t come yet.</w:t>
      </w:r>
    </w:p>
    <w:p w:rsidR="00525B65" w:rsidRDefault="00525B65" w:rsidP="00CA0AE0">
      <w:pPr>
        <w:tabs>
          <w:tab w:val="left" w:pos="5275"/>
        </w:tabs>
        <w:ind w:left="0"/>
        <w:rPr>
          <w:b/>
          <w:bCs/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>*</w:t>
      </w:r>
      <w:r>
        <w:rPr>
          <w:b/>
          <w:bCs/>
          <w:color w:val="000000"/>
          <w:sz w:val="24"/>
          <w:szCs w:val="24"/>
          <w:lang w:val="tr-TR"/>
        </w:rPr>
        <w:t xml:space="preserve">Just: Henüz anlamında </w:t>
      </w:r>
      <w:r w:rsidRPr="002F0C88">
        <w:rPr>
          <w:b/>
          <w:bCs/>
          <w:color w:val="000000"/>
          <w:sz w:val="24"/>
          <w:szCs w:val="24"/>
          <w:u w:val="single"/>
          <w:lang w:val="tr-TR"/>
        </w:rPr>
        <w:t>olumlu</w:t>
      </w:r>
      <w:r>
        <w:rPr>
          <w:b/>
          <w:bCs/>
          <w:color w:val="000000"/>
          <w:sz w:val="24"/>
          <w:szCs w:val="24"/>
          <w:lang w:val="tr-TR"/>
        </w:rPr>
        <w:t xml:space="preserve"> cümlelerde kullanılır.</w:t>
      </w:r>
    </w:p>
    <w:p w:rsidR="00525B65" w:rsidRDefault="00525B65" w:rsidP="00CA0AE0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b/>
          <w:bCs/>
          <w:color w:val="000000"/>
          <w:sz w:val="24"/>
          <w:szCs w:val="24"/>
          <w:lang w:val="tr-TR"/>
        </w:rPr>
        <w:t xml:space="preserve">  -</w:t>
      </w:r>
      <w:r>
        <w:rPr>
          <w:color w:val="000000"/>
          <w:sz w:val="24"/>
          <w:szCs w:val="24"/>
          <w:lang w:val="tr-TR"/>
        </w:rPr>
        <w:t>They have just arrived(ulaşmak).</w:t>
      </w:r>
    </w:p>
    <w:p w:rsidR="00525B65" w:rsidRPr="002F0C88" w:rsidRDefault="00525B65" w:rsidP="00CA0AE0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 xml:space="preserve">  - She has just washed car.</w:t>
      </w:r>
    </w:p>
    <w:p w:rsidR="00525B65" w:rsidRPr="00F56CF7" w:rsidRDefault="00525B65" w:rsidP="00CA0AE0">
      <w:pPr>
        <w:tabs>
          <w:tab w:val="left" w:pos="5275"/>
        </w:tabs>
        <w:ind w:left="0"/>
        <w:rPr>
          <w:b/>
          <w:bCs/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>*</w:t>
      </w:r>
      <w:r>
        <w:rPr>
          <w:b/>
          <w:bCs/>
          <w:color w:val="000000"/>
          <w:sz w:val="24"/>
          <w:szCs w:val="24"/>
          <w:lang w:val="tr-TR"/>
        </w:rPr>
        <w:t xml:space="preserve">Already: Çoktan anlamında </w:t>
      </w:r>
      <w:r w:rsidRPr="00F56CF7">
        <w:rPr>
          <w:b/>
          <w:bCs/>
          <w:color w:val="000000"/>
          <w:sz w:val="24"/>
          <w:szCs w:val="24"/>
          <w:u w:val="single"/>
          <w:lang w:val="tr-TR"/>
        </w:rPr>
        <w:t>olumlu</w:t>
      </w:r>
      <w:r>
        <w:rPr>
          <w:b/>
          <w:bCs/>
          <w:color w:val="000000"/>
          <w:sz w:val="24"/>
          <w:szCs w:val="24"/>
          <w:lang w:val="tr-TR"/>
        </w:rPr>
        <w:t xml:space="preserve"> cümlelerde kullanılır.</w:t>
      </w:r>
    </w:p>
    <w:p w:rsidR="00525B65" w:rsidRDefault="00525B65" w:rsidP="002618A2">
      <w:pPr>
        <w:tabs>
          <w:tab w:val="left" w:pos="4077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 xml:space="preserve">  - I have already done my homework.</w:t>
      </w:r>
    </w:p>
    <w:p w:rsidR="00525B65" w:rsidRDefault="00525B65" w:rsidP="002618A2">
      <w:pPr>
        <w:tabs>
          <w:tab w:val="left" w:pos="4077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 xml:space="preserve">                               </w:t>
      </w:r>
    </w:p>
    <w:p w:rsidR="00525B65" w:rsidRDefault="00525B65" w:rsidP="002618A2">
      <w:pPr>
        <w:tabs>
          <w:tab w:val="left" w:pos="4077"/>
        </w:tabs>
        <w:ind w:left="0"/>
        <w:rPr>
          <w:b/>
          <w:bCs/>
          <w:color w:val="000000"/>
          <w:sz w:val="32"/>
          <w:szCs w:val="32"/>
          <w:lang w:val="tr-TR"/>
        </w:rPr>
      </w:pPr>
      <w:r>
        <w:rPr>
          <w:color w:val="000000"/>
          <w:sz w:val="24"/>
          <w:szCs w:val="24"/>
          <w:lang w:val="tr-TR"/>
        </w:rPr>
        <w:t xml:space="preserve">                                    </w:t>
      </w:r>
      <w:r>
        <w:rPr>
          <w:b/>
          <w:bCs/>
          <w:color w:val="000000"/>
          <w:sz w:val="32"/>
          <w:szCs w:val="32"/>
          <w:lang w:val="tr-TR"/>
        </w:rPr>
        <w:t>FOR----------------------SINCE</w:t>
      </w:r>
    </w:p>
    <w:p w:rsidR="00525B65" w:rsidRDefault="00525B65" w:rsidP="002618A2">
      <w:pPr>
        <w:tabs>
          <w:tab w:val="left" w:pos="4077"/>
        </w:tabs>
        <w:ind w:left="0"/>
        <w:rPr>
          <w:b/>
          <w:bCs/>
          <w:color w:val="000000"/>
          <w:sz w:val="24"/>
          <w:szCs w:val="24"/>
          <w:lang w:val="tr-TR"/>
        </w:rPr>
      </w:pPr>
      <w:r>
        <w:rPr>
          <w:b/>
          <w:bCs/>
          <w:color w:val="000000"/>
          <w:sz w:val="24"/>
          <w:szCs w:val="24"/>
          <w:lang w:val="tr-TR"/>
        </w:rPr>
        <w:t>*For: Zamanın ne kadar uzun olduğunu belirtmek için kullanırız. Zaman belli değildir( day, hour, a long time, year, minute)</w:t>
      </w:r>
    </w:p>
    <w:p w:rsidR="00525B65" w:rsidRPr="00577E0D" w:rsidRDefault="00525B65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 w:rsidRPr="00577E0D">
        <w:rPr>
          <w:b/>
          <w:bCs/>
          <w:color w:val="auto"/>
          <w:sz w:val="24"/>
          <w:szCs w:val="24"/>
          <w:lang w:val="tr-TR"/>
        </w:rPr>
        <w:t xml:space="preserve">  -</w:t>
      </w:r>
      <w:r w:rsidRPr="00577E0D">
        <w:rPr>
          <w:color w:val="auto"/>
          <w:sz w:val="24"/>
          <w:szCs w:val="24"/>
          <w:lang w:val="tr-TR"/>
        </w:rPr>
        <w:t xml:space="preserve">Tom has played computer games </w:t>
      </w:r>
      <w:r w:rsidRPr="00577E0D">
        <w:rPr>
          <w:color w:val="auto"/>
          <w:sz w:val="24"/>
          <w:szCs w:val="24"/>
          <w:u w:val="single"/>
          <w:lang w:val="tr-TR"/>
        </w:rPr>
        <w:t>for</w:t>
      </w:r>
      <w:r w:rsidRPr="00577E0D">
        <w:rPr>
          <w:color w:val="auto"/>
          <w:sz w:val="24"/>
          <w:szCs w:val="24"/>
          <w:lang w:val="tr-TR"/>
        </w:rPr>
        <w:t xml:space="preserve"> five hours today.</w:t>
      </w:r>
    </w:p>
    <w:p w:rsidR="00525B65" w:rsidRPr="00577E0D" w:rsidRDefault="00525B65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 w:rsidRPr="00577E0D">
        <w:rPr>
          <w:color w:val="auto"/>
          <w:sz w:val="24"/>
          <w:szCs w:val="24"/>
          <w:lang w:val="tr-TR"/>
        </w:rPr>
        <w:t xml:space="preserve">   - We haven’t seen each other for ages( asırlardır)</w:t>
      </w:r>
    </w:p>
    <w:p w:rsidR="00525B65" w:rsidRDefault="00525B65" w:rsidP="002618A2">
      <w:pPr>
        <w:tabs>
          <w:tab w:val="left" w:pos="4077"/>
        </w:tabs>
        <w:ind w:left="0"/>
        <w:rPr>
          <w:b/>
          <w:bCs/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>*</w:t>
      </w:r>
      <w:r>
        <w:rPr>
          <w:b/>
          <w:bCs/>
          <w:color w:val="000000"/>
          <w:sz w:val="24"/>
          <w:szCs w:val="24"/>
          <w:lang w:val="tr-TR"/>
        </w:rPr>
        <w:t>Since: -Den beri manasında olayın başlangıç zamanını belirtir. Zaman belidir.(o’clock, Monday,2000,last weekend). Cümle gelebilir.</w:t>
      </w:r>
    </w:p>
    <w:p w:rsidR="00525B65" w:rsidRPr="00577E0D" w:rsidRDefault="00525B65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 w:rsidRPr="00577E0D">
        <w:rPr>
          <w:b/>
          <w:bCs/>
          <w:color w:val="auto"/>
          <w:sz w:val="24"/>
          <w:szCs w:val="24"/>
          <w:lang w:val="tr-TR"/>
        </w:rPr>
        <w:t xml:space="preserve">   -</w:t>
      </w:r>
      <w:r w:rsidRPr="00577E0D">
        <w:rPr>
          <w:color w:val="auto"/>
          <w:sz w:val="24"/>
          <w:szCs w:val="24"/>
          <w:lang w:val="tr-TR"/>
        </w:rPr>
        <w:t>He has been a doctor since 2000  (-yıl belli).</w:t>
      </w:r>
    </w:p>
    <w:p w:rsidR="00525B65" w:rsidRPr="00577E0D" w:rsidRDefault="00525B65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 w:rsidRPr="00577E0D">
        <w:rPr>
          <w:color w:val="auto"/>
          <w:sz w:val="24"/>
          <w:szCs w:val="24"/>
          <w:lang w:val="tr-TR"/>
        </w:rPr>
        <w:t xml:space="preserve">   -We have lived in Akşar since we were born.</w:t>
      </w:r>
    </w:p>
    <w:p w:rsidR="00525B65" w:rsidRDefault="00525B65" w:rsidP="002618A2">
      <w:pPr>
        <w:tabs>
          <w:tab w:val="left" w:pos="4077"/>
        </w:tabs>
        <w:ind w:left="0"/>
        <w:rPr>
          <w:b/>
          <w:bCs/>
          <w:color w:val="000000"/>
          <w:sz w:val="24"/>
          <w:szCs w:val="24"/>
          <w:lang w:val="tr-TR"/>
        </w:rPr>
      </w:pPr>
      <w:r>
        <w:rPr>
          <w:b/>
          <w:bCs/>
          <w:color w:val="000000"/>
          <w:sz w:val="24"/>
          <w:szCs w:val="24"/>
          <w:lang w:val="tr-TR"/>
        </w:rPr>
        <w:t>*So Far: Şimdiye kadar manasında, cümlenin sonuna gelir.</w:t>
      </w:r>
    </w:p>
    <w:p w:rsidR="00525B65" w:rsidRPr="00577E0D" w:rsidRDefault="00525B65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>
        <w:rPr>
          <w:b/>
          <w:bCs/>
          <w:color w:val="000000"/>
          <w:sz w:val="24"/>
          <w:szCs w:val="24"/>
          <w:lang w:val="tr-TR"/>
        </w:rPr>
        <w:t xml:space="preserve">  </w:t>
      </w:r>
      <w:r w:rsidRPr="00577E0D">
        <w:rPr>
          <w:b/>
          <w:bCs/>
          <w:color w:val="auto"/>
          <w:sz w:val="24"/>
          <w:szCs w:val="24"/>
          <w:lang w:val="tr-TR"/>
        </w:rPr>
        <w:t xml:space="preserve">- </w:t>
      </w:r>
      <w:r w:rsidRPr="00577E0D">
        <w:rPr>
          <w:color w:val="auto"/>
          <w:sz w:val="24"/>
          <w:szCs w:val="24"/>
          <w:lang w:val="tr-TR"/>
        </w:rPr>
        <w:t>He has acted(rol almak) in many films so far.</w:t>
      </w:r>
    </w:p>
    <w:p w:rsidR="00525B65" w:rsidRDefault="00525B65" w:rsidP="002618A2">
      <w:pPr>
        <w:tabs>
          <w:tab w:val="left" w:pos="4077"/>
        </w:tabs>
        <w:ind w:left="0"/>
        <w:rPr>
          <w:b/>
          <w:bCs/>
          <w:color w:val="000000"/>
          <w:sz w:val="24"/>
          <w:szCs w:val="24"/>
          <w:lang w:val="tr-TR"/>
        </w:rPr>
      </w:pPr>
      <w:r>
        <w:rPr>
          <w:b/>
          <w:bCs/>
          <w:color w:val="000000"/>
          <w:sz w:val="24"/>
          <w:szCs w:val="24"/>
          <w:lang w:val="tr-TR"/>
        </w:rPr>
        <w:t>*Before: Daha önce manasında, cümlenin sonuna gelir.</w:t>
      </w:r>
    </w:p>
    <w:p w:rsidR="00525B65" w:rsidRDefault="00525B65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 w:rsidRPr="00577E0D">
        <w:rPr>
          <w:b/>
          <w:bCs/>
          <w:color w:val="auto"/>
          <w:sz w:val="24"/>
          <w:szCs w:val="24"/>
          <w:lang w:val="tr-TR"/>
        </w:rPr>
        <w:t xml:space="preserve">   -</w:t>
      </w:r>
      <w:r w:rsidRPr="00577E0D">
        <w:rPr>
          <w:color w:val="auto"/>
          <w:sz w:val="24"/>
          <w:szCs w:val="24"/>
          <w:lang w:val="tr-TR"/>
        </w:rPr>
        <w:t>I haven’t eaten Mexican food before.</w:t>
      </w:r>
    </w:p>
    <w:p w:rsidR="00525B65" w:rsidRDefault="00525B65" w:rsidP="002618A2">
      <w:pPr>
        <w:tabs>
          <w:tab w:val="left" w:pos="4077"/>
        </w:tabs>
        <w:ind w:left="0"/>
        <w:rPr>
          <w:b/>
          <w:bCs/>
          <w:color w:val="auto"/>
          <w:sz w:val="24"/>
          <w:szCs w:val="24"/>
          <w:lang w:val="tr-TR"/>
        </w:rPr>
      </w:pPr>
      <w:r>
        <w:rPr>
          <w:b/>
          <w:bCs/>
          <w:color w:val="auto"/>
          <w:sz w:val="24"/>
          <w:szCs w:val="24"/>
          <w:lang w:val="tr-TR"/>
        </w:rPr>
        <w:t>*Lately/ recently: Son dönemlerde anlamında, cümlenin sonuna gelir.</w:t>
      </w:r>
    </w:p>
    <w:p w:rsidR="00525B65" w:rsidRDefault="00525B65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>
        <w:rPr>
          <w:b/>
          <w:bCs/>
          <w:color w:val="auto"/>
          <w:sz w:val="24"/>
          <w:szCs w:val="24"/>
          <w:lang w:val="tr-TR"/>
        </w:rPr>
        <w:t xml:space="preserve">   </w:t>
      </w:r>
      <w:r>
        <w:rPr>
          <w:color w:val="auto"/>
          <w:sz w:val="24"/>
          <w:szCs w:val="24"/>
          <w:lang w:val="tr-TR"/>
        </w:rPr>
        <w:t>-We haven’t watched the news(haberler) recently/lately.</w:t>
      </w:r>
    </w:p>
    <w:p w:rsidR="00525B65" w:rsidRDefault="00525B65" w:rsidP="002618A2">
      <w:pPr>
        <w:tabs>
          <w:tab w:val="left" w:pos="4077"/>
        </w:tabs>
        <w:ind w:left="0"/>
        <w:rPr>
          <w:b/>
          <w:bCs/>
          <w:color w:val="auto"/>
          <w:sz w:val="32"/>
          <w:szCs w:val="32"/>
          <w:lang w:val="tr-TR"/>
        </w:rPr>
      </w:pPr>
      <w:r>
        <w:rPr>
          <w:color w:val="auto"/>
          <w:sz w:val="24"/>
          <w:szCs w:val="24"/>
          <w:lang w:val="tr-TR"/>
        </w:rPr>
        <w:t xml:space="preserve">                      </w:t>
      </w:r>
      <w:r>
        <w:rPr>
          <w:b/>
          <w:bCs/>
          <w:color w:val="auto"/>
          <w:sz w:val="32"/>
          <w:szCs w:val="32"/>
          <w:lang w:val="tr-TR"/>
        </w:rPr>
        <w:t>SO…………..........THAT/ SUCH………………THAT</w:t>
      </w:r>
    </w:p>
    <w:p w:rsidR="00525B65" w:rsidRDefault="00525B65" w:rsidP="002618A2">
      <w:pPr>
        <w:tabs>
          <w:tab w:val="left" w:pos="4077"/>
        </w:tabs>
        <w:ind w:left="0"/>
        <w:rPr>
          <w:b/>
          <w:bCs/>
          <w:color w:val="auto"/>
          <w:sz w:val="24"/>
          <w:szCs w:val="24"/>
          <w:lang w:val="tr-TR"/>
        </w:rPr>
      </w:pPr>
      <w:r>
        <w:rPr>
          <w:b/>
          <w:bCs/>
          <w:color w:val="auto"/>
          <w:sz w:val="24"/>
          <w:szCs w:val="24"/>
          <w:lang w:val="tr-TR"/>
        </w:rPr>
        <w:t>*So…………That: Öyle………..ki anlamında so’dan sonra sıfat ve zarf gelir, that’den sonra cümle gelir. İki cümleyi birleştirir.</w:t>
      </w:r>
    </w:p>
    <w:p w:rsidR="00525B65" w:rsidRDefault="00525B65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>
        <w:rPr>
          <w:b/>
          <w:bCs/>
          <w:color w:val="auto"/>
          <w:sz w:val="24"/>
          <w:szCs w:val="24"/>
          <w:lang w:val="tr-TR"/>
        </w:rPr>
        <w:t xml:space="preserve">   -</w:t>
      </w:r>
      <w:r>
        <w:rPr>
          <w:color w:val="auto"/>
          <w:sz w:val="24"/>
          <w:szCs w:val="24"/>
          <w:lang w:val="tr-TR"/>
        </w:rPr>
        <w:t>Tom is so tired that he can’t walk.</w:t>
      </w:r>
    </w:p>
    <w:p w:rsidR="00525B65" w:rsidRDefault="00525B65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  -İkra drove so carefully that she couldn’t have any accidents.</w:t>
      </w:r>
    </w:p>
    <w:p w:rsidR="00525B65" w:rsidRDefault="00525B65" w:rsidP="002618A2">
      <w:pPr>
        <w:tabs>
          <w:tab w:val="left" w:pos="4077"/>
        </w:tabs>
        <w:ind w:left="0"/>
        <w:rPr>
          <w:b/>
          <w:bCs/>
          <w:color w:val="auto"/>
          <w:sz w:val="24"/>
          <w:szCs w:val="24"/>
          <w:lang w:val="tr-TR"/>
        </w:rPr>
      </w:pPr>
      <w:r>
        <w:rPr>
          <w:b/>
          <w:bCs/>
          <w:color w:val="auto"/>
          <w:sz w:val="24"/>
          <w:szCs w:val="24"/>
          <w:lang w:val="tr-TR"/>
        </w:rPr>
        <w:t>*Such……..That: Öyle…………..ki anlamında such’dan sonra sıfat tamlaması gelir, that’den sonra cümle gelir.İki cümleyi birleştirir. Genelde bu yapıdan sonra zamana göre cümlede can veya could gelir.</w:t>
      </w:r>
    </w:p>
    <w:p w:rsidR="00525B65" w:rsidRDefault="00525B65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>
        <w:rPr>
          <w:b/>
          <w:bCs/>
          <w:color w:val="auto"/>
          <w:sz w:val="24"/>
          <w:szCs w:val="24"/>
          <w:lang w:val="tr-TR"/>
        </w:rPr>
        <w:t xml:space="preserve">   </w:t>
      </w:r>
      <w:r>
        <w:rPr>
          <w:color w:val="auto"/>
          <w:sz w:val="24"/>
          <w:szCs w:val="24"/>
          <w:lang w:val="tr-TR"/>
        </w:rPr>
        <w:t>-It was such a scary film that I couldn’t watch it.</w:t>
      </w:r>
    </w:p>
    <w:p w:rsidR="00525B65" w:rsidRDefault="00525B65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  -They are such rich men that they can buy Ferrari.</w:t>
      </w:r>
    </w:p>
    <w:p w:rsidR="00525B65" w:rsidRDefault="00525B65" w:rsidP="002618A2">
      <w:pPr>
        <w:tabs>
          <w:tab w:val="left" w:pos="4077"/>
        </w:tabs>
        <w:ind w:left="0"/>
        <w:rPr>
          <w:b/>
          <w:bCs/>
          <w:color w:val="auto"/>
          <w:sz w:val="32"/>
          <w:szCs w:val="32"/>
          <w:lang w:val="tr-TR"/>
        </w:rPr>
      </w:pPr>
      <w:r>
        <w:rPr>
          <w:color w:val="auto"/>
          <w:sz w:val="24"/>
          <w:szCs w:val="24"/>
          <w:lang w:val="tr-TR"/>
        </w:rPr>
        <w:t xml:space="preserve">              </w:t>
      </w:r>
      <w:r>
        <w:rPr>
          <w:b/>
          <w:bCs/>
          <w:color w:val="auto"/>
          <w:sz w:val="32"/>
          <w:szCs w:val="32"/>
          <w:lang w:val="tr-TR"/>
        </w:rPr>
        <w:t>WOULD LIKE TO………………………WANT TO</w:t>
      </w:r>
    </w:p>
    <w:p w:rsidR="00525B65" w:rsidRDefault="00525B65" w:rsidP="002618A2">
      <w:pPr>
        <w:tabs>
          <w:tab w:val="left" w:pos="4077"/>
        </w:tabs>
        <w:ind w:left="0"/>
        <w:rPr>
          <w:b/>
          <w:bCs/>
          <w:color w:val="auto"/>
          <w:sz w:val="24"/>
          <w:szCs w:val="24"/>
          <w:lang w:val="tr-TR"/>
        </w:rPr>
      </w:pPr>
      <w:r>
        <w:rPr>
          <w:b/>
          <w:bCs/>
          <w:color w:val="auto"/>
          <w:sz w:val="24"/>
          <w:szCs w:val="24"/>
          <w:lang w:val="tr-TR"/>
        </w:rPr>
        <w:t>*Bu iki yapıyı isteklerimizi dile getirmek için kullanırız. –Would like to- isteklerimizi ifade etmenin daha kibar bir yoludur. Bu yapılardan sonra fiile ek gelmez.</w:t>
      </w:r>
    </w:p>
    <w:p w:rsidR="00525B65" w:rsidRDefault="00525B65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-I </w:t>
      </w:r>
      <w:r w:rsidRPr="00703303">
        <w:rPr>
          <w:color w:val="auto"/>
          <w:sz w:val="24"/>
          <w:szCs w:val="24"/>
          <w:u w:val="single"/>
          <w:lang w:val="tr-TR"/>
        </w:rPr>
        <w:t>want to</w:t>
      </w:r>
      <w:r>
        <w:rPr>
          <w:color w:val="auto"/>
          <w:sz w:val="24"/>
          <w:szCs w:val="24"/>
          <w:lang w:val="tr-TR"/>
        </w:rPr>
        <w:t xml:space="preserve"> go to Italy.                   –He </w:t>
      </w:r>
      <w:r w:rsidRPr="00703303">
        <w:rPr>
          <w:color w:val="auto"/>
          <w:sz w:val="24"/>
          <w:szCs w:val="24"/>
          <w:u w:val="single"/>
          <w:lang w:val="tr-TR"/>
        </w:rPr>
        <w:t>would like to</w:t>
      </w:r>
      <w:r>
        <w:rPr>
          <w:color w:val="auto"/>
          <w:sz w:val="24"/>
          <w:szCs w:val="24"/>
          <w:lang w:val="tr-TR"/>
        </w:rPr>
        <w:t xml:space="preserve"> eat Pizza        -She </w:t>
      </w:r>
      <w:r w:rsidRPr="00703303">
        <w:rPr>
          <w:color w:val="auto"/>
          <w:sz w:val="24"/>
          <w:szCs w:val="24"/>
          <w:u w:val="single"/>
          <w:lang w:val="tr-TR"/>
        </w:rPr>
        <w:t>wants to</w:t>
      </w:r>
      <w:r>
        <w:rPr>
          <w:color w:val="auto"/>
          <w:sz w:val="24"/>
          <w:szCs w:val="24"/>
          <w:lang w:val="tr-TR"/>
        </w:rPr>
        <w:t xml:space="preserve"> buy a balloon.</w:t>
      </w:r>
    </w:p>
    <w:p w:rsidR="00525B65" w:rsidRDefault="00525B65" w:rsidP="002618A2">
      <w:pPr>
        <w:tabs>
          <w:tab w:val="left" w:pos="4077"/>
        </w:tabs>
        <w:ind w:left="0"/>
        <w:rPr>
          <w:b/>
          <w:bCs/>
          <w:color w:val="auto"/>
          <w:sz w:val="32"/>
          <w:szCs w:val="32"/>
          <w:lang w:val="tr-TR"/>
        </w:rPr>
      </w:pPr>
      <w:r>
        <w:rPr>
          <w:b/>
          <w:bCs/>
          <w:color w:val="auto"/>
          <w:sz w:val="32"/>
          <w:szCs w:val="32"/>
          <w:lang w:val="tr-TR"/>
        </w:rPr>
        <w:t xml:space="preserve">                       IN CASE…………………………SO THAT</w:t>
      </w:r>
    </w:p>
    <w:p w:rsidR="00525B65" w:rsidRDefault="00525B65" w:rsidP="002618A2">
      <w:pPr>
        <w:tabs>
          <w:tab w:val="left" w:pos="4077"/>
        </w:tabs>
        <w:ind w:left="0"/>
        <w:rPr>
          <w:b/>
          <w:bCs/>
          <w:color w:val="auto"/>
          <w:sz w:val="24"/>
          <w:szCs w:val="24"/>
          <w:lang w:val="tr-TR"/>
        </w:rPr>
      </w:pPr>
      <w:r>
        <w:rPr>
          <w:b/>
          <w:bCs/>
          <w:color w:val="auto"/>
          <w:sz w:val="24"/>
          <w:szCs w:val="24"/>
          <w:lang w:val="tr-TR"/>
        </w:rPr>
        <w:t>*In Case: Diye anlamında önlem(tedbir) ifadeleri için kullanılır. Genelde geniş zamanla kullanılır.</w:t>
      </w:r>
    </w:p>
    <w:p w:rsidR="00525B65" w:rsidRDefault="00525B65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>
        <w:rPr>
          <w:b/>
          <w:bCs/>
          <w:color w:val="auto"/>
          <w:sz w:val="24"/>
          <w:szCs w:val="24"/>
          <w:lang w:val="tr-TR"/>
        </w:rPr>
        <w:t xml:space="preserve">  </w:t>
      </w:r>
      <w:r>
        <w:rPr>
          <w:color w:val="auto"/>
          <w:sz w:val="24"/>
          <w:szCs w:val="24"/>
          <w:lang w:val="tr-TR"/>
        </w:rPr>
        <w:t xml:space="preserve">-You take your umbrella </w:t>
      </w:r>
      <w:r>
        <w:rPr>
          <w:b/>
          <w:bCs/>
          <w:color w:val="auto"/>
          <w:sz w:val="24"/>
          <w:szCs w:val="24"/>
          <w:lang w:val="tr-TR"/>
        </w:rPr>
        <w:t>in case</w:t>
      </w:r>
      <w:r>
        <w:rPr>
          <w:color w:val="auto"/>
          <w:sz w:val="24"/>
          <w:szCs w:val="24"/>
          <w:lang w:val="tr-TR"/>
        </w:rPr>
        <w:t xml:space="preserve"> it rains.( yağmur yağar diye şemsiyeni al)</w:t>
      </w:r>
    </w:p>
    <w:p w:rsidR="00525B65" w:rsidRDefault="00525B65" w:rsidP="002618A2">
      <w:pPr>
        <w:tabs>
          <w:tab w:val="left" w:pos="4077"/>
        </w:tabs>
        <w:ind w:left="0"/>
        <w:rPr>
          <w:b/>
          <w:bCs/>
          <w:color w:val="auto"/>
          <w:sz w:val="24"/>
          <w:szCs w:val="24"/>
          <w:lang w:val="tr-TR"/>
        </w:rPr>
      </w:pPr>
      <w:r>
        <w:rPr>
          <w:b/>
          <w:bCs/>
          <w:color w:val="auto"/>
          <w:sz w:val="24"/>
          <w:szCs w:val="24"/>
          <w:lang w:val="tr-TR"/>
        </w:rPr>
        <w:t>*So That: İçin anlamında bir eylemin sebebini belirtmek amacıyla kullanılır. Genellikle that’den sonra zamana göre cümleye –can, could gelir.</w:t>
      </w:r>
    </w:p>
    <w:p w:rsidR="00525B65" w:rsidRDefault="00525B65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>
        <w:rPr>
          <w:b/>
          <w:bCs/>
          <w:color w:val="auto"/>
          <w:sz w:val="24"/>
          <w:szCs w:val="24"/>
          <w:lang w:val="tr-TR"/>
        </w:rPr>
        <w:t xml:space="preserve">  -</w:t>
      </w:r>
      <w:r>
        <w:rPr>
          <w:color w:val="auto"/>
          <w:sz w:val="24"/>
          <w:szCs w:val="24"/>
          <w:lang w:val="tr-TR"/>
        </w:rPr>
        <w:t>Raul will go to the court so that he can play tennis.(geniş zaman)</w:t>
      </w:r>
    </w:p>
    <w:p w:rsidR="00525B65" w:rsidRPr="003F2820" w:rsidRDefault="00525B65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 -Yesterday, She went to airport so that she could get on the bus.(geçmiş zaman)</w:t>
      </w:r>
    </w:p>
    <w:p w:rsidR="00525B65" w:rsidRPr="00F56CF7" w:rsidRDefault="00525B65" w:rsidP="002618A2">
      <w:pPr>
        <w:tabs>
          <w:tab w:val="left" w:pos="4077"/>
        </w:tabs>
        <w:ind w:left="0"/>
        <w:rPr>
          <w:b/>
          <w:bCs/>
          <w:color w:val="000000"/>
          <w:sz w:val="24"/>
          <w:szCs w:val="24"/>
          <w:lang w:val="tr-TR"/>
        </w:rPr>
      </w:pPr>
    </w:p>
    <w:p w:rsidR="00525B65" w:rsidRPr="00C61D49" w:rsidRDefault="00525B65" w:rsidP="00C61D49">
      <w:pPr>
        <w:rPr>
          <w:rFonts w:ascii="Comic Sans MS" w:hAnsi="Comic Sans MS" w:cs="Comic Sans MS"/>
          <w:color w:val="FFFF00"/>
          <w:sz w:val="24"/>
          <w:szCs w:val="24"/>
        </w:rPr>
      </w:pPr>
      <w:r>
        <w:rPr>
          <w:rFonts w:ascii="Comic Sans MS" w:hAnsi="Comic Sans MS" w:cs="Comic Sans MS"/>
          <w:color w:val="FFFF00"/>
          <w:sz w:val="24"/>
          <w:szCs w:val="24"/>
          <w:highlight w:val="blue"/>
        </w:rPr>
        <w:t>Eğitimhane.com</w:t>
      </w:r>
    </w:p>
    <w:sectPr w:rsidR="00525B65" w:rsidRPr="00C61D49" w:rsidSect="00A214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06C66"/>
    <w:multiLevelType w:val="hybridMultilevel"/>
    <w:tmpl w:val="98A2FF1E"/>
    <w:lvl w:ilvl="0" w:tplc="1AA2349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F32255E"/>
    <w:multiLevelType w:val="hybridMultilevel"/>
    <w:tmpl w:val="0010ABE2"/>
    <w:lvl w:ilvl="0" w:tplc="7BE09EA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14F41B1"/>
    <w:multiLevelType w:val="hybridMultilevel"/>
    <w:tmpl w:val="35100580"/>
    <w:lvl w:ilvl="0" w:tplc="029A40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B937CE4"/>
    <w:multiLevelType w:val="hybridMultilevel"/>
    <w:tmpl w:val="A81A83F0"/>
    <w:lvl w:ilvl="0" w:tplc="FB2080B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CB86DEF"/>
    <w:multiLevelType w:val="hybridMultilevel"/>
    <w:tmpl w:val="D4FC74C4"/>
    <w:lvl w:ilvl="0" w:tplc="5064670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2B04948"/>
    <w:multiLevelType w:val="hybridMultilevel"/>
    <w:tmpl w:val="EDF44782"/>
    <w:lvl w:ilvl="0" w:tplc="A3EE7A2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48051ED"/>
    <w:multiLevelType w:val="hybridMultilevel"/>
    <w:tmpl w:val="8444A8D2"/>
    <w:lvl w:ilvl="0" w:tplc="673E391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7DA641A"/>
    <w:multiLevelType w:val="hybridMultilevel"/>
    <w:tmpl w:val="FFAE4F84"/>
    <w:lvl w:ilvl="0" w:tplc="C36C7E5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561F187F"/>
    <w:multiLevelType w:val="hybridMultilevel"/>
    <w:tmpl w:val="8EA492A0"/>
    <w:lvl w:ilvl="0" w:tplc="E4EA740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564A23EB"/>
    <w:multiLevelType w:val="hybridMultilevel"/>
    <w:tmpl w:val="BE963A76"/>
    <w:lvl w:ilvl="0" w:tplc="1F7E77F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57325B9A"/>
    <w:multiLevelType w:val="hybridMultilevel"/>
    <w:tmpl w:val="2A708CA6"/>
    <w:lvl w:ilvl="0" w:tplc="294CABD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612061EF"/>
    <w:multiLevelType w:val="hybridMultilevel"/>
    <w:tmpl w:val="EC54F652"/>
    <w:lvl w:ilvl="0" w:tplc="31E8F920">
      <w:numFmt w:val="bullet"/>
      <w:lvlText w:val="-"/>
      <w:lvlJc w:val="left"/>
      <w:pPr>
        <w:ind w:left="465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6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0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7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25" w:hanging="360"/>
      </w:pPr>
      <w:rPr>
        <w:rFonts w:ascii="Wingdings" w:hAnsi="Wingdings" w:cs="Wingdings" w:hint="default"/>
      </w:rPr>
    </w:lvl>
  </w:abstractNum>
  <w:abstractNum w:abstractNumId="12">
    <w:nsid w:val="749551E5"/>
    <w:multiLevelType w:val="hybridMultilevel"/>
    <w:tmpl w:val="114A8586"/>
    <w:lvl w:ilvl="0" w:tplc="2260372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6DC19B4"/>
    <w:multiLevelType w:val="hybridMultilevel"/>
    <w:tmpl w:val="3B36F4F4"/>
    <w:lvl w:ilvl="0" w:tplc="2C44A35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0"/>
  </w:num>
  <w:num w:numId="5">
    <w:abstractNumId w:val="10"/>
  </w:num>
  <w:num w:numId="6">
    <w:abstractNumId w:val="2"/>
  </w:num>
  <w:num w:numId="7">
    <w:abstractNumId w:val="1"/>
  </w:num>
  <w:num w:numId="8">
    <w:abstractNumId w:val="5"/>
  </w:num>
  <w:num w:numId="9">
    <w:abstractNumId w:val="7"/>
  </w:num>
  <w:num w:numId="10">
    <w:abstractNumId w:val="13"/>
  </w:num>
  <w:num w:numId="11">
    <w:abstractNumId w:val="12"/>
  </w:num>
  <w:num w:numId="12">
    <w:abstractNumId w:val="6"/>
  </w:num>
  <w:num w:numId="13">
    <w:abstractNumId w:val="3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696F"/>
    <w:rsid w:val="0000120E"/>
    <w:rsid w:val="00002441"/>
    <w:rsid w:val="00077D6E"/>
    <w:rsid w:val="000A536F"/>
    <w:rsid w:val="001648F4"/>
    <w:rsid w:val="00246DD0"/>
    <w:rsid w:val="002618A2"/>
    <w:rsid w:val="002B636A"/>
    <w:rsid w:val="002F0C88"/>
    <w:rsid w:val="002F725A"/>
    <w:rsid w:val="003305E8"/>
    <w:rsid w:val="003F2820"/>
    <w:rsid w:val="00476DBE"/>
    <w:rsid w:val="00483CAD"/>
    <w:rsid w:val="00494334"/>
    <w:rsid w:val="004D278A"/>
    <w:rsid w:val="00520DB9"/>
    <w:rsid w:val="00525B65"/>
    <w:rsid w:val="00565183"/>
    <w:rsid w:val="00577E0D"/>
    <w:rsid w:val="005915DF"/>
    <w:rsid w:val="00595F30"/>
    <w:rsid w:val="005C7717"/>
    <w:rsid w:val="005C7D03"/>
    <w:rsid w:val="006077C6"/>
    <w:rsid w:val="006A1102"/>
    <w:rsid w:val="006B3069"/>
    <w:rsid w:val="006D2E9B"/>
    <w:rsid w:val="006E0D35"/>
    <w:rsid w:val="006F2DEA"/>
    <w:rsid w:val="00703303"/>
    <w:rsid w:val="00744120"/>
    <w:rsid w:val="0074436C"/>
    <w:rsid w:val="007464F2"/>
    <w:rsid w:val="007502DE"/>
    <w:rsid w:val="007C5EDD"/>
    <w:rsid w:val="007D108D"/>
    <w:rsid w:val="007F556D"/>
    <w:rsid w:val="008276DB"/>
    <w:rsid w:val="00852B36"/>
    <w:rsid w:val="00885059"/>
    <w:rsid w:val="00896545"/>
    <w:rsid w:val="008C73B4"/>
    <w:rsid w:val="008F6E46"/>
    <w:rsid w:val="00901D05"/>
    <w:rsid w:val="009463B0"/>
    <w:rsid w:val="00973F89"/>
    <w:rsid w:val="009B0E03"/>
    <w:rsid w:val="00A0696F"/>
    <w:rsid w:val="00A214B5"/>
    <w:rsid w:val="00AC5297"/>
    <w:rsid w:val="00AC5AB8"/>
    <w:rsid w:val="00AF7602"/>
    <w:rsid w:val="00BE7D09"/>
    <w:rsid w:val="00C17627"/>
    <w:rsid w:val="00C61D49"/>
    <w:rsid w:val="00CA0AE0"/>
    <w:rsid w:val="00D14F1C"/>
    <w:rsid w:val="00E14B91"/>
    <w:rsid w:val="00E31349"/>
    <w:rsid w:val="00E31790"/>
    <w:rsid w:val="00F16908"/>
    <w:rsid w:val="00F301EC"/>
    <w:rsid w:val="00F56CF7"/>
    <w:rsid w:val="00FC54D4"/>
    <w:rsid w:val="00FD090A"/>
    <w:rsid w:val="00FF5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7502DE"/>
    <w:pPr>
      <w:spacing w:after="160" w:line="288" w:lineRule="auto"/>
      <w:ind w:left="2160"/>
    </w:pPr>
    <w:rPr>
      <w:rFonts w:cs="Calibri"/>
      <w:color w:val="5A5A5A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502DE"/>
    <w:pPr>
      <w:spacing w:before="400" w:after="60" w:line="240" w:lineRule="auto"/>
      <w:outlineLvl w:val="0"/>
    </w:pPr>
    <w:rPr>
      <w:rFonts w:ascii="Cambria" w:eastAsia="Times New Roman" w:hAnsi="Cambria" w:cs="Cambria"/>
      <w:smallCaps/>
      <w:color w:val="0F243E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502DE"/>
    <w:pPr>
      <w:spacing w:before="120" w:after="60" w:line="240" w:lineRule="auto"/>
      <w:outlineLvl w:val="1"/>
    </w:pPr>
    <w:rPr>
      <w:rFonts w:ascii="Cambria" w:eastAsia="Times New Roman" w:hAnsi="Cambria" w:cs="Cambria"/>
      <w:smallCaps/>
      <w:color w:val="17365D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502DE"/>
    <w:pPr>
      <w:spacing w:before="120" w:after="60" w:line="240" w:lineRule="auto"/>
      <w:outlineLvl w:val="2"/>
    </w:pPr>
    <w:rPr>
      <w:rFonts w:ascii="Cambria" w:eastAsia="Times New Roman" w:hAnsi="Cambria" w:cs="Cambria"/>
      <w:smallCaps/>
      <w:color w:val="1F497D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502DE"/>
    <w:pPr>
      <w:pBdr>
        <w:bottom w:val="single" w:sz="4" w:space="1" w:color="71A0DC"/>
      </w:pBdr>
      <w:spacing w:before="200" w:after="100" w:line="240" w:lineRule="auto"/>
      <w:outlineLvl w:val="3"/>
    </w:pPr>
    <w:rPr>
      <w:rFonts w:ascii="Cambria" w:eastAsia="Times New Roman" w:hAnsi="Cambria" w:cs="Cambria"/>
      <w:b/>
      <w:bCs/>
      <w:smallCaps/>
      <w:color w:val="3071C3"/>
      <w:spacing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502DE"/>
    <w:pPr>
      <w:pBdr>
        <w:bottom w:val="single" w:sz="4" w:space="1" w:color="548DD4"/>
      </w:pBdr>
      <w:spacing w:before="200" w:after="100" w:line="240" w:lineRule="auto"/>
      <w:outlineLvl w:val="4"/>
    </w:pPr>
    <w:rPr>
      <w:rFonts w:ascii="Cambria" w:eastAsia="Times New Roman" w:hAnsi="Cambria" w:cs="Cambria"/>
      <w:smallCaps/>
      <w:color w:val="3071C3"/>
      <w:spacing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502DE"/>
    <w:pPr>
      <w:pBdr>
        <w:bottom w:val="dotted" w:sz="8" w:space="1" w:color="938953"/>
      </w:pBdr>
      <w:spacing w:before="200" w:after="100"/>
      <w:outlineLvl w:val="5"/>
    </w:pPr>
    <w:rPr>
      <w:rFonts w:ascii="Cambria" w:eastAsia="Times New Roman" w:hAnsi="Cambria" w:cs="Cambria"/>
      <w:smallCaps/>
      <w:color w:val="938953"/>
      <w:spacing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502DE"/>
    <w:pPr>
      <w:pBdr>
        <w:bottom w:val="dotted" w:sz="8" w:space="1" w:color="938953"/>
      </w:pBdr>
      <w:spacing w:before="200" w:after="100" w:line="240" w:lineRule="auto"/>
      <w:outlineLvl w:val="6"/>
    </w:pPr>
    <w:rPr>
      <w:rFonts w:ascii="Cambria" w:eastAsia="Times New Roman" w:hAnsi="Cambria" w:cs="Cambria"/>
      <w:b/>
      <w:bCs/>
      <w:smallCaps/>
      <w:color w:val="938953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502DE"/>
    <w:pPr>
      <w:spacing w:before="200" w:after="60" w:line="240" w:lineRule="auto"/>
      <w:outlineLvl w:val="7"/>
    </w:pPr>
    <w:rPr>
      <w:rFonts w:ascii="Cambria" w:eastAsia="Times New Roman" w:hAnsi="Cambria" w:cs="Cambria"/>
      <w:b/>
      <w:bCs/>
      <w:smallCaps/>
      <w:color w:val="938953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502DE"/>
    <w:pPr>
      <w:spacing w:before="200" w:after="60" w:line="240" w:lineRule="auto"/>
      <w:outlineLvl w:val="8"/>
    </w:pPr>
    <w:rPr>
      <w:rFonts w:ascii="Cambria" w:eastAsia="Times New Roman" w:hAnsi="Cambria" w:cs="Cambria"/>
      <w:smallCaps/>
      <w:color w:val="938953"/>
      <w:spacing w:val="20"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502DE"/>
    <w:rPr>
      <w:rFonts w:ascii="Cambria" w:hAnsi="Cambria" w:cs="Cambria"/>
      <w:smallCaps/>
      <w:color w:val="0F243E"/>
      <w:spacing w:val="2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502DE"/>
    <w:rPr>
      <w:rFonts w:ascii="Cambria" w:hAnsi="Cambria" w:cs="Cambria"/>
      <w:smallCaps/>
      <w:color w:val="17365D"/>
      <w:spacing w:val="2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502DE"/>
    <w:rPr>
      <w:rFonts w:ascii="Cambria" w:hAnsi="Cambria" w:cs="Cambria"/>
      <w:smallCaps/>
      <w:color w:val="1F497D"/>
      <w:spacing w:val="2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502DE"/>
    <w:rPr>
      <w:rFonts w:ascii="Cambria" w:hAnsi="Cambria" w:cs="Cambria"/>
      <w:b/>
      <w:bCs/>
      <w:smallCaps/>
      <w:color w:val="3071C3"/>
      <w:spacing w:val="2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502DE"/>
    <w:rPr>
      <w:rFonts w:ascii="Cambria" w:hAnsi="Cambria" w:cs="Cambria"/>
      <w:smallCaps/>
      <w:color w:val="3071C3"/>
      <w:spacing w:val="2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502DE"/>
    <w:rPr>
      <w:rFonts w:ascii="Cambria" w:hAnsi="Cambria" w:cs="Cambria"/>
      <w:smallCaps/>
      <w:color w:val="938953"/>
      <w:spacing w:val="2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502DE"/>
    <w:rPr>
      <w:rFonts w:ascii="Cambria" w:hAnsi="Cambria" w:cs="Cambria"/>
      <w:b/>
      <w:bCs/>
      <w:smallCaps/>
      <w:color w:val="938953"/>
      <w:spacing w:val="20"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502DE"/>
    <w:rPr>
      <w:rFonts w:ascii="Cambria" w:hAnsi="Cambria" w:cs="Cambria"/>
      <w:b/>
      <w:bCs/>
      <w:smallCaps/>
      <w:color w:val="938953"/>
      <w:spacing w:val="20"/>
      <w:sz w:val="16"/>
      <w:szCs w:val="16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502DE"/>
    <w:rPr>
      <w:rFonts w:ascii="Cambria" w:hAnsi="Cambria" w:cs="Cambria"/>
      <w:smallCaps/>
      <w:color w:val="938953"/>
      <w:spacing w:val="20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7502DE"/>
    <w:rPr>
      <w:b/>
      <w:bCs/>
      <w:smallCaps/>
      <w:color w:val="1F497D"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7502DE"/>
    <w:pPr>
      <w:spacing w:line="240" w:lineRule="auto"/>
      <w:ind w:left="0"/>
    </w:pPr>
    <w:rPr>
      <w:rFonts w:ascii="Cambria" w:eastAsia="Times New Roman" w:hAnsi="Cambria" w:cs="Cambria"/>
      <w:smallCaps/>
      <w:color w:val="17365D"/>
      <w:spacing w:val="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7502DE"/>
    <w:rPr>
      <w:rFonts w:ascii="Cambria" w:hAnsi="Cambria" w:cs="Cambria"/>
      <w:smallCaps/>
      <w:color w:val="17365D"/>
      <w:spacing w:val="5"/>
      <w:sz w:val="72"/>
      <w:szCs w:val="7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7502DE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502DE"/>
    <w:rPr>
      <w:smallCaps/>
      <w:color w:val="938953"/>
      <w:spacing w:val="5"/>
      <w:sz w:val="28"/>
      <w:szCs w:val="28"/>
      <w:lang w:val="en-US" w:eastAsia="en-US"/>
    </w:rPr>
  </w:style>
  <w:style w:type="character" w:styleId="Strong">
    <w:name w:val="Strong"/>
    <w:basedOn w:val="DefaultParagraphFont"/>
    <w:uiPriority w:val="99"/>
    <w:qFormat/>
    <w:rsid w:val="007502DE"/>
    <w:rPr>
      <w:b/>
      <w:bCs/>
      <w:spacing w:val="0"/>
    </w:rPr>
  </w:style>
  <w:style w:type="character" w:styleId="Emphasis">
    <w:name w:val="Emphasis"/>
    <w:basedOn w:val="DefaultParagraphFont"/>
    <w:uiPriority w:val="99"/>
    <w:qFormat/>
    <w:rsid w:val="007502DE"/>
    <w:rPr>
      <w:b/>
      <w:bCs/>
      <w:smallCaps/>
      <w:color w:val="5A5A5A"/>
      <w:spacing w:val="20"/>
      <w:kern w:val="0"/>
      <w:vertAlign w:val="baseline"/>
    </w:rPr>
  </w:style>
  <w:style w:type="paragraph" w:styleId="NoSpacing">
    <w:name w:val="No Spacing"/>
    <w:basedOn w:val="Normal"/>
    <w:uiPriority w:val="99"/>
    <w:qFormat/>
    <w:rsid w:val="007502DE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7502DE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7502DE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7502DE"/>
    <w:rPr>
      <w:i/>
      <w:iCs/>
      <w:color w:val="5A5A5A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7502DE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 w:cs="Cambria"/>
      <w:smallCaps/>
      <w:color w:val="365F91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7502DE"/>
    <w:rPr>
      <w:rFonts w:ascii="Cambria" w:hAnsi="Cambria" w:cs="Cambria"/>
      <w:smallCaps/>
      <w:color w:val="365F91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7502DE"/>
    <w:rPr>
      <w:smallCaps/>
      <w:color w:val="5A5A5A"/>
      <w:vertAlign w:val="baseline"/>
    </w:rPr>
  </w:style>
  <w:style w:type="character" w:styleId="IntenseEmphasis">
    <w:name w:val="Intense Emphasis"/>
    <w:basedOn w:val="DefaultParagraphFont"/>
    <w:uiPriority w:val="99"/>
    <w:qFormat/>
    <w:rsid w:val="007502DE"/>
    <w:rPr>
      <w:b/>
      <w:bCs/>
      <w:smallCaps/>
      <w:color w:val="auto"/>
      <w:spacing w:val="40"/>
    </w:rPr>
  </w:style>
  <w:style w:type="character" w:styleId="SubtleReference">
    <w:name w:val="Subtle Reference"/>
    <w:basedOn w:val="DefaultParagraphFont"/>
    <w:uiPriority w:val="99"/>
    <w:qFormat/>
    <w:rsid w:val="007502DE"/>
    <w:rPr>
      <w:rFonts w:ascii="Cambria" w:hAnsi="Cambria" w:cs="Cambria"/>
      <w:i/>
      <w:iCs/>
      <w:smallCaps/>
      <w:color w:val="5A5A5A"/>
      <w:spacing w:val="20"/>
    </w:rPr>
  </w:style>
  <w:style w:type="character" w:styleId="IntenseReference">
    <w:name w:val="Intense Reference"/>
    <w:basedOn w:val="DefaultParagraphFont"/>
    <w:uiPriority w:val="99"/>
    <w:qFormat/>
    <w:rsid w:val="007502DE"/>
    <w:rPr>
      <w:rFonts w:ascii="Cambria" w:hAnsi="Cambria" w:cs="Cambria"/>
      <w:b/>
      <w:bCs/>
      <w:i/>
      <w:iCs/>
      <w:smallCaps/>
      <w:color w:val="17365D"/>
      <w:spacing w:val="20"/>
    </w:rPr>
  </w:style>
  <w:style w:type="character" w:styleId="BookTitle">
    <w:name w:val="Book Title"/>
    <w:basedOn w:val="DefaultParagraphFont"/>
    <w:uiPriority w:val="99"/>
    <w:qFormat/>
    <w:rsid w:val="007502DE"/>
    <w:rPr>
      <w:rFonts w:ascii="Cambria" w:hAnsi="Cambria" w:cs="Cambria"/>
      <w:b/>
      <w:bCs/>
      <w:smallCaps/>
      <w:color w:val="17365D"/>
      <w:spacing w:val="10"/>
      <w:u w:val="single"/>
    </w:rPr>
  </w:style>
  <w:style w:type="paragraph" w:styleId="TOCHeading">
    <w:name w:val="TOC Heading"/>
    <w:basedOn w:val="Heading1"/>
    <w:next w:val="Normal"/>
    <w:uiPriority w:val="99"/>
    <w:qFormat/>
    <w:rsid w:val="007502D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97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372</TotalTime>
  <Pages>9</Pages>
  <Words>1970</Words>
  <Characters>11233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compaq</dc:creator>
  <cp:keywords>www.sorubak.com</cp:keywords>
  <dc:description>www.sorubak.com</dc:description>
  <cp:lastModifiedBy>edanur</cp:lastModifiedBy>
  <cp:revision>26</cp:revision>
  <dcterms:created xsi:type="dcterms:W3CDTF">2014-11-08T18:04:00Z</dcterms:created>
  <dcterms:modified xsi:type="dcterms:W3CDTF">2015-02-16T22:06:00Z</dcterms:modified>
</cp:coreProperties>
</file>