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1BC3" w:rsidRDefault="00AA1BC3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.4pt;margin-top:-7.8pt;width:276.85pt;height:68.25pt;z-index:251648512">
            <v:textbox>
              <w:txbxContent>
                <w:p w:rsidR="00AA1BC3" w:rsidRDefault="00AA1BC3" w:rsidP="00DA4DEF">
                  <w:pPr>
                    <w:rPr>
                      <w:b/>
                      <w:bCs/>
                    </w:rPr>
                  </w:pPr>
                  <w:r w:rsidRPr="00103581">
                    <w:rPr>
                      <w:b/>
                      <w:bCs/>
                    </w:rPr>
                    <w:t>DADAĞLI ORTAOKULU  2014-2015 EĞİTİM-ÖĞRETİM YILI 8/A SINIFI MATEMATİK DERSİ 2.DÖNEM 1.SINAV</w:t>
                  </w:r>
                </w:p>
                <w:p w:rsidR="00AA1BC3" w:rsidRDefault="00AA1BC3" w:rsidP="00DA4DEF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AD-SOYAD:</w:t>
                  </w:r>
                </w:p>
                <w:p w:rsidR="00AA1BC3" w:rsidRDefault="00AA1BC3" w:rsidP="00DA4DEF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NO:</w:t>
                  </w:r>
                </w:p>
                <w:p w:rsidR="00AA1BC3" w:rsidRDefault="00AA1BC3" w:rsidP="00DA4DEF">
                  <w:pPr>
                    <w:rPr>
                      <w:b/>
                      <w:bCs/>
                    </w:rPr>
                  </w:pPr>
                </w:p>
                <w:p w:rsidR="00AA1BC3" w:rsidRDefault="00AA1BC3" w:rsidP="00DA4DEF">
                  <w:pPr>
                    <w:rPr>
                      <w:b/>
                      <w:bCs/>
                    </w:rPr>
                  </w:pPr>
                </w:p>
                <w:p w:rsidR="00AA1BC3" w:rsidRDefault="00AA1BC3" w:rsidP="00DA4DEF">
                  <w:pPr>
                    <w:rPr>
                      <w:b/>
                      <w:bCs/>
                    </w:rPr>
                  </w:pPr>
                </w:p>
                <w:p w:rsidR="00AA1BC3" w:rsidRDefault="00AA1BC3"/>
              </w:txbxContent>
            </v:textbox>
          </v:shape>
        </w:pict>
      </w:r>
    </w:p>
    <w:p w:rsidR="00AA1BC3" w:rsidRDefault="00AA1BC3"/>
    <w:p w:rsidR="00AA1BC3" w:rsidRDefault="00AA1BC3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7" type="#_x0000_t75" style="position:absolute;margin-left:31.95pt;margin-top:23.05pt;width:204.9pt;height:183.75pt;z-index:-251666944;visibility:visible" wrapcoords="-79 0 -79 21424 21600 21424 21600 0 -79 0">
            <v:imagedata r:id="rId5" o:title=""/>
            <w10:wrap type="tight"/>
          </v:shape>
        </w:pict>
      </w:r>
    </w:p>
    <w:p w:rsidR="00AA1BC3" w:rsidRDefault="00AA1BC3">
      <w:r>
        <w:t>1)</w:t>
      </w:r>
      <w:r w:rsidRPr="00DA4DEF">
        <w:t xml:space="preserve"> 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2" o:spid="_x0000_s1028" type="#_x0000_t75" style="position:absolute;margin-left:22.95pt;margin-top:22.8pt;width:228pt;height:182.95pt;z-index:-251665920;visibility:visible" wrapcoords="-71 0 -71 21423 21600 21423 21600 0 -71 0">
            <v:imagedata r:id="rId6" o:title=""/>
            <w10:wrap type="tight"/>
          </v:shape>
        </w:pict>
      </w:r>
    </w:p>
    <w:p w:rsidR="00AA1BC3" w:rsidRDefault="00AA1BC3">
      <w:r>
        <w:t>2)</w:t>
      </w:r>
      <w:r w:rsidRPr="00EA717B">
        <w:t xml:space="preserve"> 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3" o:spid="_x0000_s1029" type="#_x0000_t75" style="position:absolute;margin-left:22.9pt;margin-top:19.5pt;width:213.75pt;height:161.25pt;z-index:-251664896;visibility:visible" wrapcoords="-76 0 -76 21399 21600 21399 21600 0 -76 0">
            <v:imagedata r:id="rId7" o:title=""/>
            <w10:wrap type="tight"/>
          </v:shape>
        </w:pict>
      </w:r>
    </w:p>
    <w:p w:rsidR="00AA1BC3" w:rsidRDefault="00AA1BC3">
      <w:r>
        <w:t>3)</w:t>
      </w:r>
      <w:r w:rsidRPr="00EA717B">
        <w:t xml:space="preserve"> 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 w:rsidP="00EA717B">
      <w:pPr>
        <w:rPr>
          <w:rFonts w:ascii="Times New Roman" w:hAnsi="Times New Roman" w:cs="Times New Roman"/>
          <w:sz w:val="24"/>
          <w:szCs w:val="24"/>
        </w:rPr>
      </w:pPr>
      <w:r>
        <w:t xml:space="preserve">4)  </w:t>
      </w:r>
      <w:r w:rsidRPr="00EA717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İlk terimi 5 ve ortak farkı 12 olan aritmetik   dizinin genel terimi (kuralı) aşağıdakilerden hangisidir?</w:t>
      </w:r>
    </w:p>
    <w:p w:rsidR="00AA1BC3" w:rsidRDefault="00AA1BC3" w:rsidP="00EA717B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A)5n-12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B)7n+5</w:t>
      </w:r>
    </w:p>
    <w:p w:rsidR="00AA1BC3" w:rsidRPr="00744FDD" w:rsidRDefault="00AA1BC3" w:rsidP="00EA717B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C)12n-7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D)12n+7</w:t>
      </w:r>
    </w:p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4" o:spid="_x0000_s1030" type="#_x0000_t75" style="position:absolute;margin-left:35.8pt;margin-top:-2.55pt;width:3in;height:276.5pt;z-index:-251663872;visibility:visible" wrapcoords="-75 0 -75 21483 21600 21483 21600 0 -75 0">
            <v:imagedata r:id="rId8" o:title=""/>
            <w10:wrap type="tight"/>
          </v:shape>
        </w:pict>
      </w:r>
      <w:r>
        <w:t>5)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5" o:spid="_x0000_s1031" type="#_x0000_t75" style="position:absolute;margin-left:27.55pt;margin-top:15.3pt;width:197.4pt;height:174pt;z-index:-251662848;visibility:visible" wrapcoords="-82 0 -82 21414 21600 21414 21600 0 -82 0">
            <v:imagedata r:id="rId9" o:title=""/>
            <w10:wrap type="tight"/>
          </v:shape>
        </w:pict>
      </w:r>
    </w:p>
    <w:p w:rsidR="00AA1BC3" w:rsidRDefault="00AA1BC3">
      <w:r>
        <w:t>6)</w:t>
      </w:r>
      <w:r w:rsidRPr="00DF2C33">
        <w:t xml:space="preserve"> 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6" o:spid="_x0000_s1032" type="#_x0000_t75" style="position:absolute;margin-left:23.05pt;margin-top:15.75pt;width:210.75pt;height:179.4pt;z-index:-251661824;visibility:visible" wrapcoords="-77 0 -77 21419 21600 21419 21600 0 -77 0">
            <v:imagedata r:id="rId10" o:title=""/>
            <w10:wrap type="tight"/>
          </v:shape>
        </w:pict>
      </w:r>
    </w:p>
    <w:p w:rsidR="00AA1BC3" w:rsidRDefault="00AA1BC3">
      <w:r>
        <w:t>7)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7" o:spid="_x0000_s1033" type="#_x0000_t75" style="position:absolute;margin-left:23.05pt;margin-top:29.65pt;width:246.95pt;height:121.5pt;z-index:-251660800;visibility:visible" wrapcoords="-66 0 -66 21467 21600 21467 21600 0 -66 0">
            <v:imagedata r:id="rId11" o:title=""/>
            <w10:wrap type="tight"/>
          </v:shape>
        </w:pict>
      </w:r>
    </w:p>
    <w:p w:rsidR="00AA1BC3" w:rsidRDefault="00AA1BC3">
      <w:r>
        <w:t>8)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11" o:spid="_x0000_s1034" type="#_x0000_t75" style="position:absolute;margin-left:22.95pt;margin-top:-2.55pt;width:249pt;height:146.25pt;z-index:-251658752;visibility:visible" wrapcoords="-65 0 -65 21378 21600 21378 21600 0 -65 0">
            <v:imagedata r:id="rId12" o:title=""/>
            <w10:wrap type="tight"/>
          </v:shape>
        </w:pict>
      </w:r>
      <w:r>
        <w:t>9)</w:t>
      </w:r>
      <w:r w:rsidRPr="00DF2C33">
        <w:t xml:space="preserve"> 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9" o:spid="_x0000_s1035" type="#_x0000_t75" style="position:absolute;margin-left:25.2pt;margin-top:3.85pt;width:258.75pt;height:144.75pt;z-index:-251659776;visibility:visible" wrapcoords="-63 0 -63 21488 21600 21488 21600 0 -63 0">
            <v:imagedata r:id="rId13" o:title=""/>
            <w10:wrap type="tight"/>
          </v:shape>
        </w:pict>
      </w:r>
      <w:r>
        <w:t>10)</w:t>
      </w:r>
      <w:r w:rsidRPr="00945FF2">
        <w:t xml:space="preserve"> 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t>11)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 w:rsidP="00D712E1">
      <w:pPr>
        <w:spacing w:after="0" w:line="240" w:lineRule="atLeast"/>
      </w:pPr>
      <w:r>
        <w:rPr>
          <w:noProof/>
          <w:lang w:eastAsia="tr-TR"/>
        </w:rPr>
        <w:pict>
          <v:shape id="Resim 15" o:spid="_x0000_s1036" type="#_x0000_t75" style="position:absolute;margin-left:29.7pt;margin-top:11.55pt;width:253.4pt;height:114pt;z-index:-251656704;visibility:visible" wrapcoords="-64 0 -64 21316 21600 21316 21600 0 -64 0">
            <v:imagedata r:id="rId14" o:title=""/>
            <w10:wrap type="tight"/>
          </v:shape>
        </w:pict>
      </w:r>
    </w:p>
    <w:p w:rsidR="00AA1BC3" w:rsidRDefault="00AA1BC3" w:rsidP="00D712E1">
      <w:pPr>
        <w:spacing w:after="0" w:line="240" w:lineRule="atLeast"/>
      </w:pPr>
      <w:r>
        <w:t>12)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14" o:spid="_x0000_s1037" type="#_x0000_t75" style="position:absolute;margin-left:25.2pt;margin-top:-433.35pt;width:235.5pt;height:228.75pt;z-index:-251657728;visibility:visible" wrapcoords="-69 0 -69 21458 21600 21458 21600 0 -69 0">
            <v:imagedata r:id="rId15" o:title=""/>
            <w10:wrap type="tight"/>
          </v:shape>
        </w:pict>
      </w:r>
    </w:p>
    <w:p w:rsidR="00AA1BC3" w:rsidRDefault="00AA1BC3">
      <w:r>
        <w:rPr>
          <w:noProof/>
          <w:lang w:eastAsia="tr-TR"/>
        </w:rPr>
        <w:pict>
          <v:shape id="Resim 16" o:spid="_x0000_s1038" type="#_x0000_t75" style="position:absolute;margin-left:32.75pt;margin-top:4.9pt;width:219.65pt;height:216.75pt;z-index:-251655680;visibility:visible" wrapcoords="-74 0 -74 21451 21600 21451 21600 0 -74 0">
            <v:imagedata r:id="rId16" o:title=""/>
            <w10:wrap type="tight"/>
          </v:shape>
        </w:pict>
      </w:r>
      <w:r>
        <w:t>13)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17" o:spid="_x0000_s1039" type="#_x0000_t75" style="position:absolute;margin-left:13.2pt;margin-top:2.55pt;width:250.6pt;height:135pt;z-index:-251654656;visibility:visible">
            <v:imagedata r:id="rId17" o:title=""/>
          </v:shape>
        </w:pict>
      </w:r>
      <w:r>
        <w:t>14)</w:t>
      </w:r>
      <w:r w:rsidRPr="00945FF2">
        <w:t xml:space="preserve"> 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18" o:spid="_x0000_s1040" type="#_x0000_t75" style="position:absolute;margin-left:5.8pt;margin-top:24.65pt;width:255.6pt;height:250.5pt;z-index:-251653632;visibility:visible">
            <v:imagedata r:id="rId18" o:title=""/>
          </v:shape>
        </w:pict>
      </w:r>
    </w:p>
    <w:p w:rsidR="00AA1BC3" w:rsidRDefault="00AA1BC3">
      <w:r>
        <w:t>15)</w:t>
      </w:r>
      <w:r w:rsidRPr="009E279C">
        <w:t xml:space="preserve"> 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19" o:spid="_x0000_s1041" type="#_x0000_t75" style="position:absolute;margin-left:34.15pt;margin-top:.45pt;width:233.25pt;height:336.85pt;z-index:-251652608;visibility:visible" wrapcoords="-69 0 -69 21504 21600 21504 21600 0 -69 0">
            <v:imagedata r:id="rId19" o:title=""/>
            <w10:wrap type="tight"/>
          </v:shape>
        </w:pict>
      </w:r>
      <w:r>
        <w:t>16)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_x0000_s1042" type="#_x0000_t75" style="position:absolute;margin-left:16.95pt;margin-top:20.75pt;width:279.8pt;height:123pt;z-index:-251651584;visibility:visible">
            <v:imagedata r:id="rId20" o:title=""/>
          </v:shape>
        </w:pict>
      </w:r>
    </w:p>
    <w:p w:rsidR="00AA1BC3" w:rsidRDefault="00AA1BC3">
      <w:r>
        <w:t>17)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>
      <w:r>
        <w:rPr>
          <w:noProof/>
          <w:lang w:eastAsia="tr-TR"/>
        </w:rPr>
        <w:pict>
          <v:shape id="Resim 20" o:spid="_x0000_s1043" type="#_x0000_t75" style="position:absolute;margin-left:32.7pt;margin-top:3.15pt;width:233pt;height:154.5pt;z-index:-251650560;visibility:visible" wrapcoords="-69 0 -69 21390 21600 21390 21600 0 -69 0">
            <v:imagedata r:id="rId21" o:title=""/>
            <w10:wrap type="tight"/>
          </v:shape>
        </w:pict>
      </w:r>
      <w:r>
        <w:t>18)</w:t>
      </w:r>
      <w:r w:rsidRPr="009E279C">
        <w:t xml:space="preserve"> </w:t>
      </w:r>
    </w:p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Default="00AA1BC3"/>
    <w:p w:rsidR="00AA1BC3" w:rsidRPr="003C30A8" w:rsidRDefault="00AA1BC3" w:rsidP="003B6231">
      <w:pPr>
        <w:spacing w:after="0"/>
        <w:rPr>
          <w:rFonts w:ascii="Times New Roman" w:hAnsi="Times New Roman" w:cs="Times New Roman"/>
          <w:b/>
          <w:bCs/>
        </w:rPr>
      </w:pPr>
      <w:r>
        <w:t>19)</w:t>
      </w:r>
      <w:r w:rsidRPr="003B6231">
        <w:rPr>
          <w:rFonts w:ascii="Times New Roman" w:hAnsi="Times New Roman" w:cs="Times New Roman"/>
          <w:b/>
          <w:bCs/>
        </w:rPr>
        <w:t xml:space="preserve"> </w:t>
      </w:r>
      <w:r w:rsidRPr="003C30A8">
        <w:rPr>
          <w:rFonts w:ascii="Times New Roman" w:hAnsi="Times New Roman" w:cs="Times New Roman"/>
          <w:b/>
          <w:bCs/>
        </w:rPr>
        <w:t xml:space="preserve">Aşağıda verilen ifadelerdeki boşlukları kutu içerisinde verilen kelimelerden uygun olanı ile doldurunuz. </w:t>
      </w:r>
    </w:p>
    <w:p w:rsidR="00AA1BC3" w:rsidRPr="003C30A8" w:rsidRDefault="00AA1BC3" w:rsidP="003B6231">
      <w:pPr>
        <w:spacing w:after="0"/>
        <w:rPr>
          <w:rFonts w:ascii="Times New Roman" w:hAnsi="Times New Roman" w:cs="Times New Roman"/>
          <w:b/>
          <w:bCs/>
        </w:rPr>
      </w:pPr>
      <w:r>
        <w:rPr>
          <w:noProof/>
          <w:lang w:eastAsia="tr-TR"/>
        </w:rPr>
        <w:pict>
          <v:roundrect id="_x0000_s1044" style="position:absolute;margin-left:.05pt;margin-top:-.1pt;width:256.5pt;height:50.25pt;z-index:251666944" arcsize="10923f">
            <v:textbox style="mso-next-textbox:#_x0000_s1044">
              <w:txbxContent>
                <w:p w:rsidR="00AA1BC3" w:rsidRPr="003B6231" w:rsidRDefault="00AA1BC3" w:rsidP="003B6231">
                  <w:pPr>
                    <w:rPr>
                      <w:rFonts w:ascii="Times New Roman" w:hAnsi="Times New Roman" w:cs="Times New Roman"/>
                    </w:rPr>
                  </w:pPr>
                  <w:r w:rsidRPr="003B6231">
                    <w:rPr>
                      <w:rFonts w:ascii="Times New Roman" w:hAnsi="Times New Roman" w:cs="Times New Roman"/>
                    </w:rPr>
                    <w:t>Açıortay,  kombinasyon, denklem, hipotenüs, benzer,</w:t>
                  </w:r>
                </w:p>
                <w:p w:rsidR="00AA1BC3" w:rsidRPr="003B6231" w:rsidRDefault="00AA1BC3" w:rsidP="003B6231">
                  <w:pPr>
                    <w:rPr>
                      <w:rFonts w:ascii="Comic Sans MS" w:hAnsi="Comic Sans MS" w:cs="Comic Sans MS"/>
                    </w:rPr>
                  </w:pPr>
                  <w:r w:rsidRPr="003B6231">
                    <w:rPr>
                      <w:rFonts w:ascii="Times New Roman" w:hAnsi="Times New Roman" w:cs="Times New Roman"/>
                    </w:rPr>
                    <w:t>permütasyon ,  özdeşlik ,eş, kenarortay ,yükseklik</w:t>
                  </w:r>
                </w:p>
              </w:txbxContent>
            </v:textbox>
          </v:roundrect>
        </w:pict>
      </w:r>
    </w:p>
    <w:p w:rsidR="00AA1BC3" w:rsidRPr="003C30A8" w:rsidRDefault="00AA1BC3" w:rsidP="003B6231">
      <w:pPr>
        <w:spacing w:after="0"/>
        <w:rPr>
          <w:rFonts w:ascii="Times New Roman" w:hAnsi="Times New Roman" w:cs="Times New Roman"/>
          <w:b/>
          <w:bCs/>
        </w:rPr>
      </w:pPr>
    </w:p>
    <w:p w:rsidR="00AA1BC3" w:rsidRPr="003C30A8" w:rsidRDefault="00AA1BC3" w:rsidP="003B6231">
      <w:pPr>
        <w:spacing w:after="0"/>
        <w:ind w:left="720"/>
        <w:rPr>
          <w:rFonts w:ascii="Times New Roman" w:hAnsi="Times New Roman" w:cs="Times New Roman"/>
          <w:b/>
          <w:bCs/>
        </w:rPr>
      </w:pPr>
    </w:p>
    <w:p w:rsidR="00AA1BC3" w:rsidRPr="003C30A8" w:rsidRDefault="00AA1BC3" w:rsidP="003B6231">
      <w:pPr>
        <w:spacing w:after="0"/>
        <w:ind w:left="720"/>
        <w:rPr>
          <w:rFonts w:ascii="Times New Roman" w:hAnsi="Times New Roman" w:cs="Times New Roman"/>
          <w:b/>
          <w:bCs/>
        </w:rPr>
      </w:pPr>
    </w:p>
    <w:p w:rsidR="00AA1BC3" w:rsidRPr="003B6231" w:rsidRDefault="00AA1BC3" w:rsidP="003B6231">
      <w:pPr>
        <w:numPr>
          <w:ilvl w:val="0"/>
          <w:numId w:val="1"/>
        </w:numPr>
        <w:spacing w:after="0"/>
        <w:ind w:left="426" w:hanging="284"/>
        <w:rPr>
          <w:rFonts w:ascii="Times New Roman" w:hAnsi="Times New Roman" w:cs="Times New Roman"/>
        </w:rPr>
      </w:pPr>
      <w:r w:rsidRPr="003B6231">
        <w:rPr>
          <w:rFonts w:ascii="Times New Roman" w:hAnsi="Times New Roman" w:cs="Times New Roman"/>
        </w:rPr>
        <w:t>Bir dik üçgende en uzun kenar…………………..dir.</w:t>
      </w:r>
    </w:p>
    <w:p w:rsidR="00AA1BC3" w:rsidRPr="003B6231" w:rsidRDefault="00AA1BC3" w:rsidP="003B6231">
      <w:pPr>
        <w:numPr>
          <w:ilvl w:val="0"/>
          <w:numId w:val="1"/>
        </w:numPr>
        <w:spacing w:after="0"/>
        <w:ind w:left="426" w:hanging="284"/>
        <w:rPr>
          <w:rFonts w:ascii="Times New Roman" w:hAnsi="Times New Roman" w:cs="Times New Roman"/>
        </w:rPr>
      </w:pPr>
      <w:r w:rsidRPr="003B6231">
        <w:rPr>
          <w:rFonts w:ascii="Times New Roman" w:hAnsi="Times New Roman" w:cs="Times New Roman"/>
        </w:rPr>
        <w:t>Bir eşitlik bilinmeyene verilen tek bir değer için sağlanıyorsa bu eşitliğe………………………… denir.</w:t>
      </w:r>
    </w:p>
    <w:p w:rsidR="00AA1BC3" w:rsidRPr="003B6231" w:rsidRDefault="00AA1BC3" w:rsidP="003B6231">
      <w:pPr>
        <w:numPr>
          <w:ilvl w:val="0"/>
          <w:numId w:val="1"/>
        </w:numPr>
        <w:spacing w:after="0"/>
        <w:ind w:left="426" w:hanging="284"/>
        <w:rPr>
          <w:rFonts w:ascii="Times New Roman" w:hAnsi="Times New Roman" w:cs="Times New Roman"/>
        </w:rPr>
      </w:pPr>
      <w:r w:rsidRPr="003B6231">
        <w:rPr>
          <w:rFonts w:ascii="Times New Roman" w:hAnsi="Times New Roman" w:cs="Times New Roman"/>
        </w:rPr>
        <w:t>Sıralama…………………………da önemsizdir.</w:t>
      </w:r>
    </w:p>
    <w:p w:rsidR="00AA1BC3" w:rsidRPr="003B6231" w:rsidRDefault="00AA1BC3" w:rsidP="003B6231">
      <w:pPr>
        <w:numPr>
          <w:ilvl w:val="0"/>
          <w:numId w:val="1"/>
        </w:numPr>
        <w:spacing w:after="0"/>
        <w:ind w:left="426" w:hanging="284"/>
        <w:rPr>
          <w:rFonts w:ascii="Times New Roman" w:hAnsi="Times New Roman" w:cs="Times New Roman"/>
        </w:rPr>
      </w:pPr>
      <w:r w:rsidRPr="003B6231">
        <w:rPr>
          <w:rFonts w:ascii="Times New Roman" w:hAnsi="Times New Roman" w:cs="Times New Roman"/>
        </w:rPr>
        <w:t>Açılarının ölçüleri ve kenar uzunlukları aynı olan üçgenler………………………….dir.</w:t>
      </w:r>
    </w:p>
    <w:p w:rsidR="00AA1BC3" w:rsidRPr="003B6231" w:rsidRDefault="00AA1BC3" w:rsidP="003B6231">
      <w:pPr>
        <w:numPr>
          <w:ilvl w:val="0"/>
          <w:numId w:val="1"/>
        </w:numPr>
        <w:spacing w:after="0"/>
        <w:ind w:left="426" w:hanging="284"/>
        <w:rPr>
          <w:rFonts w:ascii="Times New Roman" w:hAnsi="Times New Roman" w:cs="Times New Roman"/>
        </w:rPr>
      </w:pPr>
      <w:r w:rsidRPr="003B6231">
        <w:rPr>
          <w:rFonts w:ascii="Times New Roman" w:hAnsi="Times New Roman" w:cs="Times New Roman"/>
        </w:rPr>
        <w:t>Üçgende ………………………..bir köşeyi karşı kenara birleştiren ve açıyı iki eş parçaya ayıran doğru parçasıdır.</w:t>
      </w:r>
    </w:p>
    <w:p w:rsidR="00AA1BC3" w:rsidRDefault="00AA1BC3"/>
    <w:p w:rsidR="00AA1BC3" w:rsidRDefault="00AA1BC3" w:rsidP="00164D25">
      <w:pPr>
        <w:rPr>
          <w:rFonts w:ascii="Times New Roman" w:hAnsi="Times New Roman" w:cs="Times New Roman"/>
          <w:sz w:val="24"/>
          <w:szCs w:val="24"/>
        </w:rPr>
      </w:pPr>
      <w:r>
        <w:t xml:space="preserve">   20)</w:t>
      </w:r>
      <w:r w:rsidRPr="00164D25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 xml:space="preserve"> </w:t>
      </w:r>
      <w:r w:rsidRPr="00164D25">
        <w:rPr>
          <w:rFonts w:ascii="Times New Roman" w:hAnsi="Times New Roman" w:cs="Times New Roman"/>
          <w:sz w:val="24"/>
          <w:szCs w:val="24"/>
        </w:rPr>
        <w:t xml:space="preserve">Aşağıdaki ifadelerden doğru olanın karşısına </w:t>
      </w:r>
      <w:r w:rsidRPr="00164D25">
        <w:rPr>
          <w:rFonts w:ascii="Times New Roman" w:hAnsi="Times New Roman" w:cs="Times New Roman"/>
          <w:b/>
          <w:bCs/>
          <w:sz w:val="24"/>
          <w:szCs w:val="24"/>
        </w:rPr>
        <w:t>D</w:t>
      </w:r>
      <w:r w:rsidRPr="00164D25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164D25">
        <w:rPr>
          <w:rFonts w:ascii="Times New Roman" w:hAnsi="Times New Roman" w:cs="Times New Roman"/>
          <w:sz w:val="24"/>
          <w:szCs w:val="24"/>
        </w:rPr>
        <w:t xml:space="preserve">yanlış olanın karşısına </w:t>
      </w:r>
      <w:r w:rsidRPr="00164D25">
        <w:rPr>
          <w:rFonts w:ascii="Times New Roman" w:hAnsi="Times New Roman" w:cs="Times New Roman"/>
          <w:b/>
          <w:bCs/>
          <w:sz w:val="24"/>
          <w:szCs w:val="24"/>
        </w:rPr>
        <w:t>Y</w:t>
      </w:r>
      <w:r w:rsidRPr="00164D25">
        <w:rPr>
          <w:rFonts w:ascii="Times New Roman" w:hAnsi="Times New Roman" w:cs="Times New Roman"/>
          <w:sz w:val="24"/>
          <w:szCs w:val="24"/>
        </w:rPr>
        <w:t xml:space="preserve"> yazınız.</w:t>
      </w:r>
    </w:p>
    <w:p w:rsidR="00AA1BC3" w:rsidRDefault="00AA1BC3" w:rsidP="00056FB4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….</w:t>
      </w:r>
      <w:r w:rsidRPr="00056FB4">
        <w:rPr>
          <w:rFonts w:ascii="Arial" w:hAnsi="Arial" w:cs="Arial"/>
          <w:color w:val="444444"/>
          <w:sz w:val="23"/>
          <w:szCs w:val="23"/>
          <w:shd w:val="clear" w:color="auto" w:fill="FFFFFF"/>
        </w:rPr>
        <w:t xml:space="preserve"> </w:t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>Standart sapmanın küçük olması bir veri grubundaki değerlerin birbirine yakın olduğunu gösterir.</w:t>
      </w:r>
      <w:r>
        <w:rPr>
          <w:rFonts w:ascii="Arial" w:hAnsi="Arial" w:cs="Arial"/>
          <w:color w:val="444444"/>
          <w:sz w:val="23"/>
          <w:szCs w:val="23"/>
        </w:rPr>
        <w:br/>
      </w:r>
      <w:r>
        <w:rPr>
          <w:rFonts w:ascii="Times New Roman" w:hAnsi="Times New Roman" w:cs="Times New Roman"/>
          <w:color w:val="444444"/>
          <w:sz w:val="28"/>
          <w:szCs w:val="28"/>
        </w:rPr>
        <w:t>….</w:t>
      </w:r>
      <w:r w:rsidRPr="00056FB4">
        <w:rPr>
          <w:rFonts w:ascii="Arial" w:hAnsi="Arial" w:cs="Arial"/>
          <w:color w:val="444444"/>
          <w:sz w:val="23"/>
          <w:szCs w:val="23"/>
          <w:shd w:val="clear" w:color="auto" w:fill="FFFFFF"/>
        </w:rPr>
        <w:t xml:space="preserve"> </w:t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>Bir üçgenin herhangi bir iç açısını iki eş parçaya ayırarak köşeyi karşı kenara birleştiren doğru parçasına kenarortay denir.</w:t>
      </w:r>
    </w:p>
    <w:p w:rsidR="00AA1BC3" w:rsidRDefault="00AA1BC3" w:rsidP="00056FB4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  <w:r>
        <w:rPr>
          <w:rFonts w:ascii="Times New Roman" w:hAnsi="Times New Roman" w:cs="Times New Roman"/>
          <w:color w:val="444444"/>
          <w:sz w:val="28"/>
          <w:szCs w:val="28"/>
        </w:rPr>
        <w:t>….</w:t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>İçindeki değişkenlere verilen bütün gerçek sayılar için doğru olan denklemlere özdeşlik denir</w:t>
      </w:r>
      <w:r>
        <w:rPr>
          <w:rFonts w:ascii="Arial" w:hAnsi="Arial" w:cs="Arial"/>
          <w:color w:val="444444"/>
          <w:sz w:val="23"/>
          <w:szCs w:val="23"/>
        </w:rPr>
        <w:br/>
      </w:r>
      <w:r>
        <w:rPr>
          <w:rFonts w:ascii="Arial" w:hAnsi="Arial" w:cs="Arial"/>
          <w:color w:val="444444"/>
          <w:sz w:val="23"/>
          <w:szCs w:val="23"/>
        </w:rPr>
        <w:br/>
      </w:r>
      <w:r>
        <w:rPr>
          <w:rFonts w:ascii="Times New Roman" w:hAnsi="Times New Roman" w:cs="Times New Roman"/>
          <w:color w:val="444444"/>
          <w:sz w:val="28"/>
          <w:szCs w:val="28"/>
        </w:rPr>
        <w:t>….</w:t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>Rasyonel Sayılar ve İrrasyonel Sayılar kümesinin birleşim kümesine Doğal Sayılar denir.</w:t>
      </w:r>
      <w:r>
        <w:rPr>
          <w:rStyle w:val="apple-converted-space"/>
          <w:rFonts w:ascii="Arial" w:hAnsi="Arial" w:cs="Arial"/>
          <w:color w:val="444444"/>
          <w:sz w:val="23"/>
          <w:szCs w:val="23"/>
          <w:shd w:val="clear" w:color="auto" w:fill="FFFFFF"/>
        </w:rPr>
        <w:t> </w:t>
      </w:r>
      <w:r>
        <w:rPr>
          <w:rFonts w:ascii="Arial" w:hAnsi="Arial" w:cs="Arial"/>
          <w:color w:val="444444"/>
          <w:sz w:val="23"/>
          <w:szCs w:val="23"/>
        </w:rPr>
        <w:br/>
      </w:r>
      <w:r>
        <w:rPr>
          <w:rFonts w:ascii="Arial" w:hAnsi="Arial" w:cs="Arial"/>
          <w:color w:val="444444"/>
          <w:sz w:val="23"/>
          <w:szCs w:val="23"/>
        </w:rPr>
        <w:br/>
      </w:r>
      <w:r>
        <w:rPr>
          <w:rFonts w:ascii="Times New Roman" w:hAnsi="Times New Roman" w:cs="Times New Roman"/>
          <w:color w:val="444444"/>
          <w:sz w:val="28"/>
          <w:szCs w:val="28"/>
        </w:rPr>
        <w:t>….</w:t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>Bir olayın olma olasılığını yaptığımız denemelere göre bulmaya deneysel olasılık denir.</w:t>
      </w:r>
      <w:r>
        <w:rPr>
          <w:rFonts w:ascii="Arial" w:hAnsi="Arial" w:cs="Arial"/>
          <w:color w:val="444444"/>
          <w:sz w:val="23"/>
          <w:szCs w:val="23"/>
        </w:rPr>
        <w:br/>
      </w:r>
      <w:r>
        <w:rPr>
          <w:rFonts w:ascii="Arial" w:hAnsi="Arial" w:cs="Arial"/>
          <w:color w:val="444444"/>
          <w:sz w:val="23"/>
          <w:szCs w:val="23"/>
        </w:rPr>
        <w:br/>
      </w:r>
    </w:p>
    <w:p w:rsidR="00AA1BC3" w:rsidRDefault="00AA1BC3" w:rsidP="0000113C">
      <w:pPr>
        <w:rPr>
          <w:b/>
          <w:bCs/>
        </w:rPr>
      </w:pPr>
      <w:hyperlink r:id="rId22" w:history="1">
        <w:r>
          <w:rPr>
            <w:rStyle w:val="Hyperlink"/>
            <w:b/>
            <w:bCs/>
          </w:rPr>
          <w:t>www.sorubak.com</w:t>
        </w:r>
      </w:hyperlink>
      <w:r>
        <w:rPr>
          <w:b/>
          <w:bCs/>
        </w:rPr>
        <w:t xml:space="preserve"> </w:t>
      </w:r>
    </w:p>
    <w:p w:rsidR="00AA1BC3" w:rsidRDefault="00AA1BC3" w:rsidP="00056FB4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</w:p>
    <w:p w:rsidR="00AA1BC3" w:rsidRDefault="00AA1BC3" w:rsidP="00056FB4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</w:p>
    <w:p w:rsidR="00AA1BC3" w:rsidRDefault="00AA1BC3" w:rsidP="00056FB4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</w:p>
    <w:p w:rsidR="00AA1BC3" w:rsidRDefault="00AA1BC3" w:rsidP="00056FB4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</w:p>
    <w:p w:rsidR="00AA1BC3" w:rsidRDefault="00AA1BC3" w:rsidP="00056FB4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ab/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ab/>
        <w:t xml:space="preserve">Her soru 5 puandır. Başarılar </w:t>
      </w:r>
      <w:r w:rsidRPr="00C961BA">
        <w:rPr>
          <w:rFonts w:ascii="Arial" w:hAnsi="Arial" w:cs="Arial"/>
          <w:color w:val="444444"/>
          <w:sz w:val="23"/>
          <w:shd w:val="clear" w:color="auto" w:fill="FFFFFF"/>
        </w:rPr>
        <w:sym w:font="Wingdings" w:char="F04A"/>
      </w:r>
    </w:p>
    <w:p w:rsidR="00AA1BC3" w:rsidRDefault="00AA1BC3" w:rsidP="00245D8A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ab/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ab/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ab/>
        <w:t>Duygu APLADI</w:t>
      </w:r>
    </w:p>
    <w:p w:rsidR="00AA1BC3" w:rsidRDefault="00AA1BC3" w:rsidP="00245D8A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ab/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ab/>
      </w:r>
      <w:r>
        <w:rPr>
          <w:rFonts w:ascii="Arial" w:hAnsi="Arial" w:cs="Arial"/>
          <w:color w:val="444444"/>
          <w:sz w:val="23"/>
          <w:szCs w:val="23"/>
          <w:shd w:val="clear" w:color="auto" w:fill="FFFFFF"/>
        </w:rPr>
        <w:tab/>
        <w:t>Matematik Öğretmeni</w:t>
      </w:r>
    </w:p>
    <w:p w:rsidR="00AA1BC3" w:rsidRPr="00056FB4" w:rsidRDefault="00AA1BC3" w:rsidP="00056FB4">
      <w:pPr>
        <w:rPr>
          <w:rFonts w:ascii="Arial" w:hAnsi="Arial" w:cs="Arial"/>
          <w:color w:val="444444"/>
          <w:sz w:val="23"/>
          <w:szCs w:val="23"/>
          <w:shd w:val="clear" w:color="auto" w:fill="FFFFFF"/>
        </w:rPr>
      </w:pPr>
      <w:r>
        <w:rPr>
          <w:rFonts w:ascii="Arial" w:hAnsi="Arial" w:cs="Arial"/>
          <w:color w:val="444444"/>
          <w:sz w:val="23"/>
          <w:szCs w:val="23"/>
        </w:rPr>
        <w:br/>
      </w:r>
      <w:r>
        <w:rPr>
          <w:rFonts w:ascii="Arial" w:hAnsi="Arial" w:cs="Arial"/>
          <w:color w:val="444444"/>
          <w:sz w:val="23"/>
          <w:szCs w:val="23"/>
        </w:rPr>
        <w:br/>
      </w:r>
    </w:p>
    <w:sectPr w:rsidR="00AA1BC3" w:rsidRPr="00056FB4" w:rsidSect="00DA4DEF">
      <w:pgSz w:w="11906" w:h="16838"/>
      <w:pgMar w:top="426" w:right="282" w:bottom="142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672B0D"/>
    <w:multiLevelType w:val="hybridMultilevel"/>
    <w:tmpl w:val="8F0C3B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79C54A40"/>
    <w:multiLevelType w:val="hybridMultilevel"/>
    <w:tmpl w:val="7432365A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A4DEF"/>
    <w:rsid w:val="0000113C"/>
    <w:rsid w:val="00050F4E"/>
    <w:rsid w:val="00056FB4"/>
    <w:rsid w:val="00103581"/>
    <w:rsid w:val="00164D25"/>
    <w:rsid w:val="00245D8A"/>
    <w:rsid w:val="002A4C36"/>
    <w:rsid w:val="002C1067"/>
    <w:rsid w:val="003B6231"/>
    <w:rsid w:val="003C30A8"/>
    <w:rsid w:val="004D5CC1"/>
    <w:rsid w:val="004E5D9A"/>
    <w:rsid w:val="00503E8A"/>
    <w:rsid w:val="005420F0"/>
    <w:rsid w:val="00744FDD"/>
    <w:rsid w:val="00760812"/>
    <w:rsid w:val="00882B9B"/>
    <w:rsid w:val="00945FF2"/>
    <w:rsid w:val="009E279C"/>
    <w:rsid w:val="00AA1BC3"/>
    <w:rsid w:val="00C961BA"/>
    <w:rsid w:val="00D21156"/>
    <w:rsid w:val="00D712E1"/>
    <w:rsid w:val="00DA4DEF"/>
    <w:rsid w:val="00DF2C33"/>
    <w:rsid w:val="00EA717B"/>
    <w:rsid w:val="00F76361"/>
    <w:rsid w:val="00FF0D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4DEF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A4D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A4DE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F0DAE"/>
    <w:pPr>
      <w:ind w:left="720"/>
    </w:pPr>
  </w:style>
  <w:style w:type="character" w:customStyle="1" w:styleId="apple-converted-space">
    <w:name w:val="apple-converted-space"/>
    <w:basedOn w:val="DefaultParagraphFont"/>
    <w:uiPriority w:val="99"/>
    <w:rsid w:val="00056FB4"/>
  </w:style>
  <w:style w:type="character" w:styleId="Hyperlink">
    <w:name w:val="Hyperlink"/>
    <w:basedOn w:val="DefaultParagraphFont"/>
    <w:uiPriority w:val="99"/>
    <w:semiHidden/>
    <w:rsid w:val="00056FB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63522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hyperlink" Target="http://www.sorubak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88</TotalTime>
  <Pages>4</Pages>
  <Words>235</Words>
  <Characters>1340</Characters>
  <Application>Microsoft Office Outlook</Application>
  <DocSecurity>0</DocSecurity>
  <Lines>0</Lines>
  <Paragraphs>0</Paragraphs>
  <ScaleCrop>false</ScaleCrop>
  <Company>TOSHIBA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</dc:creator>
  <cp:keywords>www.sorubak.com</cp:keywords>
  <dc:description/>
  <cp:lastModifiedBy>edanur</cp:lastModifiedBy>
  <cp:revision>10</cp:revision>
  <dcterms:created xsi:type="dcterms:W3CDTF">2015-03-24T17:03:00Z</dcterms:created>
  <dcterms:modified xsi:type="dcterms:W3CDTF">2015-03-29T13:18:00Z</dcterms:modified>
  <cp:category>www.sorubak.com</cp:category>
  <cp:contentType>www.sorubak.com</cp:contentType>
</cp:coreProperties>
</file>