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ECD" w:rsidRPr="003F3184" w:rsidRDefault="001A0ECD" w:rsidP="0082479D">
      <w:pPr>
        <w:ind w:left="-567" w:right="-851"/>
        <w:rPr>
          <w:b/>
          <w:bCs/>
          <w:sz w:val="22"/>
          <w:szCs w:val="22"/>
        </w:rPr>
      </w:pPr>
      <w:r w:rsidRPr="003F3184">
        <w:rPr>
          <w:b/>
          <w:bCs/>
          <w:sz w:val="22"/>
          <w:szCs w:val="22"/>
        </w:rPr>
        <w:t>ADI SOYADI: …………………………………………. NO: …………… SINIFI:…………ALINAN PUAN:………….</w:t>
      </w:r>
    </w:p>
    <w:p w:rsidR="001A0ECD" w:rsidRPr="003F3184" w:rsidRDefault="001A0ECD" w:rsidP="003F3184">
      <w:pPr>
        <w:pBdr>
          <w:top w:val="single" w:sz="4" w:space="1" w:color="auto"/>
          <w:left w:val="single" w:sz="4" w:space="4" w:color="auto"/>
          <w:bottom w:val="single" w:sz="4" w:space="7" w:color="auto"/>
          <w:right w:val="single" w:sz="4" w:space="4" w:color="auto"/>
        </w:pBdr>
        <w:jc w:val="center"/>
        <w:rPr>
          <w:b/>
          <w:bCs/>
          <w:sz w:val="22"/>
          <w:szCs w:val="22"/>
        </w:rPr>
      </w:pPr>
      <w:r w:rsidRPr="003F3184">
        <w:rPr>
          <w:b/>
          <w:bCs/>
          <w:sz w:val="22"/>
          <w:szCs w:val="22"/>
        </w:rPr>
        <w:t>2014-2015 EĞİTİM- ÖĞRETİM YILI YAYLI ORTAOKULU 7. SINIFLAR TÜRKÇE DERSİ</w:t>
      </w:r>
    </w:p>
    <w:p w:rsidR="001A0ECD" w:rsidRPr="003F3184" w:rsidRDefault="001A0ECD" w:rsidP="003F3184">
      <w:pPr>
        <w:pBdr>
          <w:top w:val="single" w:sz="4" w:space="1" w:color="auto"/>
          <w:left w:val="single" w:sz="4" w:space="4" w:color="auto"/>
          <w:bottom w:val="single" w:sz="4" w:space="7" w:color="auto"/>
          <w:right w:val="single" w:sz="4" w:space="4" w:color="auto"/>
        </w:pBdr>
        <w:jc w:val="center"/>
        <w:rPr>
          <w:b/>
          <w:bCs/>
          <w:sz w:val="22"/>
          <w:szCs w:val="22"/>
        </w:rPr>
      </w:pPr>
      <w:r w:rsidRPr="003F3184">
        <w:rPr>
          <w:b/>
          <w:bCs/>
          <w:sz w:val="22"/>
          <w:szCs w:val="22"/>
        </w:rPr>
        <w:t xml:space="preserve"> II. DÖNEM I. SINAV SORULARIDIR</w:t>
      </w:r>
    </w:p>
    <w:p w:rsidR="001A0ECD" w:rsidRPr="003F3184" w:rsidRDefault="001A0ECD" w:rsidP="0082479D">
      <w:pPr>
        <w:rPr>
          <w:rFonts w:ascii="Lucida Handwriting" w:hAnsi="Lucida Handwriting" w:cs="Lucida Handwriting"/>
        </w:rPr>
      </w:pPr>
    </w:p>
    <w:p w:rsidR="001A0ECD" w:rsidRPr="003F3184" w:rsidRDefault="001A0ECD" w:rsidP="0082479D">
      <w:pPr>
        <w:sectPr w:rsidR="001A0ECD" w:rsidRPr="003F3184" w:rsidSect="009F0172">
          <w:headerReference w:type="default" r:id="rId7"/>
          <w:pgSz w:w="11906" w:h="16838"/>
          <w:pgMar w:top="567" w:right="849" w:bottom="1417" w:left="1417" w:header="142" w:footer="708" w:gutter="0"/>
          <w:cols w:space="708"/>
          <w:rtlGutter/>
          <w:docGrid w:linePitch="360"/>
        </w:sectPr>
      </w:pPr>
    </w:p>
    <w:p w:rsidR="001A0ECD" w:rsidRPr="003F3184" w:rsidRDefault="001A0ECD" w:rsidP="00801D48">
      <w:pPr>
        <w:ind w:left="-567"/>
        <w:jc w:val="center"/>
        <w:rPr>
          <w:b/>
          <w:bCs/>
        </w:rPr>
      </w:pPr>
      <w:r w:rsidRPr="003F3184">
        <w:rPr>
          <w:b/>
          <w:bCs/>
        </w:rPr>
        <w:t>HEM SUÇLU HEM GÜÇLÜ</w:t>
      </w:r>
    </w:p>
    <w:p w:rsidR="001A0ECD" w:rsidRPr="003F3184" w:rsidRDefault="001A0ECD" w:rsidP="00801D48">
      <w:pPr>
        <w:ind w:left="-567"/>
        <w:jc w:val="both"/>
      </w:pPr>
      <w:r w:rsidRPr="003F3184">
        <w:t xml:space="preserve">           Yaşlı kadının gözlerine hastalık geldi, kadın göremez oldu. Bunun üzerine kadın bir doktora gitti. Doktor, kadına bir aylık tedavinin sonunda gözlerinin yeniden görmeye başlayacağını söyledi. kadın, tedavi masraflarını gözleri iyileştikten sonra vermek şartıyla doktorla anlaştı. Eve geldiği günler doktor, kadının gözlerine bir merhem sürer, bir bezle de gözlerini sımsıkı bağlardı. </w:t>
      </w:r>
    </w:p>
    <w:p w:rsidR="001A0ECD" w:rsidRPr="003F3184" w:rsidRDefault="001A0ECD" w:rsidP="00801D48">
      <w:pPr>
        <w:ind w:left="-567"/>
        <w:jc w:val="both"/>
      </w:pPr>
      <w:r w:rsidRPr="003F3184">
        <w:t xml:space="preserve">            Kadın görmüyor ya doktor her gelişinde kadının eşyalarını birer birer aşırdı. Bir ay sonra kadının gözleri iyileşti ve kadın görmeye başladı. Ancak ev de boşalmıştı. Doktor, parasını istedi, kadın evdeki eşyaların alındığını görünce doktora parasını vermedi. Doktor, kadının eşyalarını aldığı yetmiyormuş gibi bir de tedavi ücretini alamadığı için kadını mahkemeye verdi. Bunun üzerine doktorla kadın mahkemelik oldu. Hakim kadına sordu: “Neden doktorun parasını ödemiyorsun?”</w:t>
      </w:r>
    </w:p>
    <w:p w:rsidR="001A0ECD" w:rsidRPr="003F3184" w:rsidRDefault="001A0ECD" w:rsidP="003F3184">
      <w:pPr>
        <w:ind w:left="-567"/>
        <w:jc w:val="both"/>
      </w:pPr>
      <w:r w:rsidRPr="003F3184">
        <w:t xml:space="preserve">             Kadın, hakime: “ Parasını neden verecekmişim? Doktor gözlerimi iyileştirmedi, hatta eskisinden de kötü etti. Çünkü eskiden hiç değilse evimdeki eşyalarımı görüyordum, şimdi onları da göremiyorum.” dedi.  </w:t>
      </w:r>
      <w:r w:rsidRPr="003F3184">
        <w:rPr>
          <w:b/>
          <w:bCs/>
        </w:rPr>
        <w:t>( İlk 7 soruyu metne göre cevaplayınız.)</w:t>
      </w:r>
    </w:p>
    <w:p w:rsidR="001A0ECD" w:rsidRPr="003F3184" w:rsidRDefault="001A0ECD" w:rsidP="00801D48">
      <w:pPr>
        <w:ind w:left="-567"/>
        <w:jc w:val="both"/>
      </w:pPr>
    </w:p>
    <w:p w:rsidR="001A0ECD" w:rsidRPr="003F3184" w:rsidRDefault="001A0ECD" w:rsidP="00801D48">
      <w:pPr>
        <w:pStyle w:val="ListParagraph"/>
        <w:numPr>
          <w:ilvl w:val="0"/>
          <w:numId w:val="15"/>
        </w:numPr>
        <w:jc w:val="both"/>
        <w:rPr>
          <w:b/>
          <w:bCs/>
        </w:rPr>
      </w:pPr>
      <w:r w:rsidRPr="003F3184">
        <w:rPr>
          <w:b/>
          <w:bCs/>
        </w:rPr>
        <w:t>Yaşlı kadın neden doktora gitti? ( 5 puan)</w:t>
      </w:r>
    </w:p>
    <w:p w:rsidR="001A0ECD"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801D48">
      <w:pPr>
        <w:pStyle w:val="ListParagraph"/>
        <w:numPr>
          <w:ilvl w:val="0"/>
          <w:numId w:val="15"/>
        </w:numPr>
        <w:jc w:val="both"/>
        <w:rPr>
          <w:b/>
          <w:bCs/>
        </w:rPr>
      </w:pPr>
      <w:r w:rsidRPr="003F3184">
        <w:rPr>
          <w:b/>
          <w:bCs/>
        </w:rPr>
        <w:t>Yaşlı kadın, doktorla ücret konusunda nasıl bir anlaşma yaptı? ( 5 puan)</w:t>
      </w:r>
    </w:p>
    <w:p w:rsidR="001A0ECD" w:rsidRPr="003F3184" w:rsidRDefault="001A0ECD" w:rsidP="002A03AB">
      <w:pPr>
        <w:pStyle w:val="ListParagraph"/>
      </w:pPr>
    </w:p>
    <w:p w:rsidR="001A0ECD"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801D48">
      <w:pPr>
        <w:pStyle w:val="ListParagraph"/>
        <w:numPr>
          <w:ilvl w:val="0"/>
          <w:numId w:val="15"/>
        </w:numPr>
        <w:jc w:val="both"/>
        <w:rPr>
          <w:b/>
          <w:bCs/>
        </w:rPr>
      </w:pPr>
      <w:r w:rsidRPr="003F3184">
        <w:rPr>
          <w:b/>
          <w:bCs/>
        </w:rPr>
        <w:t>Doktor nasıl bir tedavi uyguladı? ( 5 puan)</w:t>
      </w:r>
    </w:p>
    <w:p w:rsidR="001A0ECD" w:rsidRPr="003F3184" w:rsidRDefault="001A0ECD" w:rsidP="002A03AB">
      <w:pPr>
        <w:pStyle w:val="ListParagraph"/>
        <w:ind w:left="-207"/>
        <w:jc w:val="both"/>
      </w:pPr>
    </w:p>
    <w:p w:rsidR="001A0ECD"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801D48">
      <w:pPr>
        <w:pStyle w:val="ListParagraph"/>
        <w:numPr>
          <w:ilvl w:val="0"/>
          <w:numId w:val="15"/>
        </w:numPr>
        <w:jc w:val="both"/>
        <w:rPr>
          <w:b/>
          <w:bCs/>
        </w:rPr>
      </w:pPr>
      <w:r w:rsidRPr="003F3184">
        <w:rPr>
          <w:b/>
          <w:bCs/>
        </w:rPr>
        <w:t>Tedavi için gittiği evde doktor, hastayla ilgilenme dışında neler yaptı? ( 5 puan)</w:t>
      </w: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801D48">
      <w:pPr>
        <w:pStyle w:val="ListParagraph"/>
        <w:numPr>
          <w:ilvl w:val="0"/>
          <w:numId w:val="15"/>
        </w:numPr>
        <w:jc w:val="both"/>
        <w:rPr>
          <w:b/>
          <w:bCs/>
        </w:rPr>
      </w:pPr>
      <w:r w:rsidRPr="003F3184">
        <w:rPr>
          <w:b/>
          <w:bCs/>
        </w:rPr>
        <w:t>Kadın gözleri iyileşince nasıl bir manzarayla karşılaştı? ( 5 puan)</w:t>
      </w: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801D48">
      <w:pPr>
        <w:pStyle w:val="ListParagraph"/>
        <w:numPr>
          <w:ilvl w:val="0"/>
          <w:numId w:val="15"/>
        </w:numPr>
        <w:jc w:val="both"/>
        <w:rPr>
          <w:b/>
          <w:bCs/>
        </w:rPr>
      </w:pPr>
      <w:r w:rsidRPr="003F3184">
        <w:rPr>
          <w:b/>
          <w:bCs/>
        </w:rPr>
        <w:t>Kadın ve doktor neden mahkemelik oldu? ( 5 puan)</w:t>
      </w: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2A03AB">
      <w:pPr>
        <w:pStyle w:val="ListParagraph"/>
        <w:ind w:left="-207"/>
        <w:jc w:val="both"/>
      </w:pPr>
    </w:p>
    <w:p w:rsidR="001A0ECD" w:rsidRPr="003F3184" w:rsidRDefault="001A0ECD" w:rsidP="00801D48">
      <w:pPr>
        <w:pStyle w:val="ListParagraph"/>
        <w:numPr>
          <w:ilvl w:val="0"/>
          <w:numId w:val="15"/>
        </w:numPr>
        <w:jc w:val="both"/>
        <w:rPr>
          <w:b/>
          <w:bCs/>
        </w:rPr>
      </w:pPr>
      <w:r w:rsidRPr="003F3184">
        <w:rPr>
          <w:b/>
          <w:bCs/>
        </w:rPr>
        <w:t>Doktorun, yaşlı kadına karşı davranışlarını nasıl bulunuyorsunuz, sizce doktor ahlaki kurallara ve meslek etiğine uymuş mudur? Açıklayınız. ( 10 Puan)</w:t>
      </w:r>
    </w:p>
    <w:p w:rsidR="001A0ECD" w:rsidRPr="003F3184" w:rsidRDefault="001A0ECD" w:rsidP="00605616">
      <w:pPr>
        <w:jc w:val="both"/>
      </w:pPr>
    </w:p>
    <w:p w:rsidR="001A0ECD" w:rsidRPr="003F3184" w:rsidRDefault="001A0ECD" w:rsidP="00605616">
      <w:pPr>
        <w:jc w:val="both"/>
      </w:pPr>
    </w:p>
    <w:p w:rsidR="001A0ECD" w:rsidRPr="003F3184" w:rsidRDefault="001A0ECD" w:rsidP="00605616">
      <w:pPr>
        <w:jc w:val="both"/>
      </w:pPr>
    </w:p>
    <w:p w:rsidR="001A0ECD" w:rsidRPr="003F3184" w:rsidRDefault="001A0ECD" w:rsidP="00605616">
      <w:pPr>
        <w:jc w:val="both"/>
      </w:pPr>
    </w:p>
    <w:p w:rsidR="001A0ECD" w:rsidRPr="003F3184" w:rsidRDefault="001A0ECD" w:rsidP="00605616">
      <w:pPr>
        <w:jc w:val="both"/>
      </w:pPr>
    </w:p>
    <w:p w:rsidR="001A0ECD" w:rsidRPr="003F3184" w:rsidRDefault="001A0ECD" w:rsidP="00605616">
      <w:pPr>
        <w:jc w:val="both"/>
      </w:pPr>
    </w:p>
    <w:p w:rsidR="001A0ECD" w:rsidRPr="003F3184" w:rsidRDefault="001A0ECD" w:rsidP="00801D48">
      <w:pPr>
        <w:pStyle w:val="ListParagraph"/>
        <w:numPr>
          <w:ilvl w:val="0"/>
          <w:numId w:val="15"/>
        </w:numPr>
        <w:jc w:val="both"/>
        <w:rPr>
          <w:b/>
          <w:bCs/>
        </w:rPr>
      </w:pPr>
      <w:r w:rsidRPr="003F3184">
        <w:rPr>
          <w:b/>
          <w:bCs/>
        </w:rPr>
        <w:t>Aşağıdaki cümlelerde geçen zarfları bulup çeşidi yazınız. (10 puan)</w:t>
      </w:r>
    </w:p>
    <w:p w:rsidR="001A0ECD" w:rsidRPr="003F3184" w:rsidRDefault="001A0ECD" w:rsidP="00605616">
      <w:pPr>
        <w:pStyle w:val="ListParagraph"/>
        <w:ind w:left="-207"/>
        <w:jc w:val="both"/>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568"/>
        <w:gridCol w:w="2126"/>
        <w:gridCol w:w="3086"/>
      </w:tblGrid>
      <w:tr w:rsidR="001A0ECD" w:rsidRPr="003F3184">
        <w:tc>
          <w:tcPr>
            <w:tcW w:w="4568" w:type="dxa"/>
          </w:tcPr>
          <w:p w:rsidR="001A0ECD" w:rsidRPr="00D74C53" w:rsidRDefault="001A0ECD" w:rsidP="00D74C53">
            <w:pPr>
              <w:pStyle w:val="ListParagraph"/>
              <w:ind w:left="0"/>
              <w:jc w:val="both"/>
              <w:rPr>
                <w:b/>
                <w:bCs/>
              </w:rPr>
            </w:pPr>
            <w:r w:rsidRPr="00D74C53">
              <w:rPr>
                <w:b/>
                <w:bCs/>
              </w:rPr>
              <w:t xml:space="preserve">Cümle </w:t>
            </w:r>
          </w:p>
        </w:tc>
        <w:tc>
          <w:tcPr>
            <w:tcW w:w="2126" w:type="dxa"/>
          </w:tcPr>
          <w:p w:rsidR="001A0ECD" w:rsidRPr="00D74C53" w:rsidRDefault="001A0ECD" w:rsidP="00D74C53">
            <w:pPr>
              <w:pStyle w:val="ListParagraph"/>
              <w:ind w:left="0"/>
              <w:jc w:val="both"/>
              <w:rPr>
                <w:b/>
                <w:bCs/>
              </w:rPr>
            </w:pPr>
            <w:r w:rsidRPr="00D74C53">
              <w:rPr>
                <w:b/>
                <w:bCs/>
              </w:rPr>
              <w:t>Zarf</w:t>
            </w:r>
          </w:p>
        </w:tc>
        <w:tc>
          <w:tcPr>
            <w:tcW w:w="3086" w:type="dxa"/>
          </w:tcPr>
          <w:p w:rsidR="001A0ECD" w:rsidRPr="00D74C53" w:rsidRDefault="001A0ECD" w:rsidP="00D74C53">
            <w:pPr>
              <w:pStyle w:val="ListParagraph"/>
              <w:ind w:left="0"/>
              <w:jc w:val="both"/>
              <w:rPr>
                <w:b/>
                <w:bCs/>
              </w:rPr>
            </w:pPr>
            <w:r w:rsidRPr="00D74C53">
              <w:rPr>
                <w:b/>
                <w:bCs/>
              </w:rPr>
              <w:t>Zarfın Çeşidi</w:t>
            </w:r>
          </w:p>
        </w:tc>
      </w:tr>
      <w:tr w:rsidR="001A0ECD" w:rsidRPr="003F3184">
        <w:tc>
          <w:tcPr>
            <w:tcW w:w="4568" w:type="dxa"/>
          </w:tcPr>
          <w:p w:rsidR="001A0ECD" w:rsidRPr="00D74C53" w:rsidRDefault="001A0ECD" w:rsidP="00D74C53">
            <w:pPr>
              <w:pStyle w:val="ListParagraph"/>
              <w:ind w:left="0"/>
              <w:jc w:val="both"/>
              <w:rPr>
                <w:b/>
                <w:bCs/>
              </w:rPr>
            </w:pPr>
            <w:r w:rsidRPr="00D74C53">
              <w:rPr>
                <w:b/>
                <w:bCs/>
              </w:rPr>
              <w:t>Babam çok çalışırdı.</w:t>
            </w:r>
          </w:p>
        </w:tc>
        <w:tc>
          <w:tcPr>
            <w:tcW w:w="2126" w:type="dxa"/>
          </w:tcPr>
          <w:p w:rsidR="001A0ECD" w:rsidRPr="00D74C53" w:rsidRDefault="001A0ECD" w:rsidP="00D74C53">
            <w:pPr>
              <w:pStyle w:val="ListParagraph"/>
              <w:ind w:left="0"/>
              <w:jc w:val="both"/>
              <w:rPr>
                <w:b/>
                <w:bCs/>
              </w:rPr>
            </w:pPr>
            <w:r w:rsidRPr="00D74C53">
              <w:rPr>
                <w:b/>
                <w:bCs/>
              </w:rPr>
              <w:t>Çok</w:t>
            </w:r>
          </w:p>
        </w:tc>
        <w:tc>
          <w:tcPr>
            <w:tcW w:w="3086" w:type="dxa"/>
          </w:tcPr>
          <w:p w:rsidR="001A0ECD" w:rsidRPr="00D74C53" w:rsidRDefault="001A0ECD" w:rsidP="00D74C53">
            <w:pPr>
              <w:pStyle w:val="ListParagraph"/>
              <w:ind w:left="0"/>
              <w:jc w:val="both"/>
              <w:rPr>
                <w:b/>
                <w:bCs/>
              </w:rPr>
            </w:pPr>
            <w:r w:rsidRPr="00D74C53">
              <w:rPr>
                <w:b/>
                <w:bCs/>
              </w:rPr>
              <w:t>Miktar Zarfı</w:t>
            </w:r>
          </w:p>
        </w:tc>
      </w:tr>
      <w:tr w:rsidR="001A0ECD" w:rsidRPr="003F3184">
        <w:tc>
          <w:tcPr>
            <w:tcW w:w="4568" w:type="dxa"/>
          </w:tcPr>
          <w:p w:rsidR="001A0ECD" w:rsidRPr="003F3184" w:rsidRDefault="001A0ECD" w:rsidP="00D74C53">
            <w:pPr>
              <w:pStyle w:val="ListParagraph"/>
              <w:ind w:left="0"/>
              <w:jc w:val="both"/>
            </w:pPr>
            <w:r w:rsidRPr="003F3184">
              <w:t>Birazdan dışarı çıkacağız.</w:t>
            </w:r>
          </w:p>
        </w:tc>
        <w:tc>
          <w:tcPr>
            <w:tcW w:w="2126" w:type="dxa"/>
          </w:tcPr>
          <w:p w:rsidR="001A0ECD" w:rsidRPr="003F3184" w:rsidRDefault="001A0ECD" w:rsidP="00D74C53">
            <w:pPr>
              <w:pStyle w:val="ListParagraph"/>
              <w:ind w:left="0"/>
              <w:jc w:val="both"/>
            </w:pPr>
          </w:p>
        </w:tc>
        <w:tc>
          <w:tcPr>
            <w:tcW w:w="3086" w:type="dxa"/>
          </w:tcPr>
          <w:p w:rsidR="001A0ECD" w:rsidRPr="003F3184" w:rsidRDefault="001A0ECD" w:rsidP="00D74C53">
            <w:pPr>
              <w:pStyle w:val="ListParagraph"/>
              <w:ind w:left="0"/>
              <w:jc w:val="both"/>
            </w:pPr>
          </w:p>
        </w:tc>
      </w:tr>
      <w:tr w:rsidR="001A0ECD" w:rsidRPr="003F3184">
        <w:tc>
          <w:tcPr>
            <w:tcW w:w="4568" w:type="dxa"/>
          </w:tcPr>
          <w:p w:rsidR="001A0ECD" w:rsidRPr="003F3184" w:rsidRDefault="001A0ECD" w:rsidP="00D74C53">
            <w:pPr>
              <w:pStyle w:val="ListParagraph"/>
              <w:ind w:left="0"/>
              <w:jc w:val="both"/>
            </w:pPr>
            <w:r w:rsidRPr="003F3184">
              <w:t>Serpil hızlı hızlı yürüyordu.</w:t>
            </w:r>
          </w:p>
        </w:tc>
        <w:tc>
          <w:tcPr>
            <w:tcW w:w="2126" w:type="dxa"/>
          </w:tcPr>
          <w:p w:rsidR="001A0ECD" w:rsidRPr="003F3184" w:rsidRDefault="001A0ECD" w:rsidP="00D74C53">
            <w:pPr>
              <w:pStyle w:val="ListParagraph"/>
              <w:ind w:left="0"/>
              <w:jc w:val="both"/>
            </w:pPr>
          </w:p>
        </w:tc>
        <w:tc>
          <w:tcPr>
            <w:tcW w:w="3086" w:type="dxa"/>
          </w:tcPr>
          <w:p w:rsidR="001A0ECD" w:rsidRPr="003F3184" w:rsidRDefault="001A0ECD" w:rsidP="00D74C53">
            <w:pPr>
              <w:pStyle w:val="ListParagraph"/>
              <w:ind w:left="0"/>
              <w:jc w:val="both"/>
            </w:pPr>
          </w:p>
        </w:tc>
      </w:tr>
      <w:tr w:rsidR="001A0ECD" w:rsidRPr="003F3184">
        <w:tc>
          <w:tcPr>
            <w:tcW w:w="4568" w:type="dxa"/>
          </w:tcPr>
          <w:p w:rsidR="001A0ECD" w:rsidRPr="003F3184" w:rsidRDefault="001A0ECD" w:rsidP="00D74C53">
            <w:pPr>
              <w:pStyle w:val="ListParagraph"/>
              <w:ind w:left="0"/>
              <w:jc w:val="both"/>
            </w:pPr>
            <w:r w:rsidRPr="003F3184">
              <w:t>Babam dün Irak’a gitti.</w:t>
            </w:r>
          </w:p>
        </w:tc>
        <w:tc>
          <w:tcPr>
            <w:tcW w:w="2126" w:type="dxa"/>
          </w:tcPr>
          <w:p w:rsidR="001A0ECD" w:rsidRPr="003F3184" w:rsidRDefault="001A0ECD" w:rsidP="00D74C53">
            <w:pPr>
              <w:pStyle w:val="ListParagraph"/>
              <w:ind w:left="0"/>
              <w:jc w:val="both"/>
            </w:pPr>
          </w:p>
        </w:tc>
        <w:tc>
          <w:tcPr>
            <w:tcW w:w="3086" w:type="dxa"/>
          </w:tcPr>
          <w:p w:rsidR="001A0ECD" w:rsidRPr="003F3184" w:rsidRDefault="001A0ECD" w:rsidP="00D74C53">
            <w:pPr>
              <w:pStyle w:val="ListParagraph"/>
              <w:ind w:left="0"/>
              <w:jc w:val="both"/>
            </w:pPr>
          </w:p>
        </w:tc>
      </w:tr>
      <w:tr w:rsidR="001A0ECD" w:rsidRPr="003F3184">
        <w:tc>
          <w:tcPr>
            <w:tcW w:w="4568" w:type="dxa"/>
          </w:tcPr>
          <w:p w:rsidR="001A0ECD" w:rsidRPr="003F3184" w:rsidRDefault="001A0ECD" w:rsidP="00D74C53">
            <w:pPr>
              <w:pStyle w:val="ListParagraph"/>
              <w:ind w:left="0"/>
              <w:jc w:val="both"/>
            </w:pPr>
            <w:r w:rsidRPr="003F3184">
              <w:t>Bebek bugünlerde çok az yiyordu.</w:t>
            </w:r>
          </w:p>
        </w:tc>
        <w:tc>
          <w:tcPr>
            <w:tcW w:w="2126" w:type="dxa"/>
          </w:tcPr>
          <w:p w:rsidR="001A0ECD" w:rsidRPr="003F3184" w:rsidRDefault="001A0ECD" w:rsidP="00D74C53">
            <w:pPr>
              <w:pStyle w:val="ListParagraph"/>
              <w:ind w:left="0"/>
              <w:jc w:val="both"/>
            </w:pPr>
          </w:p>
        </w:tc>
        <w:tc>
          <w:tcPr>
            <w:tcW w:w="3086" w:type="dxa"/>
          </w:tcPr>
          <w:p w:rsidR="001A0ECD" w:rsidRPr="003F3184" w:rsidRDefault="001A0ECD" w:rsidP="00D74C53">
            <w:pPr>
              <w:pStyle w:val="ListParagraph"/>
              <w:ind w:left="0"/>
              <w:jc w:val="both"/>
            </w:pPr>
          </w:p>
        </w:tc>
      </w:tr>
      <w:tr w:rsidR="001A0ECD" w:rsidRPr="003F3184">
        <w:tc>
          <w:tcPr>
            <w:tcW w:w="4568" w:type="dxa"/>
          </w:tcPr>
          <w:p w:rsidR="001A0ECD" w:rsidRPr="003F3184" w:rsidRDefault="001A0ECD" w:rsidP="00D74C53">
            <w:pPr>
              <w:pStyle w:val="ListParagraph"/>
              <w:ind w:left="0"/>
              <w:jc w:val="both"/>
            </w:pPr>
            <w:r w:rsidRPr="003F3184">
              <w:t>Toplantıya neden katılmadın?</w:t>
            </w:r>
          </w:p>
        </w:tc>
        <w:tc>
          <w:tcPr>
            <w:tcW w:w="2126" w:type="dxa"/>
          </w:tcPr>
          <w:p w:rsidR="001A0ECD" w:rsidRPr="003F3184" w:rsidRDefault="001A0ECD" w:rsidP="00D74C53">
            <w:pPr>
              <w:pStyle w:val="ListParagraph"/>
              <w:ind w:left="0"/>
              <w:jc w:val="both"/>
            </w:pPr>
          </w:p>
        </w:tc>
        <w:tc>
          <w:tcPr>
            <w:tcW w:w="3086" w:type="dxa"/>
          </w:tcPr>
          <w:p w:rsidR="001A0ECD" w:rsidRPr="003F3184" w:rsidRDefault="001A0ECD" w:rsidP="00D74C53">
            <w:pPr>
              <w:pStyle w:val="ListParagraph"/>
              <w:ind w:left="0"/>
              <w:jc w:val="both"/>
            </w:pPr>
          </w:p>
        </w:tc>
      </w:tr>
    </w:tbl>
    <w:p w:rsidR="001A0ECD" w:rsidRPr="003F3184" w:rsidRDefault="001A0ECD" w:rsidP="002A03AB">
      <w:pPr>
        <w:pStyle w:val="ListParagraph"/>
        <w:ind w:left="-207"/>
        <w:jc w:val="both"/>
      </w:pPr>
    </w:p>
    <w:p w:rsidR="001A0ECD" w:rsidRPr="003F3184" w:rsidRDefault="001A0ECD" w:rsidP="00605616">
      <w:pPr>
        <w:pStyle w:val="ListParagraph"/>
        <w:numPr>
          <w:ilvl w:val="0"/>
          <w:numId w:val="15"/>
        </w:numPr>
        <w:jc w:val="both"/>
        <w:rPr>
          <w:b/>
          <w:bCs/>
        </w:rPr>
      </w:pPr>
      <w:r w:rsidRPr="003F3184">
        <w:rPr>
          <w:b/>
          <w:bCs/>
        </w:rPr>
        <w:t xml:space="preserve">Aşağıdaki cümlelerin hangisinde anlam kayması vardır? ( 10 Puan) </w:t>
      </w:r>
    </w:p>
    <w:p w:rsidR="001A0ECD" w:rsidRPr="003F3184" w:rsidRDefault="001A0ECD" w:rsidP="00E96F35">
      <w:pPr>
        <w:pStyle w:val="ListParagraph"/>
        <w:numPr>
          <w:ilvl w:val="0"/>
          <w:numId w:val="16"/>
        </w:numPr>
        <w:jc w:val="both"/>
      </w:pPr>
      <w:r w:rsidRPr="003F3184">
        <w:t>Bahçeniz ne kadar bakımlı görünüyor.</w:t>
      </w:r>
    </w:p>
    <w:p w:rsidR="001A0ECD" w:rsidRPr="003F3184" w:rsidRDefault="001A0ECD" w:rsidP="00E96F35">
      <w:pPr>
        <w:pStyle w:val="ListParagraph"/>
        <w:numPr>
          <w:ilvl w:val="0"/>
          <w:numId w:val="16"/>
        </w:numPr>
        <w:jc w:val="both"/>
      </w:pPr>
      <w:r w:rsidRPr="003F3184">
        <w:t>Akşamları deniz kenarında yürüyor.</w:t>
      </w:r>
    </w:p>
    <w:p w:rsidR="001A0ECD" w:rsidRPr="003F3184" w:rsidRDefault="001A0ECD" w:rsidP="00E96F35">
      <w:pPr>
        <w:pStyle w:val="ListParagraph"/>
        <w:numPr>
          <w:ilvl w:val="0"/>
          <w:numId w:val="16"/>
        </w:numPr>
        <w:jc w:val="both"/>
      </w:pPr>
      <w:r w:rsidRPr="003F3184">
        <w:t>Bu arabayı geçen sene aldı.</w:t>
      </w:r>
    </w:p>
    <w:p w:rsidR="001A0ECD" w:rsidRPr="003F3184" w:rsidRDefault="001A0ECD" w:rsidP="00E96F35">
      <w:pPr>
        <w:pStyle w:val="ListParagraph"/>
        <w:numPr>
          <w:ilvl w:val="0"/>
          <w:numId w:val="16"/>
        </w:numPr>
        <w:jc w:val="both"/>
      </w:pPr>
      <w:r w:rsidRPr="003F3184">
        <w:t>İki üç gün sonra yaylaya gideceğiz.</w:t>
      </w:r>
    </w:p>
    <w:p w:rsidR="001A0ECD" w:rsidRPr="003F3184" w:rsidRDefault="001A0ECD" w:rsidP="00E96F35">
      <w:pPr>
        <w:pStyle w:val="ListParagraph"/>
        <w:ind w:left="153"/>
        <w:jc w:val="both"/>
        <w:rPr>
          <w:b/>
          <w:bCs/>
        </w:rPr>
      </w:pPr>
    </w:p>
    <w:p w:rsidR="001A0ECD" w:rsidRPr="003F3184" w:rsidRDefault="001A0ECD" w:rsidP="00E96F35">
      <w:pPr>
        <w:pStyle w:val="ListParagraph"/>
        <w:numPr>
          <w:ilvl w:val="0"/>
          <w:numId w:val="15"/>
        </w:numPr>
        <w:jc w:val="both"/>
        <w:rPr>
          <w:b/>
          <w:bCs/>
        </w:rPr>
      </w:pPr>
      <w:r w:rsidRPr="003F3184">
        <w:rPr>
          <w:b/>
          <w:bCs/>
        </w:rPr>
        <w:t xml:space="preserve">Aşağıdaki ifadeleri inceleyiniz, doğru olan ifadelerin başına D, yanlış olanlara Y yazınız. (10 Puan) </w:t>
      </w:r>
    </w:p>
    <w:p w:rsidR="001A0ECD" w:rsidRPr="003F3184" w:rsidRDefault="001A0ECD" w:rsidP="00E96F35">
      <w:pPr>
        <w:pStyle w:val="ListParagraph"/>
        <w:ind w:left="-207"/>
        <w:jc w:val="both"/>
      </w:pPr>
      <w:r w:rsidRPr="003F3184">
        <w:t>……… “ Bastığınız yerde kır çiçekleri açardı.” Cümlesindeki fiil birleşik zamanlıdır.</w:t>
      </w:r>
    </w:p>
    <w:p w:rsidR="001A0ECD" w:rsidRPr="003F3184" w:rsidRDefault="001A0ECD" w:rsidP="00E96F35">
      <w:pPr>
        <w:pStyle w:val="ListParagraph"/>
        <w:ind w:left="-207"/>
        <w:jc w:val="both"/>
      </w:pPr>
      <w:r w:rsidRPr="003F3184">
        <w:t>……... “ Yağmurlu kış günlerinde bile penceresini açardı.” Cümlesinin yüklemi basit zamanlıdır.</w:t>
      </w:r>
    </w:p>
    <w:p w:rsidR="001A0ECD" w:rsidRPr="003F3184" w:rsidRDefault="001A0ECD" w:rsidP="00E96F35">
      <w:pPr>
        <w:pStyle w:val="ListParagraph"/>
        <w:ind w:left="-207"/>
        <w:jc w:val="both"/>
      </w:pPr>
      <w:r w:rsidRPr="003F3184">
        <w:t>……… “ Hadi hep birlikte geziye gidelim!” cümlesi şart kipiyle çekimlenmiştir.</w:t>
      </w:r>
    </w:p>
    <w:p w:rsidR="001A0ECD" w:rsidRPr="003F3184" w:rsidRDefault="001A0ECD" w:rsidP="00E96F35">
      <w:pPr>
        <w:pStyle w:val="ListParagraph"/>
        <w:ind w:left="-207"/>
        <w:jc w:val="both"/>
      </w:pPr>
      <w:r w:rsidRPr="003F3184">
        <w:t>……. “ Seçimler 7 haziran 2015 Pazar günü yapılacak.” Cümlesinde yazım yanlışı vardır.</w:t>
      </w:r>
    </w:p>
    <w:p w:rsidR="001A0ECD" w:rsidRPr="003F3184" w:rsidRDefault="001A0ECD" w:rsidP="00E96F35">
      <w:pPr>
        <w:pStyle w:val="ListParagraph"/>
        <w:ind w:left="-207"/>
        <w:jc w:val="both"/>
      </w:pPr>
      <w:r w:rsidRPr="003F3184">
        <w:t>…….. “ Oturduğum yerden evler karınca gibi görünüyordu.” Cümlesinde kişileştirme sanatı vardır.</w:t>
      </w:r>
    </w:p>
    <w:p w:rsidR="001A0ECD" w:rsidRPr="003F3184" w:rsidRDefault="001A0ECD" w:rsidP="00E96F35">
      <w:pPr>
        <w:pStyle w:val="ListParagraph"/>
        <w:ind w:left="-207"/>
        <w:jc w:val="both"/>
      </w:pPr>
    </w:p>
    <w:p w:rsidR="001A0ECD" w:rsidRPr="003F3184" w:rsidRDefault="001A0ECD" w:rsidP="0025133A">
      <w:pPr>
        <w:pStyle w:val="ListParagraph"/>
        <w:numPr>
          <w:ilvl w:val="0"/>
          <w:numId w:val="15"/>
        </w:numPr>
        <w:jc w:val="both"/>
      </w:pPr>
      <w:r w:rsidRPr="003F3184">
        <w:t>Ben iki kişinin sözüne güvenirdim ( ) babam ve ağabeyim (  ) Daha sonra bunlara bir de öğretmenim eklendi ( )</w:t>
      </w:r>
    </w:p>
    <w:p w:rsidR="001A0ECD" w:rsidRPr="003F3184" w:rsidRDefault="001A0ECD" w:rsidP="0025133A">
      <w:pPr>
        <w:pStyle w:val="ListParagraph"/>
        <w:ind w:left="-207"/>
        <w:jc w:val="both"/>
        <w:rPr>
          <w:b/>
          <w:bCs/>
        </w:rPr>
      </w:pPr>
      <w:r w:rsidRPr="003F3184">
        <w:rPr>
          <w:b/>
          <w:bCs/>
        </w:rPr>
        <w:t xml:space="preserve">Bu parçada boş parantezlerle gösterilen yerlere sırasıyla aşağıdakilerden hangisinde verilen noktalama işaretleri getirilmelidir? ( 10 Puan) </w:t>
      </w:r>
    </w:p>
    <w:p w:rsidR="001A0ECD" w:rsidRPr="003F3184" w:rsidRDefault="001A0ECD" w:rsidP="0025133A">
      <w:pPr>
        <w:pStyle w:val="ListParagraph"/>
        <w:numPr>
          <w:ilvl w:val="0"/>
          <w:numId w:val="17"/>
        </w:numPr>
        <w:jc w:val="both"/>
      </w:pPr>
      <w:r w:rsidRPr="003F3184">
        <w:t>(,) (:) (…)    b) (:) (.) (.)     c) (:) (,) (…)      d) (;) (;) (.)</w:t>
      </w:r>
    </w:p>
    <w:p w:rsidR="001A0ECD" w:rsidRPr="003F3184" w:rsidRDefault="001A0ECD" w:rsidP="006666C5">
      <w:pPr>
        <w:pStyle w:val="ListParagraph"/>
        <w:ind w:left="153"/>
        <w:jc w:val="both"/>
      </w:pPr>
    </w:p>
    <w:p w:rsidR="001A0ECD" w:rsidRPr="003F3184" w:rsidRDefault="001A0ECD" w:rsidP="006666C5">
      <w:pPr>
        <w:pStyle w:val="ListParagraph"/>
        <w:numPr>
          <w:ilvl w:val="0"/>
          <w:numId w:val="15"/>
        </w:numPr>
        <w:jc w:val="both"/>
        <w:rPr>
          <w:b/>
          <w:bCs/>
        </w:rPr>
      </w:pPr>
      <w:r w:rsidRPr="003F3184">
        <w:rPr>
          <w:b/>
          <w:bCs/>
        </w:rPr>
        <w:t>Okulunuzu bir dilekçe yazınız. ( yazım kurallarına, noktalama işaretlerine ve dilekçenin özelliklerine dikkat ediniz.)(20 Puan)</w:t>
      </w:r>
    </w:p>
    <w:p w:rsidR="001A0ECD" w:rsidRPr="003F3184" w:rsidRDefault="001A0ECD" w:rsidP="006666C5">
      <w:pPr>
        <w:ind w:left="5664" w:firstLine="708"/>
        <w:rPr>
          <w:b/>
          <w:bCs/>
        </w:rPr>
      </w:pPr>
      <w:r w:rsidRPr="003F3184">
        <w:rPr>
          <w:b/>
          <w:bCs/>
        </w:rPr>
        <w:t xml:space="preserve"> </w:t>
      </w:r>
    </w:p>
    <w:p w:rsidR="001A0ECD" w:rsidRPr="003F3184" w:rsidRDefault="001A0ECD" w:rsidP="006666C5">
      <w:pPr>
        <w:ind w:left="5664" w:firstLine="708"/>
        <w:rPr>
          <w:b/>
          <w:bCs/>
        </w:rPr>
      </w:pPr>
      <w:r w:rsidRPr="003F3184">
        <w:rPr>
          <w:b/>
          <w:bCs/>
        </w:rPr>
        <w:t>BAŞARILAR DİLERİM.</w:t>
      </w:r>
    </w:p>
    <w:p w:rsidR="001A0ECD" w:rsidRPr="003F3184" w:rsidRDefault="001A0ECD" w:rsidP="006666C5">
      <w:pPr>
        <w:pStyle w:val="ListParagraph"/>
        <w:ind w:left="-207"/>
        <w:jc w:val="center"/>
        <w:rPr>
          <w:b/>
          <w:bCs/>
        </w:rPr>
      </w:pPr>
      <w:r w:rsidRPr="003F3184">
        <w:rPr>
          <w:b/>
          <w:bCs/>
        </w:rPr>
        <w:t xml:space="preserve">                                                                                            </w:t>
      </w:r>
      <w:r>
        <w:rPr>
          <w:b/>
          <w:bCs/>
        </w:rPr>
        <w:t xml:space="preserve">       ………………..</w:t>
      </w:r>
      <w:r w:rsidRPr="003F3184">
        <w:rPr>
          <w:b/>
          <w:bCs/>
        </w:rPr>
        <w:t xml:space="preserve"> ( Türkçe Öğrt.)</w:t>
      </w:r>
    </w:p>
    <w:p w:rsidR="001A0ECD" w:rsidRPr="003F3184" w:rsidRDefault="001A0ECD" w:rsidP="006666C5">
      <w:pPr>
        <w:jc w:val="both"/>
        <w:rPr>
          <w:b/>
          <w:bCs/>
        </w:rPr>
      </w:pPr>
    </w:p>
    <w:p w:rsidR="001A0ECD" w:rsidRPr="003F3184" w:rsidRDefault="001A0ECD" w:rsidP="006666C5">
      <w:pPr>
        <w:pStyle w:val="ListParagraph"/>
        <w:ind w:left="-207"/>
        <w:jc w:val="both"/>
      </w:pPr>
      <w:r w:rsidRPr="003F3184">
        <w:t xml:space="preserve">                                                                                                                               </w:t>
      </w:r>
    </w:p>
    <w:p w:rsidR="001A0ECD" w:rsidRPr="003F3184" w:rsidRDefault="001A0ECD" w:rsidP="006666C5">
      <w:pPr>
        <w:pStyle w:val="ListParagraph"/>
        <w:ind w:left="-207"/>
        <w:jc w:val="both"/>
      </w:pPr>
    </w:p>
    <w:p w:rsidR="001A0ECD" w:rsidRPr="003F3184" w:rsidRDefault="001A0ECD" w:rsidP="006666C5">
      <w:pPr>
        <w:pStyle w:val="ListParagraph"/>
        <w:ind w:left="-207"/>
        <w:jc w:val="both"/>
      </w:pPr>
    </w:p>
    <w:p w:rsidR="001A0ECD" w:rsidRPr="003F3184" w:rsidRDefault="001A0ECD" w:rsidP="006666C5">
      <w:pPr>
        <w:pStyle w:val="ListParagraph"/>
        <w:ind w:left="-207"/>
        <w:jc w:val="both"/>
      </w:pPr>
      <w:r w:rsidRPr="003F3184">
        <w:t xml:space="preserve">                                  </w:t>
      </w:r>
    </w:p>
    <w:p w:rsidR="001A0ECD" w:rsidRPr="003F3184" w:rsidRDefault="001A0ECD" w:rsidP="006666C5">
      <w:pPr>
        <w:pStyle w:val="ListParagraph"/>
        <w:ind w:left="-207"/>
        <w:jc w:val="both"/>
      </w:pPr>
      <w:r w:rsidRPr="003F3184">
        <w:tab/>
      </w:r>
      <w:r w:rsidRPr="003F3184">
        <w:tab/>
      </w:r>
      <w:r w:rsidRPr="003F3184">
        <w:tab/>
      </w:r>
      <w:r w:rsidRPr="003F3184">
        <w:tab/>
      </w:r>
      <w:r w:rsidRPr="003F3184">
        <w:tab/>
      </w:r>
      <w:r w:rsidRPr="003F3184">
        <w:tab/>
      </w:r>
      <w:r w:rsidRPr="003F3184">
        <w:tab/>
      </w:r>
      <w:r w:rsidRPr="003F3184">
        <w:tab/>
      </w:r>
      <w:r w:rsidRPr="003F3184">
        <w:tab/>
      </w:r>
      <w:r w:rsidRPr="003F3184">
        <w:tab/>
      </w:r>
    </w:p>
    <w:p w:rsidR="001A0ECD" w:rsidRDefault="001A0ECD" w:rsidP="008B153F">
      <w:pPr>
        <w:rPr>
          <w:b/>
          <w:bCs/>
        </w:rPr>
      </w:pPr>
      <w:hyperlink r:id="rId8" w:history="1">
        <w:r>
          <w:rPr>
            <w:rStyle w:val="Hyperlink"/>
            <w:b/>
            <w:bCs/>
          </w:rPr>
          <w:t>www.sorubak.com</w:t>
        </w:r>
      </w:hyperlink>
      <w:r>
        <w:rPr>
          <w:b/>
          <w:bCs/>
        </w:rPr>
        <w:t xml:space="preserve"> </w:t>
      </w:r>
    </w:p>
    <w:p w:rsidR="001A0ECD" w:rsidRPr="003F3184" w:rsidRDefault="001A0ECD" w:rsidP="00E96F35">
      <w:pPr>
        <w:pStyle w:val="ListParagraph"/>
        <w:ind w:left="-207"/>
        <w:jc w:val="both"/>
      </w:pPr>
    </w:p>
    <w:sectPr w:rsidR="001A0ECD" w:rsidRPr="003F3184" w:rsidSect="009F0172">
      <w:type w:val="continuous"/>
      <w:pgSz w:w="11906" w:h="16838"/>
      <w:pgMar w:top="411" w:right="849" w:bottom="426" w:left="1417" w:header="142"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ECD" w:rsidRDefault="001A0ECD" w:rsidP="00180724">
      <w:r>
        <w:separator/>
      </w:r>
    </w:p>
  </w:endnote>
  <w:endnote w:type="continuationSeparator" w:id="0">
    <w:p w:rsidR="001A0ECD" w:rsidRDefault="001A0ECD" w:rsidP="00180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ECD" w:rsidRDefault="001A0ECD" w:rsidP="00180724">
      <w:r>
        <w:separator/>
      </w:r>
    </w:p>
  </w:footnote>
  <w:footnote w:type="continuationSeparator" w:id="0">
    <w:p w:rsidR="001A0ECD" w:rsidRDefault="001A0ECD" w:rsidP="00180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0ECD" w:rsidRDefault="001A0ECD">
    <w:pPr>
      <w:pStyle w:val="Header"/>
      <w:jc w:val="center"/>
    </w:pPr>
  </w:p>
  <w:p w:rsidR="001A0ECD" w:rsidRDefault="001A0EC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046DA"/>
    <w:multiLevelType w:val="hybridMultilevel"/>
    <w:tmpl w:val="5C244CB2"/>
    <w:lvl w:ilvl="0" w:tplc="E93C681C">
      <w:start w:val="1"/>
      <w:numFmt w:val="low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1">
    <w:nsid w:val="1F732E10"/>
    <w:multiLevelType w:val="hybridMultilevel"/>
    <w:tmpl w:val="CF8CAACE"/>
    <w:lvl w:ilvl="0" w:tplc="A96AE744">
      <w:start w:val="1"/>
      <w:numFmt w:val="upperLetter"/>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2">
    <w:nsid w:val="2CE20F10"/>
    <w:multiLevelType w:val="hybridMultilevel"/>
    <w:tmpl w:val="CB809BE2"/>
    <w:lvl w:ilvl="0" w:tplc="C616E070">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D27DD3"/>
    <w:multiLevelType w:val="hybridMultilevel"/>
    <w:tmpl w:val="F2F6806A"/>
    <w:lvl w:ilvl="0" w:tplc="C53073D4">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4">
    <w:nsid w:val="3B347CB5"/>
    <w:multiLevelType w:val="hybridMultilevel"/>
    <w:tmpl w:val="5280609C"/>
    <w:lvl w:ilvl="0" w:tplc="34305C3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BC37AB1"/>
    <w:multiLevelType w:val="hybridMultilevel"/>
    <w:tmpl w:val="90B86D04"/>
    <w:lvl w:ilvl="0" w:tplc="B8E00F14">
      <w:start w:val="1"/>
      <w:numFmt w:val="upperLetter"/>
      <w:lvlText w:val="%1)"/>
      <w:lvlJc w:val="left"/>
      <w:pPr>
        <w:tabs>
          <w:tab w:val="num" w:pos="454"/>
        </w:tabs>
        <w:ind w:left="454" w:hanging="454"/>
      </w:pPr>
      <w:rPr>
        <w:rFonts w:ascii="Times New Roman" w:hAnsi="Times New Roman" w:cs="Times New Roman" w:hint="default"/>
        <w:b/>
        <w:bCs/>
        <w:i w:val="0"/>
        <w:iCs w:val="0"/>
        <w:sz w:val="24"/>
        <w:szCs w:val="24"/>
      </w:rPr>
    </w:lvl>
    <w:lvl w:ilvl="1" w:tplc="A9F6F450">
      <w:start w:val="17"/>
      <w:numFmt w:val="decimal"/>
      <w:lvlText w:val="%2."/>
      <w:lvlJc w:val="left"/>
      <w:pPr>
        <w:tabs>
          <w:tab w:val="num" w:pos="454"/>
        </w:tabs>
        <w:ind w:left="454" w:hanging="454"/>
      </w:pPr>
      <w:rPr>
        <w:rFonts w:ascii="Times New Roman" w:hAnsi="Times New Roman" w:cs="Times New Roman" w:hint="default"/>
        <w:b/>
        <w:bCs/>
        <w:i w:val="0"/>
        <w:iCs w:val="0"/>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3C926B87"/>
    <w:multiLevelType w:val="hybridMultilevel"/>
    <w:tmpl w:val="4D5AD56E"/>
    <w:lvl w:ilvl="0" w:tplc="E120120A">
      <w:start w:val="1"/>
      <w:numFmt w:val="low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7">
    <w:nsid w:val="4C6B7A30"/>
    <w:multiLevelType w:val="hybridMultilevel"/>
    <w:tmpl w:val="B43011FA"/>
    <w:lvl w:ilvl="0" w:tplc="103E67C6">
      <w:start w:val="1"/>
      <w:numFmt w:val="upperLetter"/>
      <w:lvlText w:val="%1)"/>
      <w:lvlJc w:val="left"/>
      <w:pPr>
        <w:ind w:left="153" w:hanging="360"/>
      </w:pPr>
      <w:rPr>
        <w:rFonts w:hint="default"/>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8">
    <w:nsid w:val="4CB804AE"/>
    <w:multiLevelType w:val="hybridMultilevel"/>
    <w:tmpl w:val="997CB6EE"/>
    <w:lvl w:ilvl="0" w:tplc="4B00D832">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DBF50BA"/>
    <w:multiLevelType w:val="hybridMultilevel"/>
    <w:tmpl w:val="3B9E665C"/>
    <w:lvl w:ilvl="0" w:tplc="DC1A86E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59EA2D2B"/>
    <w:multiLevelType w:val="hybridMultilevel"/>
    <w:tmpl w:val="471A2E16"/>
    <w:lvl w:ilvl="0" w:tplc="6E984F34">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1">
    <w:nsid w:val="5FBF5D6D"/>
    <w:multiLevelType w:val="hybridMultilevel"/>
    <w:tmpl w:val="ACF015CA"/>
    <w:lvl w:ilvl="0" w:tplc="6C6253BC">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12">
    <w:nsid w:val="6BAD1CC4"/>
    <w:multiLevelType w:val="hybridMultilevel"/>
    <w:tmpl w:val="44B2AC12"/>
    <w:lvl w:ilvl="0" w:tplc="D34A472E">
      <w:start w:val="1"/>
      <w:numFmt w:val="upperLetter"/>
      <w:lvlText w:val="%1)"/>
      <w:lvlJc w:val="left"/>
      <w:pPr>
        <w:tabs>
          <w:tab w:val="num" w:pos="-360"/>
        </w:tabs>
        <w:ind w:left="360" w:hanging="360"/>
      </w:pPr>
      <w:rPr>
        <w:rFonts w:hint="default"/>
        <w:b/>
        <w:bCs/>
        <w:i w:val="0"/>
        <w:iCs w:val="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nsid w:val="6C8A3A13"/>
    <w:multiLevelType w:val="hybridMultilevel"/>
    <w:tmpl w:val="5AF0FFD4"/>
    <w:lvl w:ilvl="0" w:tplc="23666D52">
      <w:start w:val="1"/>
      <w:numFmt w:val="upperLetter"/>
      <w:lvlText w:val="%1)"/>
      <w:lvlJc w:val="left"/>
      <w:pPr>
        <w:ind w:left="360" w:hanging="360"/>
      </w:pPr>
      <w:rPr>
        <w:rFonts w:ascii="Calibri" w:hAnsi="Calibri" w:cs="Calibri" w:hint="default"/>
        <w:b w:val="0"/>
        <w:bCs w:val="0"/>
        <w:i w:val="0"/>
        <w:iCs w:val="0"/>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nsid w:val="77AF3E02"/>
    <w:multiLevelType w:val="hybridMultilevel"/>
    <w:tmpl w:val="137E18D4"/>
    <w:lvl w:ilvl="0" w:tplc="DCECD0A6">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15">
    <w:nsid w:val="7A19583A"/>
    <w:multiLevelType w:val="hybridMultilevel"/>
    <w:tmpl w:val="CD18B168"/>
    <w:lvl w:ilvl="0" w:tplc="79763856">
      <w:start w:val="1"/>
      <w:numFmt w:val="lowerLetter"/>
      <w:lvlText w:val="%1)"/>
      <w:lvlJc w:val="left"/>
      <w:pPr>
        <w:ind w:left="153" w:hanging="360"/>
      </w:pPr>
      <w:rPr>
        <w:rFonts w:hint="default"/>
        <w:sz w:val="24"/>
        <w:szCs w:val="24"/>
      </w:r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16">
    <w:nsid w:val="7D1146D2"/>
    <w:multiLevelType w:val="hybridMultilevel"/>
    <w:tmpl w:val="D6CCE4AE"/>
    <w:lvl w:ilvl="0" w:tplc="0D00367A">
      <w:start w:val="1"/>
      <w:numFmt w:val="upperLetter"/>
      <w:lvlText w:val="%1)"/>
      <w:lvlJc w:val="left"/>
      <w:pPr>
        <w:tabs>
          <w:tab w:val="num" w:pos="454"/>
        </w:tabs>
        <w:ind w:left="454" w:hanging="454"/>
      </w:pPr>
      <w:rPr>
        <w:rFonts w:ascii="Times New Roman" w:hAnsi="Times New Roman" w:cs="Times New Roman" w:hint="default"/>
        <w:b/>
        <w:bCs/>
        <w:i w:val="0"/>
        <w:iCs w:val="0"/>
        <w:sz w:val="24"/>
        <w:szCs w:val="24"/>
      </w:rPr>
    </w:lvl>
    <w:lvl w:ilvl="1" w:tplc="55006B90">
      <w:start w:val="24"/>
      <w:numFmt w:val="decimal"/>
      <w:lvlText w:val="%2."/>
      <w:lvlJc w:val="left"/>
      <w:pPr>
        <w:tabs>
          <w:tab w:val="num" w:pos="454"/>
        </w:tabs>
        <w:ind w:left="454" w:hanging="454"/>
      </w:pPr>
      <w:rPr>
        <w:rFonts w:ascii="Times New Roman" w:hAnsi="Times New Roman" w:cs="Times New Roman" w:hint="default"/>
        <w:b/>
        <w:bCs/>
        <w:i w:val="0"/>
        <w:iCs w:val="0"/>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1"/>
  </w:num>
  <w:num w:numId="2">
    <w:abstractNumId w:val="3"/>
  </w:num>
  <w:num w:numId="3">
    <w:abstractNumId w:val="5"/>
  </w:num>
  <w:num w:numId="4">
    <w:abstractNumId w:val="16"/>
  </w:num>
  <w:num w:numId="5">
    <w:abstractNumId w:val="8"/>
  </w:num>
  <w:num w:numId="6">
    <w:abstractNumId w:val="9"/>
  </w:num>
  <w:num w:numId="7">
    <w:abstractNumId w:val="4"/>
  </w:num>
  <w:num w:numId="8">
    <w:abstractNumId w:val="1"/>
  </w:num>
  <w:num w:numId="9">
    <w:abstractNumId w:val="7"/>
  </w:num>
  <w:num w:numId="10">
    <w:abstractNumId w:val="13"/>
  </w:num>
  <w:num w:numId="11">
    <w:abstractNumId w:val="2"/>
  </w:num>
  <w:num w:numId="12">
    <w:abstractNumId w:val="12"/>
  </w:num>
  <w:num w:numId="13">
    <w:abstractNumId w:val="10"/>
  </w:num>
  <w:num w:numId="14">
    <w:abstractNumId w:val="15"/>
  </w:num>
  <w:num w:numId="15">
    <w:abstractNumId w:val="14"/>
  </w:num>
  <w:num w:numId="16">
    <w:abstractNumId w:val="0"/>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479D"/>
    <w:rsid w:val="00034349"/>
    <w:rsid w:val="000430BD"/>
    <w:rsid w:val="000561AA"/>
    <w:rsid w:val="000959FB"/>
    <w:rsid w:val="001255F3"/>
    <w:rsid w:val="00180724"/>
    <w:rsid w:val="001A0ECD"/>
    <w:rsid w:val="0025133A"/>
    <w:rsid w:val="00256EB5"/>
    <w:rsid w:val="00293253"/>
    <w:rsid w:val="002A03AB"/>
    <w:rsid w:val="002B0234"/>
    <w:rsid w:val="002B4BCE"/>
    <w:rsid w:val="002D5E5D"/>
    <w:rsid w:val="00317BF3"/>
    <w:rsid w:val="00350175"/>
    <w:rsid w:val="003B2BAD"/>
    <w:rsid w:val="003C04AF"/>
    <w:rsid w:val="003C47A3"/>
    <w:rsid w:val="003F3184"/>
    <w:rsid w:val="004068AD"/>
    <w:rsid w:val="00476F00"/>
    <w:rsid w:val="00487ED9"/>
    <w:rsid w:val="004D76B0"/>
    <w:rsid w:val="004E3111"/>
    <w:rsid w:val="00533CFB"/>
    <w:rsid w:val="00584673"/>
    <w:rsid w:val="005B1AD1"/>
    <w:rsid w:val="005F2EA3"/>
    <w:rsid w:val="005F70EE"/>
    <w:rsid w:val="00605616"/>
    <w:rsid w:val="00631AB0"/>
    <w:rsid w:val="006666C5"/>
    <w:rsid w:val="006B37AB"/>
    <w:rsid w:val="006C19CC"/>
    <w:rsid w:val="007155AE"/>
    <w:rsid w:val="007A52E5"/>
    <w:rsid w:val="00801D48"/>
    <w:rsid w:val="0082479D"/>
    <w:rsid w:val="008B153F"/>
    <w:rsid w:val="008D2877"/>
    <w:rsid w:val="008D7007"/>
    <w:rsid w:val="00914DBA"/>
    <w:rsid w:val="00943BE0"/>
    <w:rsid w:val="0094600C"/>
    <w:rsid w:val="009B19E8"/>
    <w:rsid w:val="009F0172"/>
    <w:rsid w:val="009F6C33"/>
    <w:rsid w:val="00A22F8A"/>
    <w:rsid w:val="00A53C22"/>
    <w:rsid w:val="00A56128"/>
    <w:rsid w:val="00AD7215"/>
    <w:rsid w:val="00B0250D"/>
    <w:rsid w:val="00B362BE"/>
    <w:rsid w:val="00BC3F41"/>
    <w:rsid w:val="00BD0E7A"/>
    <w:rsid w:val="00D029EB"/>
    <w:rsid w:val="00D74C53"/>
    <w:rsid w:val="00D97795"/>
    <w:rsid w:val="00E20B2A"/>
    <w:rsid w:val="00E47D9C"/>
    <w:rsid w:val="00E51657"/>
    <w:rsid w:val="00E96F35"/>
    <w:rsid w:val="00EA2EAF"/>
    <w:rsid w:val="00F7000E"/>
    <w:rsid w:val="00FC364A"/>
    <w:rsid w:val="00FF77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79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2479D"/>
    <w:pPr>
      <w:ind w:left="720"/>
    </w:pPr>
  </w:style>
  <w:style w:type="paragraph" w:styleId="BalloonText">
    <w:name w:val="Balloon Text"/>
    <w:basedOn w:val="Normal"/>
    <w:link w:val="BalloonTextChar"/>
    <w:uiPriority w:val="99"/>
    <w:semiHidden/>
    <w:rsid w:val="00BC3F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3F41"/>
    <w:rPr>
      <w:rFonts w:ascii="Tahoma" w:hAnsi="Tahoma" w:cs="Tahoma"/>
      <w:sz w:val="16"/>
      <w:szCs w:val="16"/>
      <w:lang w:eastAsia="tr-TR"/>
    </w:rPr>
  </w:style>
  <w:style w:type="paragraph" w:customStyle="1" w:styleId="AralkYok1">
    <w:name w:val="Aralık Yok1"/>
    <w:uiPriority w:val="99"/>
    <w:rsid w:val="00BC3F41"/>
    <w:rPr>
      <w:rFonts w:eastAsia="Times New Roman" w:cs="Calibri"/>
      <w:lang w:eastAsia="en-US"/>
    </w:rPr>
  </w:style>
  <w:style w:type="paragraph" w:customStyle="1" w:styleId="AralkYok2">
    <w:name w:val="Aralık Yok2"/>
    <w:uiPriority w:val="99"/>
    <w:rsid w:val="005F70EE"/>
    <w:rPr>
      <w:rFonts w:ascii="Times New Roman" w:hAnsi="Times New Roman"/>
      <w:sz w:val="24"/>
      <w:szCs w:val="24"/>
    </w:rPr>
  </w:style>
  <w:style w:type="paragraph" w:styleId="Header">
    <w:name w:val="header"/>
    <w:basedOn w:val="Normal"/>
    <w:link w:val="HeaderChar"/>
    <w:uiPriority w:val="99"/>
    <w:rsid w:val="00180724"/>
    <w:pPr>
      <w:tabs>
        <w:tab w:val="center" w:pos="4536"/>
        <w:tab w:val="right" w:pos="9072"/>
      </w:tabs>
    </w:pPr>
  </w:style>
  <w:style w:type="character" w:customStyle="1" w:styleId="HeaderChar">
    <w:name w:val="Header Char"/>
    <w:basedOn w:val="DefaultParagraphFont"/>
    <w:link w:val="Header"/>
    <w:uiPriority w:val="99"/>
    <w:locked/>
    <w:rsid w:val="00180724"/>
    <w:rPr>
      <w:rFonts w:ascii="Times New Roman" w:hAnsi="Times New Roman" w:cs="Times New Roman"/>
      <w:sz w:val="24"/>
      <w:szCs w:val="24"/>
      <w:lang w:eastAsia="tr-TR"/>
    </w:rPr>
  </w:style>
  <w:style w:type="paragraph" w:styleId="Footer">
    <w:name w:val="footer"/>
    <w:basedOn w:val="Normal"/>
    <w:link w:val="FooterChar"/>
    <w:uiPriority w:val="99"/>
    <w:semiHidden/>
    <w:rsid w:val="00180724"/>
    <w:pPr>
      <w:tabs>
        <w:tab w:val="center" w:pos="4536"/>
        <w:tab w:val="right" w:pos="9072"/>
      </w:tabs>
    </w:pPr>
  </w:style>
  <w:style w:type="character" w:customStyle="1" w:styleId="FooterChar">
    <w:name w:val="Footer Char"/>
    <w:basedOn w:val="DefaultParagraphFont"/>
    <w:link w:val="Footer"/>
    <w:uiPriority w:val="99"/>
    <w:semiHidden/>
    <w:locked/>
    <w:rsid w:val="00180724"/>
    <w:rPr>
      <w:rFonts w:ascii="Times New Roman" w:hAnsi="Times New Roman" w:cs="Times New Roman"/>
      <w:sz w:val="24"/>
      <w:szCs w:val="24"/>
      <w:lang w:eastAsia="tr-TR"/>
    </w:rPr>
  </w:style>
  <w:style w:type="paragraph" w:styleId="HTMLPreformatted">
    <w:name w:val="HTML Preformatted"/>
    <w:basedOn w:val="Normal"/>
    <w:link w:val="HTMLPreformattedChar"/>
    <w:uiPriority w:val="99"/>
    <w:semiHidden/>
    <w:rsid w:val="006B3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locked/>
    <w:rsid w:val="006B37AB"/>
    <w:rPr>
      <w:rFonts w:ascii="Courier New" w:hAnsi="Courier New" w:cs="Courier New"/>
      <w:color w:val="000000"/>
      <w:sz w:val="20"/>
      <w:szCs w:val="20"/>
      <w:lang w:eastAsia="tr-TR"/>
    </w:rPr>
  </w:style>
  <w:style w:type="table" w:styleId="TableGrid">
    <w:name w:val="Table Grid"/>
    <w:basedOn w:val="TableNormal"/>
    <w:uiPriority w:val="99"/>
    <w:rsid w:val="005B1AD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8B153F"/>
    <w:rPr>
      <w:color w:val="0000FF"/>
      <w:u w:val="single"/>
    </w:rPr>
  </w:style>
</w:styles>
</file>

<file path=word/webSettings.xml><?xml version="1.0" encoding="utf-8"?>
<w:webSettings xmlns:r="http://schemas.openxmlformats.org/officeDocument/2006/relationships" xmlns:w="http://schemas.openxmlformats.org/wordprocessingml/2006/main">
  <w:divs>
    <w:div w:id="787818912">
      <w:marLeft w:val="0"/>
      <w:marRight w:val="0"/>
      <w:marTop w:val="0"/>
      <w:marBottom w:val="0"/>
      <w:divBdr>
        <w:top w:val="none" w:sz="0" w:space="0" w:color="auto"/>
        <w:left w:val="none" w:sz="0" w:space="0" w:color="auto"/>
        <w:bottom w:val="none" w:sz="0" w:space="0" w:color="auto"/>
        <w:right w:val="none" w:sz="0" w:space="0" w:color="auto"/>
      </w:divBdr>
    </w:div>
    <w:div w:id="787818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155</TotalTime>
  <Pages>2</Pages>
  <Words>559</Words>
  <Characters>3189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güneş</dc:creator>
  <cp:keywords>www.sorubak.com</cp:keywords>
  <dc:description/>
  <cp:lastModifiedBy>edanur</cp:lastModifiedBy>
  <cp:revision>25</cp:revision>
  <dcterms:created xsi:type="dcterms:W3CDTF">2014-01-09T13:40:00Z</dcterms:created>
  <dcterms:modified xsi:type="dcterms:W3CDTF">2015-03-17T22:27:00Z</dcterms:modified>
  <cp:category>www.sorubak.com</cp:category>
  <cp:contentStatus>www.sorubak.com</cp:contentStatus>
</cp:coreProperties>
</file>