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024" w:rsidRPr="00081CE5" w:rsidRDefault="00022024" w:rsidP="00081CE5">
      <w:pPr>
        <w:jc w:val="center"/>
        <w:rPr>
          <w:b/>
          <w:bCs/>
          <w:sz w:val="20"/>
          <w:szCs w:val="20"/>
        </w:rPr>
      </w:pPr>
      <w:r w:rsidRPr="00081CE5">
        <w:rPr>
          <w:b/>
          <w:bCs/>
          <w:sz w:val="20"/>
          <w:szCs w:val="20"/>
        </w:rPr>
        <w:t>2014-2015 EĞİTİM ÖĞRETİM YILI OSMAN NURİ ÇINAR ORTAOKULU 7-D SINIFI II. DÖNEM I. YAZILI SINAVIDIR.</w:t>
      </w:r>
    </w:p>
    <w:p w:rsidR="00022024" w:rsidRDefault="00022024" w:rsidP="00E67479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Kitap, bizi avuttuğu gibi yüceltir de. Kısa hayatında insanın hayatında edindiği tecrübe ne kadar da azdır! Oysaki şiirler ve romanlar, yazarlarının türlü iç tecrübeleriyle kaynaşır. Onlarla zenginleşir, onlarla eksiklerimizi gideririz.</w:t>
      </w:r>
    </w:p>
    <w:p w:rsidR="00022024" w:rsidRDefault="00022024" w:rsidP="00E67479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Bir şeyler öğrenmek için roman veya şiir okunduğunu sanmıyorum. Sanatçı bir şeyler öğretmek , bazı doğruları göstermek amacıyla yazmamıştır ki okuyucu öğrenmek için okusun! Düşünce kitapları ile sanat kitaplarının ayrıldığı nokta işte burada.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AŞAĞIDAKİ İLK ÜÇ SORUYU METNE GÖRE YANITLAYINIZ.</w:t>
      </w:r>
    </w:p>
    <w:p w:rsidR="00022024" w:rsidRDefault="00022024" w:rsidP="00E67479">
      <w:pPr>
        <w:spacing w:after="0"/>
        <w:rPr>
          <w:sz w:val="20"/>
          <w:szCs w:val="20"/>
        </w:rPr>
      </w:pPr>
      <w:r>
        <w:rPr>
          <w:b/>
          <w:bCs/>
          <w:sz w:val="20"/>
          <w:szCs w:val="20"/>
        </w:rPr>
        <w:t>SORU 1.</w:t>
      </w:r>
      <w:r>
        <w:rPr>
          <w:sz w:val="20"/>
          <w:szCs w:val="20"/>
        </w:rPr>
        <w:t xml:space="preserve"> Metnin konusunu yazınız. (5 puan)</w:t>
      </w:r>
    </w:p>
    <w:p w:rsidR="00022024" w:rsidRDefault="00022024" w:rsidP="00081CE5">
      <w:pPr>
        <w:rPr>
          <w:sz w:val="20"/>
          <w:szCs w:val="20"/>
        </w:rPr>
      </w:pPr>
    </w:p>
    <w:p w:rsidR="00022024" w:rsidRDefault="00022024" w:rsidP="00081CE5">
      <w:pPr>
        <w:rPr>
          <w:sz w:val="20"/>
          <w:szCs w:val="20"/>
        </w:rPr>
      </w:pPr>
      <w:r>
        <w:rPr>
          <w:b/>
          <w:bCs/>
          <w:sz w:val="20"/>
          <w:szCs w:val="20"/>
        </w:rPr>
        <w:t>SORU 2.</w:t>
      </w:r>
      <w:r>
        <w:rPr>
          <w:sz w:val="20"/>
          <w:szCs w:val="20"/>
        </w:rPr>
        <w:t>Düşünce kitaplarıyla sanat kitaplarının farkını yazınız. (5 puan)</w:t>
      </w:r>
    </w:p>
    <w:p w:rsidR="00022024" w:rsidRDefault="00022024" w:rsidP="00081CE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22024" w:rsidRDefault="00022024" w:rsidP="00081CE5">
      <w:pPr>
        <w:rPr>
          <w:sz w:val="20"/>
          <w:szCs w:val="20"/>
        </w:rPr>
      </w:pPr>
    </w:p>
    <w:p w:rsidR="00022024" w:rsidRDefault="00022024" w:rsidP="00081CE5">
      <w:pPr>
        <w:rPr>
          <w:sz w:val="20"/>
          <w:szCs w:val="20"/>
        </w:rPr>
      </w:pPr>
      <w:r>
        <w:rPr>
          <w:b/>
          <w:bCs/>
          <w:sz w:val="20"/>
          <w:szCs w:val="20"/>
        </w:rPr>
        <w:t>SORU 3.</w:t>
      </w:r>
      <w:r>
        <w:rPr>
          <w:sz w:val="20"/>
          <w:szCs w:val="20"/>
        </w:rPr>
        <w:t>Metinden çıkarılabilecek üç tane düşünce yazınız. (10 )</w:t>
      </w:r>
    </w:p>
    <w:p w:rsidR="00022024" w:rsidRDefault="00022024" w:rsidP="00081CE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22024" w:rsidRDefault="00022024" w:rsidP="00081CE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22024" w:rsidRDefault="00022024" w:rsidP="00081CE5">
      <w:pPr>
        <w:rPr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  <w:r w:rsidRPr="00010D19">
        <w:rPr>
          <w:b/>
          <w:bCs/>
          <w:sz w:val="20"/>
          <w:szCs w:val="20"/>
        </w:rPr>
        <w:t>SORU4.</w:t>
      </w:r>
      <w:r>
        <w:rPr>
          <w:b/>
          <w:bCs/>
          <w:sz w:val="20"/>
          <w:szCs w:val="20"/>
        </w:rPr>
        <w:t xml:space="preserve"> Aşağıdaki zarfların türleriyle eşleştiriniz.  (5X2=10 puan)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*Ertesi gün işçiler su tankeri getirdiler. (………)                                                       a. Soru zarfı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* Meşe ağacını bolca suladılar.                (………)                                                      b. Durum zarfı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*Kamyondaki eşyaları aşağı indirdiler.  (………)                                                       c. Zaman zarfı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*Sabah ki tören niçin iptal edildi ?          (………)                                                      ç. Miktar zarfı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*Kaybolan anahtarımı epey aradım.      (………)                                                       d. Yer yön zarfı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SORU 5.Aşağıdaki fiileri yapılarına göre kutulara yerleştiriniz. (10x1=10 puan)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“girmedi - sevinir - saçıldı - sever - ilave etti -  yerleştirdi - diyebildi - duymuş - yapamaz –okuyabilmek</w:t>
      </w:r>
    </w:p>
    <w:p w:rsidR="00022024" w:rsidRDefault="00022024" w:rsidP="00CE3D92">
      <w:pPr>
        <w:tabs>
          <w:tab w:val="left" w:pos="3765"/>
          <w:tab w:val="left" w:pos="7170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BASİT</w:t>
      </w:r>
      <w:r>
        <w:rPr>
          <w:b/>
          <w:bCs/>
          <w:sz w:val="20"/>
          <w:szCs w:val="20"/>
        </w:rPr>
        <w:tab/>
        <w:t>TÜREMİŞ</w:t>
      </w:r>
      <w:r>
        <w:rPr>
          <w:b/>
          <w:bCs/>
          <w:sz w:val="20"/>
          <w:szCs w:val="20"/>
        </w:rPr>
        <w:tab/>
        <w:t>BİRLEŞİK</w:t>
      </w:r>
    </w:p>
    <w:p w:rsidR="00022024" w:rsidRDefault="00022024" w:rsidP="00081CE5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-.35pt;margin-top:-.2pt;width:123.35pt;height:55.7pt;z-index:-251661824;visibility:visible" wrapcoords="1054 0 395 584 -132 2627 -132 19265 790 21308 1054 21308 20415 21308 20678 21308 21600 19265 21600 2627 21073 584 20415 0 1054 0">
            <v:imagedata r:id="rId6" o:title="" gain="19661f" blacklevel="22938f"/>
            <w10:wrap type="tight"/>
          </v:shape>
        </w:pict>
      </w:r>
      <w:r>
        <w:rPr>
          <w:b/>
          <w:bCs/>
          <w:sz w:val="20"/>
          <w:szCs w:val="20"/>
        </w:rPr>
        <w:t xml:space="preserve">              </w:t>
      </w:r>
      <w:r w:rsidRPr="00D83E73">
        <w:rPr>
          <w:b/>
          <w:bCs/>
          <w:noProof/>
          <w:sz w:val="20"/>
          <w:szCs w:val="20"/>
          <w:lang w:eastAsia="tr-TR"/>
        </w:rPr>
        <w:pict>
          <v:shape id="Resim 2" o:spid="_x0000_i1027" type="#_x0000_t75" style="width:126pt;height:55.5pt;visibility:visible">
            <v:imagedata r:id="rId6" o:title="" gain="19661f" blacklevel="22938f"/>
          </v:shape>
        </w:pict>
      </w:r>
      <w:r>
        <w:rPr>
          <w:b/>
          <w:bCs/>
          <w:sz w:val="20"/>
          <w:szCs w:val="20"/>
        </w:rPr>
        <w:t xml:space="preserve">               </w:t>
      </w:r>
      <w:r w:rsidRPr="00D83E73">
        <w:rPr>
          <w:b/>
          <w:bCs/>
          <w:noProof/>
          <w:sz w:val="20"/>
          <w:szCs w:val="20"/>
          <w:lang w:eastAsia="tr-TR"/>
        </w:rPr>
        <w:pict>
          <v:shape id="Resim 5" o:spid="_x0000_i1028" type="#_x0000_t75" style="width:126pt;height:55.5pt;visibility:visible">
            <v:imagedata r:id="rId6" o:title="" gain="19661f" blacklevel="22938f"/>
          </v:shape>
        </w:pict>
      </w:r>
      <w:r>
        <w:rPr>
          <w:b/>
          <w:bCs/>
          <w:sz w:val="20"/>
          <w:szCs w:val="20"/>
        </w:rPr>
        <w:t xml:space="preserve">   </w:t>
      </w:r>
    </w:p>
    <w:p w:rsidR="00022024" w:rsidRDefault="00022024" w:rsidP="00CE6D44">
      <w:pPr>
        <w:spacing w:after="0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18" o:spid="_x0000_s1027" type="#_x0000_t70" style="position:absolute;margin-left:175.9pt;margin-top:11.2pt;width:11.25pt;height:84pt;z-index:251660800;visibility:visible;v-text-anchor:middle" adj=",1446" fillcolor="#4f81bd" strokecolor="#243f60" strokeweight="2pt"/>
        </w:pict>
      </w:r>
      <w:r>
        <w:rPr>
          <w:b/>
          <w:bCs/>
          <w:sz w:val="20"/>
          <w:szCs w:val="20"/>
        </w:rPr>
        <w:t>SORU 6.Eş anlamlarını yazınız. (5 puan)                            Zıt anlamlarını karşısına yazınız. (5 puan)</w:t>
      </w:r>
    </w:p>
    <w:p w:rsidR="00022024" w:rsidRPr="001A0537" w:rsidRDefault="00022024" w:rsidP="001A0537">
      <w:pPr>
        <w:tabs>
          <w:tab w:val="left" w:pos="4065"/>
        </w:tabs>
        <w:spacing w:after="0"/>
        <w:rPr>
          <w:b/>
          <w:bCs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28" type="#_x0000_t32" style="position:absolute;margin-left:25.9pt;margin-top:8.4pt;width:45pt;height:.75pt;flip:y;z-index:251655680;visibility:visible">
            <v:stroke endarrow="open"/>
          </v:shape>
        </w:pict>
      </w:r>
      <w:r>
        <w:rPr>
          <w:b/>
          <w:bCs/>
          <w:sz w:val="20"/>
          <w:szCs w:val="20"/>
        </w:rPr>
        <w:t xml:space="preserve">soru </w:t>
      </w:r>
      <w:r>
        <w:rPr>
          <w:b/>
          <w:bCs/>
          <w:sz w:val="20"/>
          <w:szCs w:val="20"/>
        </w:rPr>
        <w:tab/>
        <w:t xml:space="preserve">     savaş      </w:t>
      </w:r>
      <w:r>
        <w:rPr>
          <w:b/>
          <w:bCs/>
        </w:rPr>
        <w:t xml:space="preserve">X </w:t>
      </w:r>
    </w:p>
    <w:p w:rsidR="00022024" w:rsidRDefault="00022024" w:rsidP="001A0537">
      <w:pPr>
        <w:tabs>
          <w:tab w:val="left" w:pos="4065"/>
        </w:tabs>
        <w:spacing w:after="0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Düz Ok Bağlayıcısı 13" o:spid="_x0000_s1029" type="#_x0000_t32" style="position:absolute;margin-left:25.9pt;margin-top:8.6pt;width:52.5pt;height:0;flip:y;z-index:251656704;visibility:visible">
            <v:stroke endarrow="open"/>
          </v:shape>
        </w:pict>
      </w:r>
      <w:r>
        <w:rPr>
          <w:b/>
          <w:bCs/>
          <w:sz w:val="20"/>
          <w:szCs w:val="20"/>
        </w:rPr>
        <w:t xml:space="preserve">uzak </w:t>
      </w:r>
      <w:r>
        <w:rPr>
          <w:b/>
          <w:bCs/>
          <w:sz w:val="20"/>
          <w:szCs w:val="20"/>
        </w:rPr>
        <w:tab/>
        <w:t xml:space="preserve">     alçak      </w:t>
      </w:r>
      <w:r w:rsidRPr="001A0537">
        <w:rPr>
          <w:b/>
          <w:bCs/>
        </w:rPr>
        <w:t xml:space="preserve"> X</w:t>
      </w:r>
      <w:r>
        <w:rPr>
          <w:b/>
          <w:bCs/>
        </w:rPr>
        <w:t xml:space="preserve"> </w:t>
      </w:r>
    </w:p>
    <w:p w:rsidR="00022024" w:rsidRDefault="00022024" w:rsidP="001A0537">
      <w:pPr>
        <w:tabs>
          <w:tab w:val="left" w:pos="4065"/>
        </w:tabs>
        <w:spacing w:after="0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Düz Ok Bağlayıcısı 14" o:spid="_x0000_s1030" type="#_x0000_t32" style="position:absolute;margin-left:25.9pt;margin-top:8.85pt;width:52.5pt;height:.75pt;flip:y;z-index:251657728;visibility:visible">
            <v:stroke endarrow="open"/>
          </v:shape>
        </w:pict>
      </w:r>
      <w:r>
        <w:rPr>
          <w:b/>
          <w:bCs/>
          <w:sz w:val="20"/>
          <w:szCs w:val="20"/>
        </w:rPr>
        <w:t xml:space="preserve">rüya   </w:t>
      </w:r>
      <w:r>
        <w:rPr>
          <w:b/>
          <w:bCs/>
          <w:sz w:val="20"/>
          <w:szCs w:val="20"/>
        </w:rPr>
        <w:tab/>
        <w:t xml:space="preserve">     gerçek     </w:t>
      </w:r>
      <w:r w:rsidRPr="001A0537">
        <w:rPr>
          <w:b/>
          <w:bCs/>
        </w:rPr>
        <w:t>X</w:t>
      </w:r>
    </w:p>
    <w:p w:rsidR="00022024" w:rsidRDefault="00022024" w:rsidP="001A0537">
      <w:pPr>
        <w:tabs>
          <w:tab w:val="left" w:pos="4065"/>
        </w:tabs>
        <w:spacing w:after="0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Düz Ok Bağlayıcısı 15" o:spid="_x0000_s1031" type="#_x0000_t32" style="position:absolute;margin-left:22.15pt;margin-top:4.55pt;width:52.5pt;height:.75pt;flip:y;z-index:251658752;visibility:visible">
            <v:stroke endarrow="open"/>
          </v:shape>
        </w:pict>
      </w:r>
      <w:r>
        <w:rPr>
          <w:b/>
          <w:bCs/>
          <w:sz w:val="20"/>
          <w:szCs w:val="20"/>
        </w:rPr>
        <w:t>el</w:t>
      </w:r>
      <w:r>
        <w:rPr>
          <w:b/>
          <w:bCs/>
          <w:sz w:val="20"/>
          <w:szCs w:val="20"/>
        </w:rPr>
        <w:tab/>
        <w:t xml:space="preserve">     zayıf       </w:t>
      </w:r>
      <w:r w:rsidRPr="001A0537">
        <w:rPr>
          <w:b/>
          <w:bCs/>
        </w:rPr>
        <w:t xml:space="preserve"> X</w:t>
      </w:r>
    </w:p>
    <w:p w:rsidR="00022024" w:rsidRDefault="00022024" w:rsidP="001A0537">
      <w:pPr>
        <w:tabs>
          <w:tab w:val="left" w:pos="4065"/>
        </w:tabs>
        <w:spacing w:after="0"/>
        <w:rPr>
          <w:b/>
          <w:bCs/>
        </w:rPr>
      </w:pPr>
      <w:r>
        <w:rPr>
          <w:noProof/>
          <w:lang w:eastAsia="tr-TR"/>
        </w:rPr>
        <w:pict>
          <v:shape id="Düz Ok Bağlayıcısı 16" o:spid="_x0000_s1032" type="#_x0000_t32" style="position:absolute;margin-left:22.15pt;margin-top:7pt;width:52.5pt;height:.75pt;flip:y;z-index:251659776;visibility:visible">
            <v:stroke endarrow="open"/>
          </v:shape>
        </w:pict>
      </w:r>
      <w:r>
        <w:rPr>
          <w:b/>
          <w:bCs/>
          <w:sz w:val="20"/>
          <w:szCs w:val="20"/>
        </w:rPr>
        <w:t>esir</w:t>
      </w:r>
      <w:r>
        <w:rPr>
          <w:b/>
          <w:bCs/>
          <w:sz w:val="20"/>
          <w:szCs w:val="20"/>
        </w:rPr>
        <w:tab/>
        <w:t xml:space="preserve">     gitmek    </w:t>
      </w:r>
      <w:r w:rsidRPr="001A0537">
        <w:rPr>
          <w:b/>
          <w:bCs/>
        </w:rPr>
        <w:t>X</w:t>
      </w:r>
    </w:p>
    <w:p w:rsidR="00022024" w:rsidRDefault="00022024" w:rsidP="001A0537">
      <w:pPr>
        <w:tabs>
          <w:tab w:val="left" w:pos="4065"/>
        </w:tabs>
        <w:spacing w:after="0"/>
        <w:rPr>
          <w:b/>
          <w:bCs/>
        </w:rPr>
      </w:pPr>
    </w:p>
    <w:p w:rsidR="00022024" w:rsidRDefault="00022024" w:rsidP="001A0537">
      <w:pPr>
        <w:tabs>
          <w:tab w:val="left" w:pos="4065"/>
        </w:tabs>
        <w:spacing w:after="0"/>
        <w:rPr>
          <w:b/>
          <w:bCs/>
        </w:rPr>
      </w:pPr>
    </w:p>
    <w:p w:rsidR="00022024" w:rsidRDefault="00022024" w:rsidP="001A0537">
      <w:pPr>
        <w:tabs>
          <w:tab w:val="left" w:pos="4065"/>
        </w:tabs>
        <w:spacing w:after="0"/>
        <w:rPr>
          <w:b/>
          <w:bCs/>
          <w:sz w:val="20"/>
          <w:szCs w:val="20"/>
        </w:rPr>
      </w:pPr>
    </w:p>
    <w:p w:rsidR="00022024" w:rsidRDefault="00022024" w:rsidP="001A0537">
      <w:pPr>
        <w:tabs>
          <w:tab w:val="left" w:pos="4065"/>
        </w:tabs>
        <w:spacing w:after="0"/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SORU 7. Aşağıdaki cümlelerdeki anlam kaymalarını tespit ediniz.(20 puan)</w:t>
      </w:r>
    </w:p>
    <w:tbl>
      <w:tblPr>
        <w:tblW w:w="109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2835"/>
        <w:gridCol w:w="3119"/>
      </w:tblGrid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 xml:space="preserve">                                 Cümle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Yüklemde Verilen Kip</w:t>
            </w: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Kastedilen Kip</w:t>
            </w: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Okulumuzda her yıl bilgi yarışması yapılıyor.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Heyet, olayla ilgili raporunu yarın açıklar.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Bizans, 100000 askerle Osmanlı’ya saldırır.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Başarılı olmak için düzenli çalışacaksın.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Ünlü müzisyen 2003’te ülkeye gelir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022024" w:rsidRPr="003512E3">
        <w:tc>
          <w:tcPr>
            <w:tcW w:w="4962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3512E3">
              <w:rPr>
                <w:b/>
                <w:bCs/>
                <w:sz w:val="20"/>
                <w:szCs w:val="20"/>
              </w:rPr>
              <w:t>Bir ay sonra ablam İstanbul’dan geliyor.</w:t>
            </w:r>
          </w:p>
        </w:tc>
        <w:tc>
          <w:tcPr>
            <w:tcW w:w="2835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022024" w:rsidRPr="003512E3" w:rsidRDefault="00022024" w:rsidP="003512E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</w:tr>
    </w:tbl>
    <w:p w:rsidR="00022024" w:rsidRDefault="00022024" w:rsidP="00081CE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SORU 8.      Aşağıya 5 tane öznel cümle yazınız. (10 puan)</w:t>
      </w:r>
    </w:p>
    <w:p w:rsidR="00022024" w:rsidRDefault="00022024" w:rsidP="00081CE5">
      <w:pPr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</w:p>
    <w:p w:rsidR="00022024" w:rsidRDefault="00022024" w:rsidP="00081CE5">
      <w:pPr>
        <w:rPr>
          <w:b/>
          <w:bCs/>
          <w:sz w:val="20"/>
          <w:szCs w:val="20"/>
        </w:rPr>
      </w:pPr>
      <w:r w:rsidRPr="00EE60D2">
        <w:rPr>
          <w:b/>
          <w:bCs/>
          <w:sz w:val="20"/>
          <w:szCs w:val="20"/>
        </w:rPr>
        <w:t>SORU.9.</w:t>
      </w:r>
      <w:r>
        <w:rPr>
          <w:b/>
          <w:bCs/>
          <w:sz w:val="20"/>
          <w:szCs w:val="20"/>
        </w:rPr>
        <w:t xml:space="preserve"> “ ÇANAKKALE “ konulu bir bir deneme yazınız. (İmla:5   sayfa düzeni:5   içerik:10 = 20 puan)</w:t>
      </w:r>
    </w:p>
    <w:p w:rsidR="00022024" w:rsidRDefault="00022024" w:rsidP="00E6747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bCs/>
          <w:sz w:val="20"/>
          <w:szCs w:val="20"/>
        </w:rPr>
        <w:t xml:space="preserve">       Raziye DOĞAN</w:t>
      </w:r>
    </w:p>
    <w:p w:rsidR="00022024" w:rsidRDefault="00022024" w:rsidP="00E67479">
      <w:pPr>
        <w:tabs>
          <w:tab w:val="left" w:pos="7650"/>
        </w:tabs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TÜRKÇE ÖĞRETMENİ</w:t>
      </w:r>
    </w:p>
    <w:p w:rsidR="00022024" w:rsidRPr="00EE60D2" w:rsidRDefault="00022024" w:rsidP="00081CE5">
      <w:pPr>
        <w:rPr>
          <w:b/>
          <w:bCs/>
          <w:sz w:val="20"/>
          <w:szCs w:val="20"/>
        </w:rPr>
      </w:pPr>
    </w:p>
    <w:p w:rsidR="00022024" w:rsidRPr="00010D19" w:rsidRDefault="00022024" w:rsidP="00081CE5">
      <w:pPr>
        <w:rPr>
          <w:sz w:val="20"/>
          <w:szCs w:val="20"/>
        </w:rPr>
      </w:pPr>
    </w:p>
    <w:p w:rsidR="00022024" w:rsidRPr="00081CE5" w:rsidRDefault="00022024" w:rsidP="001515A3">
      <w:hyperlink r:id="rId7" w:history="1">
        <w:r>
          <w:rPr>
            <w:rStyle w:val="Hyperlink"/>
            <w:sz w:val="24"/>
            <w:szCs w:val="24"/>
          </w:rPr>
          <w:t>www.sorubak.com</w:t>
        </w:r>
      </w:hyperlink>
    </w:p>
    <w:sectPr w:rsidR="00022024" w:rsidRPr="00081CE5" w:rsidSect="001A053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024" w:rsidRDefault="00022024" w:rsidP="00081CE5">
      <w:pPr>
        <w:spacing w:after="0" w:line="240" w:lineRule="auto"/>
      </w:pPr>
      <w:r>
        <w:separator/>
      </w:r>
    </w:p>
  </w:endnote>
  <w:endnote w:type="continuationSeparator" w:id="0">
    <w:p w:rsidR="00022024" w:rsidRDefault="00022024" w:rsidP="0008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024" w:rsidRDefault="00022024" w:rsidP="00081CE5">
      <w:pPr>
        <w:spacing w:after="0" w:line="240" w:lineRule="auto"/>
      </w:pPr>
      <w:r>
        <w:separator/>
      </w:r>
    </w:p>
  </w:footnote>
  <w:footnote w:type="continuationSeparator" w:id="0">
    <w:p w:rsidR="00022024" w:rsidRDefault="00022024" w:rsidP="00081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24" w:rsidRDefault="00022024">
    <w:pPr>
      <w:pStyle w:val="Header"/>
    </w:pPr>
    <w:r>
      <w:t xml:space="preserve">   </w:t>
    </w:r>
  </w:p>
  <w:p w:rsidR="00022024" w:rsidRDefault="0002202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24" w:rsidRDefault="00022024">
    <w:pPr>
      <w:pStyle w:val="Header"/>
    </w:pPr>
    <w:r>
      <w:t xml:space="preserve">AD-SOYAD:                                                                                                                        </w:t>
    </w: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9" o:spid="_x0000_i1026" type="#_x0000_t75" style="width:102.75pt;height:48.7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E5"/>
    <w:rsid w:val="00010D19"/>
    <w:rsid w:val="00022024"/>
    <w:rsid w:val="00081CE5"/>
    <w:rsid w:val="000A2D69"/>
    <w:rsid w:val="001515A3"/>
    <w:rsid w:val="00183445"/>
    <w:rsid w:val="001A0537"/>
    <w:rsid w:val="001C7775"/>
    <w:rsid w:val="002846C4"/>
    <w:rsid w:val="002E3B47"/>
    <w:rsid w:val="003512E3"/>
    <w:rsid w:val="003862FA"/>
    <w:rsid w:val="003C3007"/>
    <w:rsid w:val="003F71F6"/>
    <w:rsid w:val="004E1E8A"/>
    <w:rsid w:val="00515A48"/>
    <w:rsid w:val="00547CD3"/>
    <w:rsid w:val="008065FC"/>
    <w:rsid w:val="008867E9"/>
    <w:rsid w:val="009F6E39"/>
    <w:rsid w:val="00CE3D92"/>
    <w:rsid w:val="00CE6D44"/>
    <w:rsid w:val="00D31696"/>
    <w:rsid w:val="00D83E73"/>
    <w:rsid w:val="00E67479"/>
    <w:rsid w:val="00EE60D2"/>
    <w:rsid w:val="00FF4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E3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1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81CE5"/>
  </w:style>
  <w:style w:type="paragraph" w:styleId="Footer">
    <w:name w:val="footer"/>
    <w:basedOn w:val="Normal"/>
    <w:link w:val="FooterChar"/>
    <w:uiPriority w:val="99"/>
    <w:rsid w:val="00081C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81CE5"/>
  </w:style>
  <w:style w:type="paragraph" w:styleId="BalloonText">
    <w:name w:val="Balloon Text"/>
    <w:basedOn w:val="Normal"/>
    <w:link w:val="BalloonTextChar"/>
    <w:uiPriority w:val="99"/>
    <w:semiHidden/>
    <w:rsid w:val="00FF4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4A0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FF4A03"/>
    <w:pPr>
      <w:spacing w:line="240" w:lineRule="auto"/>
    </w:pPr>
    <w:rPr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99"/>
    <w:rsid w:val="003862F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A2D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446</Words>
  <Characters>2545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ıraz</dc:creator>
  <cp:keywords>www.sorubak.com</cp:keywords>
  <dc:description/>
  <cp:lastModifiedBy>edanur</cp:lastModifiedBy>
  <cp:revision>4</cp:revision>
  <dcterms:created xsi:type="dcterms:W3CDTF">2015-03-24T12:46:00Z</dcterms:created>
  <dcterms:modified xsi:type="dcterms:W3CDTF">2015-03-25T09:50:00Z</dcterms:modified>
  <cp:category>www.sorubak.com</cp:category>
  <cp:contentType>www.sorubak.com</cp:contentType>
</cp:coreProperties>
</file>