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35" w:rsidRPr="004E1170" w:rsidRDefault="008C5335" w:rsidP="00555B80">
      <w:pPr>
        <w:pStyle w:val="Title"/>
        <w:rPr>
          <w:rFonts w:ascii="Comic Sans MS" w:hAnsi="Comic Sans MS" w:cs="Comic Sans MS"/>
          <w:sz w:val="22"/>
          <w:szCs w:val="22"/>
        </w:rPr>
      </w:pPr>
      <w:r w:rsidRPr="004E1170">
        <w:rPr>
          <w:rFonts w:ascii="Comic Sans MS" w:hAnsi="Comic Sans MS" w:cs="Comic Sans MS"/>
          <w:sz w:val="22"/>
          <w:szCs w:val="22"/>
        </w:rPr>
        <w:t>2014-2015 EĞİTİM ÖĞRETİM YILI</w:t>
      </w:r>
    </w:p>
    <w:p w:rsidR="008C5335" w:rsidRPr="004E1170" w:rsidRDefault="008C5335" w:rsidP="004E1170">
      <w:pPr>
        <w:pStyle w:val="Title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……………………..</w:t>
      </w:r>
      <w:r w:rsidRPr="004E1170">
        <w:rPr>
          <w:rFonts w:ascii="Comic Sans MS" w:hAnsi="Comic Sans MS" w:cs="Comic Sans MS"/>
          <w:sz w:val="22"/>
          <w:szCs w:val="22"/>
        </w:rPr>
        <w:t xml:space="preserve"> ORTAOKULU</w:t>
      </w:r>
    </w:p>
    <w:p w:rsidR="008C5335" w:rsidRPr="004E1170" w:rsidRDefault="008C5335" w:rsidP="00555B80">
      <w:pPr>
        <w:pStyle w:val="Title"/>
        <w:rPr>
          <w:rFonts w:ascii="Comic Sans MS" w:hAnsi="Comic Sans MS" w:cs="Comic Sans MS"/>
          <w:sz w:val="22"/>
          <w:szCs w:val="22"/>
        </w:rPr>
      </w:pPr>
      <w:r w:rsidRPr="004E1170">
        <w:rPr>
          <w:rFonts w:ascii="Comic Sans MS" w:hAnsi="Comic Sans MS" w:cs="Comic Sans MS"/>
          <w:sz w:val="22"/>
          <w:szCs w:val="22"/>
        </w:rPr>
        <w:t>SOSYAL BİLGİLER DERSİ</w:t>
      </w:r>
    </w:p>
    <w:p w:rsidR="008C5335" w:rsidRPr="004E1170" w:rsidRDefault="008C5335" w:rsidP="00555B80">
      <w:pPr>
        <w:pStyle w:val="Title"/>
        <w:rPr>
          <w:rFonts w:ascii="Comic Sans MS" w:hAnsi="Comic Sans MS" w:cs="Comic Sans MS"/>
          <w:sz w:val="22"/>
          <w:szCs w:val="22"/>
        </w:rPr>
      </w:pPr>
      <w:r w:rsidRPr="004E1170">
        <w:rPr>
          <w:rFonts w:ascii="Comic Sans MS" w:hAnsi="Comic Sans MS" w:cs="Comic Sans MS"/>
          <w:sz w:val="22"/>
          <w:szCs w:val="22"/>
        </w:rPr>
        <w:t>7.SINIFLAR  2. DÖNEM 1. SINAVI</w:t>
      </w:r>
    </w:p>
    <w:p w:rsidR="008C5335" w:rsidRDefault="008C5335" w:rsidP="00555B80">
      <w:pPr>
        <w:ind w:right="-1"/>
      </w:pPr>
    </w:p>
    <w:p w:rsidR="008C5335" w:rsidRPr="004E1170" w:rsidRDefault="008C5335" w:rsidP="00555B80">
      <w:pPr>
        <w:ind w:right="-1"/>
        <w:rPr>
          <w:rFonts w:ascii="Comic Sans MS" w:hAnsi="Comic Sans MS" w:cs="Comic Sans MS"/>
          <w:b/>
          <w:bCs/>
        </w:rPr>
      </w:pPr>
      <w:r w:rsidRPr="004E1170">
        <w:rPr>
          <w:rFonts w:ascii="Comic Sans MS" w:hAnsi="Comic Sans MS" w:cs="Comic Sans MS"/>
          <w:b/>
          <w:bCs/>
        </w:rPr>
        <w:t xml:space="preserve">ADI-SOYADI:             </w:t>
      </w:r>
      <w:r>
        <w:rPr>
          <w:rFonts w:ascii="Comic Sans MS" w:hAnsi="Comic Sans MS" w:cs="Comic Sans MS"/>
          <w:b/>
          <w:bCs/>
        </w:rPr>
        <w:t xml:space="preserve">          </w:t>
      </w:r>
      <w:r w:rsidRPr="004E1170">
        <w:rPr>
          <w:rFonts w:ascii="Comic Sans MS" w:hAnsi="Comic Sans MS" w:cs="Comic Sans MS"/>
          <w:b/>
          <w:bCs/>
        </w:rPr>
        <w:t xml:space="preserve">     </w:t>
      </w:r>
      <w:r>
        <w:rPr>
          <w:rFonts w:ascii="Comic Sans MS" w:hAnsi="Comic Sans MS" w:cs="Comic Sans MS"/>
          <w:b/>
          <w:bCs/>
        </w:rPr>
        <w:t xml:space="preserve">            </w:t>
      </w:r>
      <w:r w:rsidRPr="004E1170">
        <w:rPr>
          <w:rFonts w:ascii="Comic Sans MS" w:hAnsi="Comic Sans MS" w:cs="Comic Sans MS"/>
          <w:b/>
          <w:bCs/>
        </w:rPr>
        <w:t xml:space="preserve"> NO:  </w:t>
      </w:r>
      <w:r>
        <w:rPr>
          <w:rFonts w:ascii="Comic Sans MS" w:hAnsi="Comic Sans MS" w:cs="Comic Sans MS"/>
          <w:b/>
          <w:bCs/>
        </w:rPr>
        <w:t xml:space="preserve">                       </w:t>
      </w:r>
      <w:r w:rsidRPr="004E1170">
        <w:rPr>
          <w:rFonts w:ascii="Comic Sans MS" w:hAnsi="Comic Sans MS" w:cs="Comic Sans MS"/>
          <w:b/>
          <w:bCs/>
        </w:rPr>
        <w:t xml:space="preserve"> SINIF:  </w:t>
      </w:r>
    </w:p>
    <w:p w:rsidR="008C5335" w:rsidRPr="00B16E69" w:rsidRDefault="008C5335" w:rsidP="00980823">
      <w:pPr>
        <w:pStyle w:val="NoSpacing"/>
        <w:rPr>
          <w:rFonts w:ascii="Comic Sans MS" w:hAnsi="Comic Sans MS" w:cs="Comic Sans MS"/>
          <w:b/>
          <w:bCs/>
        </w:rPr>
      </w:pPr>
      <w:r w:rsidRPr="00A220CC">
        <w:rPr>
          <w:rFonts w:ascii="Comic Sans MS" w:hAnsi="Comic Sans MS" w:cs="Comic Sans MS"/>
          <w:b/>
          <w:bCs/>
        </w:rPr>
        <w:t>1)</w:t>
      </w:r>
      <w:r w:rsidRPr="00B16E69">
        <w:rPr>
          <w:rFonts w:ascii="Comic Sans MS" w:hAnsi="Comic Sans MS" w:cs="Comic Sans MS"/>
          <w:b/>
          <w:bCs/>
          <w:u w:val="single"/>
        </w:rPr>
        <w:t>Aşağıdaki cümleleri Doğru(D)  ya da Yanlış(Y) olarak değerlendiriniz</w:t>
      </w:r>
      <w:r>
        <w:rPr>
          <w:rFonts w:ascii="Comic Sans MS" w:hAnsi="Comic Sans MS" w:cs="Comic Sans MS"/>
          <w:b/>
          <w:bCs/>
        </w:rPr>
        <w:t>.(10</w:t>
      </w:r>
      <w:r w:rsidRPr="00B16E69">
        <w:rPr>
          <w:rFonts w:ascii="Comic Sans MS" w:hAnsi="Comic Sans MS" w:cs="Comic Sans MS"/>
          <w:b/>
          <w:bCs/>
        </w:rPr>
        <w:t xml:space="preserve"> puan)</w:t>
      </w:r>
    </w:p>
    <w:p w:rsidR="008C5335" w:rsidRPr="00AA6603" w:rsidRDefault="008C5335" w:rsidP="004E1170">
      <w:pPr>
        <w:pStyle w:val="NoSpacing"/>
        <w:tabs>
          <w:tab w:val="left" w:pos="897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(       </w:t>
      </w:r>
      <w:r w:rsidRPr="00AA6603">
        <w:rPr>
          <w:rFonts w:ascii="Comic Sans MS" w:hAnsi="Comic Sans MS" w:cs="Comic Sans MS"/>
          <w:sz w:val="20"/>
          <w:szCs w:val="20"/>
        </w:rPr>
        <w:t>)</w:t>
      </w:r>
      <w:r w:rsidRPr="00AA6603">
        <w:rPr>
          <w:rFonts w:ascii="Comic Sans MS" w:eastAsia="VAGRoundedLight" w:hAnsi="Comic Sans MS" w:cs="Comic Sans MS"/>
          <w:sz w:val="20"/>
          <w:szCs w:val="20"/>
        </w:rPr>
        <w:t xml:space="preserve"> </w:t>
      </w:r>
      <w:r>
        <w:rPr>
          <w:rFonts w:ascii="Comic Sans MS" w:eastAsia="VAGRoundedLight" w:hAnsi="Comic Sans MS" w:cs="Comic Sans MS"/>
          <w:sz w:val="20"/>
          <w:szCs w:val="20"/>
        </w:rPr>
        <w:t xml:space="preserve"> Tü</w:t>
      </w:r>
      <w:r w:rsidRPr="00AA6603">
        <w:rPr>
          <w:rFonts w:ascii="Comic Sans MS" w:eastAsia="VAGRoundedLight" w:hAnsi="Comic Sans MS" w:cs="Comic Sans MS"/>
          <w:sz w:val="20"/>
          <w:szCs w:val="20"/>
        </w:rPr>
        <w:t>rk-İslam bilginleri önemli buluşlara imza atmışlardır.</w:t>
      </w:r>
      <w:r w:rsidRPr="00AA6603">
        <w:rPr>
          <w:rFonts w:ascii="Comic Sans MS" w:hAnsi="Comic Sans MS" w:cs="Comic Sans MS"/>
          <w:sz w:val="20"/>
          <w:szCs w:val="20"/>
        </w:rPr>
        <w:tab/>
      </w:r>
    </w:p>
    <w:p w:rsidR="008C5335" w:rsidRPr="00AA6603" w:rsidRDefault="008C5335" w:rsidP="00C2329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(      </w:t>
      </w:r>
      <w:r w:rsidRPr="00AA6603">
        <w:rPr>
          <w:sz w:val="20"/>
          <w:szCs w:val="20"/>
        </w:rPr>
        <w:t xml:space="preserve"> )   Rönesans ve Reform hareketleri sonucunda </w:t>
      </w:r>
      <w:r w:rsidRPr="00AA6603">
        <w:rPr>
          <w:b/>
          <w:bCs/>
          <w:sz w:val="20"/>
          <w:szCs w:val="20"/>
        </w:rPr>
        <w:t>skolastik düşünce</w:t>
      </w:r>
      <w:r w:rsidRPr="00AA6603">
        <w:rPr>
          <w:sz w:val="20"/>
          <w:szCs w:val="20"/>
        </w:rPr>
        <w:t xml:space="preserve"> iyice güçlenmiştir</w:t>
      </w:r>
    </w:p>
    <w:p w:rsidR="008C5335" w:rsidRPr="00AA6603" w:rsidRDefault="008C5335" w:rsidP="00EB3FF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(      </w:t>
      </w:r>
      <w:r w:rsidRPr="00AA6603">
        <w:rPr>
          <w:rFonts w:ascii="Comic Sans MS" w:hAnsi="Comic Sans MS" w:cs="Comic Sans MS"/>
          <w:sz w:val="20"/>
          <w:szCs w:val="20"/>
        </w:rPr>
        <w:t xml:space="preserve"> )   Coğrafi Keşifler Osmanlı Devleti'ni </w:t>
      </w:r>
      <w:r w:rsidRPr="00AA6603">
        <w:rPr>
          <w:rFonts w:ascii="Comic Sans MS" w:hAnsi="Comic Sans MS" w:cs="Comic Sans MS"/>
          <w:b/>
          <w:bCs/>
          <w:sz w:val="20"/>
          <w:szCs w:val="20"/>
        </w:rPr>
        <w:t>olumlu</w:t>
      </w:r>
      <w:r w:rsidRPr="00AA6603">
        <w:rPr>
          <w:rFonts w:ascii="Comic Sans MS" w:hAnsi="Comic Sans MS" w:cs="Comic Sans MS"/>
          <w:sz w:val="20"/>
          <w:szCs w:val="20"/>
        </w:rPr>
        <w:t xml:space="preserve"> yönde etkilemiştir</w:t>
      </w:r>
    </w:p>
    <w:p w:rsidR="008C5335" w:rsidRPr="00AA6603" w:rsidRDefault="008C5335" w:rsidP="00C2329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(      </w:t>
      </w:r>
      <w:r w:rsidRPr="00AA6603">
        <w:rPr>
          <w:sz w:val="20"/>
          <w:szCs w:val="20"/>
        </w:rPr>
        <w:t xml:space="preserve"> )   Çatışmaların fazla olması iletişimin </w:t>
      </w:r>
      <w:r w:rsidRPr="00AA6603">
        <w:rPr>
          <w:b/>
          <w:bCs/>
          <w:sz w:val="20"/>
          <w:szCs w:val="20"/>
        </w:rPr>
        <w:t>olumsuz</w:t>
      </w:r>
      <w:r w:rsidRPr="00AA6603">
        <w:rPr>
          <w:sz w:val="20"/>
          <w:szCs w:val="20"/>
        </w:rPr>
        <w:t xml:space="preserve"> olduğunu gösterir. </w:t>
      </w:r>
    </w:p>
    <w:p w:rsidR="008C5335" w:rsidRPr="00AA6603" w:rsidRDefault="008C5335" w:rsidP="0096216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(       </w:t>
      </w:r>
      <w:r w:rsidRPr="00AA6603">
        <w:rPr>
          <w:rFonts w:ascii="Comic Sans MS" w:hAnsi="Comic Sans MS" w:cs="Comic Sans MS"/>
          <w:sz w:val="20"/>
          <w:szCs w:val="20"/>
        </w:rPr>
        <w:t xml:space="preserve">)   Osmanlı ordusunun en önemli bölümünü </w:t>
      </w:r>
      <w:r w:rsidRPr="00AA6603">
        <w:rPr>
          <w:rFonts w:ascii="Comic Sans MS" w:hAnsi="Comic Sans MS" w:cs="Comic Sans MS"/>
          <w:b/>
          <w:bCs/>
          <w:sz w:val="20"/>
          <w:szCs w:val="20"/>
        </w:rPr>
        <w:t>Yeniçeriler</w:t>
      </w:r>
      <w:r w:rsidRPr="00AA6603">
        <w:rPr>
          <w:rFonts w:ascii="Comic Sans MS" w:hAnsi="Comic Sans MS" w:cs="Comic Sans MS"/>
          <w:sz w:val="20"/>
          <w:szCs w:val="20"/>
        </w:rPr>
        <w:t xml:space="preserve"> oluşturmaktaydı.</w:t>
      </w:r>
    </w:p>
    <w:p w:rsidR="008C5335" w:rsidRPr="00AA6603" w:rsidRDefault="008C5335" w:rsidP="00962167">
      <w:pPr>
        <w:autoSpaceDE w:val="0"/>
        <w:autoSpaceDN w:val="0"/>
        <w:adjustRightInd w:val="0"/>
        <w:spacing w:after="0" w:line="240" w:lineRule="auto"/>
        <w:rPr>
          <w:rFonts w:ascii="Comic Sans MS" w:eastAsia="VAGRoundedLight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(     </w:t>
      </w:r>
      <w:r w:rsidRPr="00AA6603">
        <w:rPr>
          <w:rFonts w:ascii="Comic Sans MS" w:hAnsi="Comic Sans MS" w:cs="Comic Sans MS"/>
          <w:sz w:val="20"/>
          <w:szCs w:val="20"/>
        </w:rPr>
        <w:t xml:space="preserve">  )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A6603">
        <w:rPr>
          <w:rFonts w:ascii="Comic Sans MS" w:eastAsia="VAGRoundedLight" w:hAnsi="Comic Sans MS" w:cs="Comic Sans MS"/>
          <w:sz w:val="20"/>
          <w:szCs w:val="20"/>
        </w:rPr>
        <w:t>Avrupa'nı</w:t>
      </w:r>
      <w:r>
        <w:rPr>
          <w:rFonts w:ascii="Comic Sans MS" w:eastAsia="VAGRoundedLight" w:hAnsi="Comic Sans MS" w:cs="Comic Sans MS"/>
          <w:sz w:val="20"/>
          <w:szCs w:val="20"/>
        </w:rPr>
        <w:t>n teknik ö</w:t>
      </w:r>
      <w:r w:rsidRPr="00AA6603">
        <w:rPr>
          <w:rFonts w:ascii="Comic Sans MS" w:eastAsia="VAGRoundedLight" w:hAnsi="Comic Sans MS" w:cs="Comic Sans MS"/>
          <w:sz w:val="20"/>
          <w:szCs w:val="20"/>
        </w:rPr>
        <w:t>zelliklerinin yanında kültürünü de tamamen alsaydık başarımız daha yüksek olurdu.</w:t>
      </w:r>
    </w:p>
    <w:p w:rsidR="008C5335" w:rsidRDefault="008C5335" w:rsidP="00962167">
      <w:pPr>
        <w:autoSpaceDE w:val="0"/>
        <w:autoSpaceDN w:val="0"/>
        <w:adjustRightInd w:val="0"/>
        <w:spacing w:after="0" w:line="240" w:lineRule="auto"/>
        <w:rPr>
          <w:rFonts w:ascii="Comic Sans MS" w:eastAsia="VAGRoundedLight" w:hAnsi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(      </w:t>
      </w:r>
      <w:r w:rsidRPr="00AA6603">
        <w:rPr>
          <w:rFonts w:ascii="Comic Sans MS" w:hAnsi="Comic Sans MS" w:cs="Comic Sans MS"/>
          <w:sz w:val="20"/>
          <w:szCs w:val="20"/>
        </w:rPr>
        <w:t xml:space="preserve"> )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A6603">
        <w:rPr>
          <w:rFonts w:ascii="Comic Sans MS" w:eastAsia="VAGRoundedLight" w:hAnsi="Comic Sans MS" w:cs="Comic Sans MS"/>
          <w:sz w:val="20"/>
          <w:szCs w:val="20"/>
        </w:rPr>
        <w:t>Malazgirt zaferi ile Türklere Anadolu'nun kapıları  açılmıştır.</w:t>
      </w:r>
    </w:p>
    <w:p w:rsidR="008C5335" w:rsidRDefault="008C5335" w:rsidP="00AA66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eastAsia="VAGRoundedLight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(      </w:t>
      </w:r>
      <w:r w:rsidRPr="00AA6603">
        <w:rPr>
          <w:rFonts w:ascii="Comic Sans MS" w:hAnsi="Comic Sans MS" w:cs="Comic Sans MS"/>
          <w:sz w:val="20"/>
          <w:szCs w:val="20"/>
        </w:rPr>
        <w:t xml:space="preserve"> )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A6603">
        <w:rPr>
          <w:rFonts w:ascii="Comic Sans MS" w:hAnsi="Comic Sans MS" w:cs="Comic Sans MS"/>
          <w:sz w:val="20"/>
          <w:szCs w:val="20"/>
        </w:rPr>
        <w:t>Bilimi</w:t>
      </w:r>
      <w:r>
        <w:rPr>
          <w:rFonts w:ascii="Comic Sans MS" w:hAnsi="Comic Sans MS" w:cs="Comic Sans MS"/>
          <w:sz w:val="20"/>
          <w:szCs w:val="20"/>
        </w:rPr>
        <w:t xml:space="preserve">n yeni sayfalar açabilmesi için </w:t>
      </w:r>
      <w:r>
        <w:rPr>
          <w:rFonts w:ascii="Comic Sans MS" w:eastAsia="VAGRoundedLight" w:hAnsi="Comic Sans MS" w:cs="Comic Sans MS"/>
          <w:sz w:val="20"/>
          <w:szCs w:val="20"/>
        </w:rPr>
        <w:t>özgürlüklerin</w:t>
      </w:r>
      <w:r w:rsidRPr="00AA6603">
        <w:rPr>
          <w:rFonts w:ascii="Comic Sans MS" w:eastAsia="VAGRoundedLight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sınırlandırılması  </w:t>
      </w:r>
      <w:r w:rsidRPr="00AA6603">
        <w:rPr>
          <w:rFonts w:ascii="Comic Sans MS" w:hAnsi="Comic Sans MS" w:cs="Comic Sans MS"/>
          <w:sz w:val="20"/>
          <w:szCs w:val="20"/>
        </w:rPr>
        <w:t>gerekir.</w:t>
      </w:r>
    </w:p>
    <w:p w:rsidR="008C5335" w:rsidRPr="00AA6603" w:rsidRDefault="008C5335" w:rsidP="00AA66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(      </w:t>
      </w:r>
      <w:r w:rsidRPr="00AA6603">
        <w:rPr>
          <w:rFonts w:ascii="Comic Sans MS" w:hAnsi="Comic Sans MS" w:cs="Comic Sans MS"/>
          <w:sz w:val="20"/>
          <w:szCs w:val="20"/>
        </w:rPr>
        <w:t xml:space="preserve"> )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A6603">
        <w:rPr>
          <w:rFonts w:ascii="Comic Sans MS" w:eastAsia="VAGRoundedLight" w:hAnsi="Comic Sans MS" w:cs="Comic Sans MS"/>
          <w:sz w:val="20"/>
          <w:szCs w:val="20"/>
        </w:rPr>
        <w:t>Seyahatnamelerin ve seyyahlar</w:t>
      </w:r>
      <w:r>
        <w:rPr>
          <w:rFonts w:ascii="Comic Sans MS" w:eastAsia="VAGRoundedLight" w:hAnsi="Comic Sans MS" w:cs="Comic Sans MS"/>
          <w:sz w:val="20"/>
          <w:szCs w:val="20"/>
        </w:rPr>
        <w:t>ın kültür elçileri olduğunu</w:t>
      </w:r>
      <w:r w:rsidRPr="00AA6603">
        <w:rPr>
          <w:rFonts w:ascii="Comic Sans MS" w:eastAsia="VAGRoundedLight" w:hAnsi="Comic Sans MS" w:cs="Comic Sans MS"/>
          <w:sz w:val="20"/>
          <w:szCs w:val="20"/>
        </w:rPr>
        <w:t xml:space="preserve"> unutmamal</w:t>
      </w:r>
      <w:r>
        <w:rPr>
          <w:rFonts w:ascii="Comic Sans MS" w:eastAsia="VAGRoundedLight" w:hAnsi="Comic Sans MS" w:cs="Comic Sans MS"/>
          <w:sz w:val="20"/>
          <w:szCs w:val="20"/>
        </w:rPr>
        <w:t>ıyız.</w:t>
      </w:r>
    </w:p>
    <w:p w:rsidR="008C5335" w:rsidRPr="006A1455" w:rsidRDefault="008C5335" w:rsidP="006A1455">
      <w:pPr>
        <w:pStyle w:val="Default"/>
        <w:tabs>
          <w:tab w:val="left" w:pos="990"/>
        </w:tabs>
        <w:rPr>
          <w:sz w:val="20"/>
          <w:szCs w:val="20"/>
        </w:rPr>
      </w:pPr>
      <w:r>
        <w:rPr>
          <w:sz w:val="20"/>
          <w:szCs w:val="20"/>
        </w:rPr>
        <w:t xml:space="preserve">   (      </w:t>
      </w:r>
      <w:r w:rsidRPr="00AA6603">
        <w:rPr>
          <w:sz w:val="20"/>
          <w:szCs w:val="20"/>
        </w:rPr>
        <w:t xml:space="preserve"> )  </w:t>
      </w:r>
      <w:r>
        <w:rPr>
          <w:sz w:val="20"/>
          <w:szCs w:val="20"/>
        </w:rPr>
        <w:t xml:space="preserve"> </w:t>
      </w:r>
      <w:r w:rsidRPr="006A1455">
        <w:rPr>
          <w:color w:val="1D1B11"/>
          <w:sz w:val="20"/>
          <w:szCs w:val="20"/>
        </w:rPr>
        <w:t>Rönesans’ın sonucunda Avrupa’da mezhep birliği bozulmuştur.</w:t>
      </w:r>
    </w:p>
    <w:p w:rsidR="008C5335" w:rsidRPr="00DC3B5A" w:rsidRDefault="008C5335" w:rsidP="00C2329E">
      <w:pPr>
        <w:pStyle w:val="Default"/>
        <w:rPr>
          <w:sz w:val="20"/>
          <w:szCs w:val="20"/>
        </w:rPr>
      </w:pPr>
    </w:p>
    <w:p w:rsidR="008C5335" w:rsidRPr="00DC3B5A" w:rsidRDefault="008C5335" w:rsidP="00C2329E">
      <w:pPr>
        <w:pStyle w:val="Default"/>
        <w:rPr>
          <w:sz w:val="22"/>
          <w:szCs w:val="22"/>
        </w:rPr>
      </w:pPr>
    </w:p>
    <w:p w:rsidR="008C5335" w:rsidRDefault="008C5335" w:rsidP="00C2329E">
      <w:pPr>
        <w:pStyle w:val="Default"/>
        <w:rPr>
          <w:b/>
          <w:bCs/>
          <w:sz w:val="22"/>
          <w:szCs w:val="22"/>
        </w:rPr>
      </w:pPr>
      <w:r w:rsidRPr="00DC3B5A">
        <w:rPr>
          <w:b/>
          <w:bCs/>
          <w:sz w:val="22"/>
          <w:szCs w:val="22"/>
        </w:rPr>
        <w:t>2)</w:t>
      </w:r>
      <w:r w:rsidRPr="00DC3B5A">
        <w:rPr>
          <w:b/>
          <w:bCs/>
          <w:sz w:val="22"/>
          <w:szCs w:val="22"/>
          <w:u w:val="single"/>
        </w:rPr>
        <w:t>Aşağıdaki boşlukları verilen kelimelere uygun şekilde doldurunuz</w:t>
      </w:r>
      <w:r>
        <w:rPr>
          <w:b/>
          <w:bCs/>
          <w:sz w:val="22"/>
          <w:szCs w:val="22"/>
        </w:rPr>
        <w:t>.(20</w:t>
      </w:r>
      <w:r w:rsidRPr="00DC3B5A">
        <w:rPr>
          <w:b/>
          <w:bCs/>
          <w:sz w:val="22"/>
          <w:szCs w:val="22"/>
        </w:rPr>
        <w:t xml:space="preserve"> puan)</w:t>
      </w:r>
    </w:p>
    <w:p w:rsidR="008C5335" w:rsidRDefault="008C5335" w:rsidP="00C2329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8C5335" w:rsidRDefault="008C5335" w:rsidP="00C2329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Tekerlek-Barut-Miryakefalon-İngiltere-Razi-Haçlı Seferleri-Çağrı Bey-Yazı-Hümanizm-Rasathane</w:t>
      </w:r>
    </w:p>
    <w:p w:rsidR="008C5335" w:rsidRDefault="008C5335" w:rsidP="00E72D3D">
      <w:pPr>
        <w:pStyle w:val="Default"/>
        <w:tabs>
          <w:tab w:val="left" w:pos="0"/>
        </w:tabs>
        <w:rPr>
          <w:b/>
          <w:bCs/>
          <w:sz w:val="22"/>
          <w:szCs w:val="22"/>
        </w:rPr>
      </w:pPr>
    </w:p>
    <w:p w:rsidR="008C5335" w:rsidRPr="00795D39" w:rsidRDefault="008C5335" w:rsidP="00154D22">
      <w:pPr>
        <w:pStyle w:val="NoSpacing"/>
        <w:numPr>
          <w:ilvl w:val="0"/>
          <w:numId w:val="7"/>
        </w:numPr>
        <w:ind w:left="-284" w:firstLine="284"/>
        <w:rPr>
          <w:rFonts w:ascii="Comic Sans MS" w:hAnsi="Comic Sans MS" w:cs="Comic Sans MS"/>
          <w:sz w:val="20"/>
          <w:szCs w:val="20"/>
        </w:rPr>
      </w:pPr>
      <w:r w:rsidRPr="00795D39">
        <w:rPr>
          <w:rFonts w:ascii="Comic Sans MS" w:hAnsi="Comic Sans MS" w:cs="Comic Sans MS"/>
          <w:sz w:val="20"/>
          <w:szCs w:val="20"/>
        </w:rPr>
        <w:t>Avrupa’da Rönesans ile insan sevgisine ve insana değer veren düşünceye …………………………………………….adı verilir.</w:t>
      </w:r>
    </w:p>
    <w:p w:rsidR="008C5335" w:rsidRPr="00154D22" w:rsidRDefault="008C5335" w:rsidP="00154D22">
      <w:pPr>
        <w:pStyle w:val="ListParagraph"/>
        <w:numPr>
          <w:ilvl w:val="0"/>
          <w:numId w:val="7"/>
        </w:numPr>
        <w:tabs>
          <w:tab w:val="num" w:pos="709"/>
        </w:tabs>
        <w:spacing w:after="0"/>
        <w:ind w:left="-284" w:firstLine="284"/>
        <w:rPr>
          <w:rFonts w:ascii="Comic Sans MS" w:hAnsi="Comic Sans MS" w:cs="Comic Sans MS"/>
          <w:color w:val="1D1B11"/>
          <w:sz w:val="20"/>
          <w:szCs w:val="20"/>
        </w:rPr>
      </w:pPr>
      <w:r w:rsidRPr="00154D22">
        <w:rPr>
          <w:rFonts w:ascii="Comic Sans MS" w:hAnsi="Comic Sans MS" w:cs="Comic Sans MS"/>
          <w:sz w:val="20"/>
          <w:szCs w:val="20"/>
        </w:rPr>
        <w:t>……………………………………………. ,</w:t>
      </w:r>
      <w:r w:rsidRPr="00154D22">
        <w:rPr>
          <w:rFonts w:ascii="Comic Sans MS" w:hAnsi="Comic Sans MS" w:cs="Comic Sans MS"/>
          <w:color w:val="1D1B11"/>
          <w:sz w:val="20"/>
          <w:szCs w:val="20"/>
        </w:rPr>
        <w:t>ilk defa Çinliler tarafından bulunmuş olup, savaşlarda da kullanılmaktadır.</w:t>
      </w:r>
    </w:p>
    <w:p w:rsidR="008C5335" w:rsidRPr="00154D22" w:rsidRDefault="008C5335" w:rsidP="00154D22">
      <w:pPr>
        <w:pStyle w:val="ListParagraph"/>
        <w:numPr>
          <w:ilvl w:val="0"/>
          <w:numId w:val="7"/>
        </w:numPr>
        <w:tabs>
          <w:tab w:val="num" w:pos="709"/>
        </w:tabs>
        <w:spacing w:after="0"/>
        <w:ind w:left="-284" w:firstLine="284"/>
        <w:rPr>
          <w:rFonts w:ascii="Comic Sans MS" w:hAnsi="Comic Sans MS" w:cs="Comic Sans MS"/>
          <w:b/>
          <w:bCs/>
          <w:sz w:val="20"/>
          <w:szCs w:val="20"/>
        </w:rPr>
      </w:pPr>
      <w:r w:rsidRPr="00154D22">
        <w:rPr>
          <w:rFonts w:ascii="Comic Sans MS" w:hAnsi="Comic Sans MS" w:cs="Comic Sans MS"/>
          <w:sz w:val="20"/>
          <w:szCs w:val="20"/>
        </w:rPr>
        <w:t>…………………………………………,</w:t>
      </w:r>
      <w:r w:rsidRPr="00154D2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154D22">
        <w:rPr>
          <w:rFonts w:ascii="Comic Sans MS" w:hAnsi="Comic Sans MS" w:cs="Comic Sans MS"/>
          <w:sz w:val="20"/>
          <w:szCs w:val="20"/>
        </w:rPr>
        <w:t>gök cisimlerinin hareketlerinin incelendiği ve astronomik çalışmaların yapıldığı yerdir.</w:t>
      </w:r>
    </w:p>
    <w:p w:rsidR="008C5335" w:rsidRPr="00795D39" w:rsidRDefault="008C5335" w:rsidP="00154D22">
      <w:pPr>
        <w:pStyle w:val="NoSpacing"/>
        <w:numPr>
          <w:ilvl w:val="0"/>
          <w:numId w:val="7"/>
        </w:numPr>
        <w:ind w:left="-284" w:firstLine="284"/>
        <w:rPr>
          <w:rFonts w:ascii="Comic Sans MS" w:hAnsi="Comic Sans MS" w:cs="Comic Sans MS"/>
          <w:sz w:val="20"/>
          <w:szCs w:val="20"/>
        </w:rPr>
      </w:pPr>
      <w:r w:rsidRPr="00795D39">
        <w:rPr>
          <w:rFonts w:ascii="Comic Sans MS" w:hAnsi="Comic Sans MS" w:cs="Comic Sans MS"/>
          <w:sz w:val="20"/>
          <w:szCs w:val="20"/>
        </w:rPr>
        <w:t>Sanayi İnkılabı ilk olarak ………………………………………’de ortaya çıktı.</w:t>
      </w:r>
    </w:p>
    <w:p w:rsidR="008C5335" w:rsidRDefault="008C5335" w:rsidP="00154D22">
      <w:pPr>
        <w:pStyle w:val="NoSpacing"/>
        <w:numPr>
          <w:ilvl w:val="0"/>
          <w:numId w:val="7"/>
        </w:numPr>
        <w:ind w:left="-284" w:firstLine="284"/>
        <w:rPr>
          <w:rFonts w:ascii="Comic Sans MS" w:hAnsi="Comic Sans MS" w:cs="Comic Sans MS"/>
          <w:sz w:val="20"/>
          <w:szCs w:val="20"/>
        </w:rPr>
      </w:pPr>
      <w:r w:rsidRPr="00795D39">
        <w:rPr>
          <w:rFonts w:ascii="Comic Sans MS" w:hAnsi="Comic Sans MS" w:cs="Comic Sans MS"/>
          <w:sz w:val="20"/>
          <w:szCs w:val="20"/>
        </w:rPr>
        <w:t xml:space="preserve">Avrupalılar düzenledikleri ………………………………………………………ile Doğu’nun  zenginliklerini ele geçirmek </w:t>
      </w:r>
    </w:p>
    <w:p w:rsidR="008C5335" w:rsidRPr="00795D39" w:rsidRDefault="008C5335" w:rsidP="00154D22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795D39">
        <w:rPr>
          <w:rFonts w:ascii="Comic Sans MS" w:hAnsi="Comic Sans MS" w:cs="Comic Sans MS"/>
          <w:sz w:val="20"/>
          <w:szCs w:val="20"/>
        </w:rPr>
        <w:t>istemişlerdir.</w:t>
      </w:r>
    </w:p>
    <w:p w:rsidR="008C5335" w:rsidRPr="00795D39" w:rsidRDefault="008C5335" w:rsidP="00154D22">
      <w:pPr>
        <w:pStyle w:val="NoSpacing"/>
        <w:numPr>
          <w:ilvl w:val="0"/>
          <w:numId w:val="7"/>
        </w:numPr>
        <w:ind w:left="-284" w:firstLine="284"/>
        <w:rPr>
          <w:rFonts w:ascii="Comic Sans MS" w:hAnsi="Comic Sans MS" w:cs="Comic Sans MS"/>
          <w:sz w:val="20"/>
          <w:szCs w:val="20"/>
        </w:rPr>
      </w:pPr>
      <w:r w:rsidRPr="00795D39">
        <w:rPr>
          <w:rFonts w:ascii="Comic Sans MS" w:hAnsi="Comic Sans MS" w:cs="Comic Sans MS"/>
          <w:sz w:val="20"/>
          <w:szCs w:val="20"/>
        </w:rPr>
        <w:t xml:space="preserve">Anadolu'yu yurt edinmek amacıyla ilk akınları </w:t>
      </w:r>
      <w:r w:rsidRPr="00795D39">
        <w:rPr>
          <w:rFonts w:ascii="Comic Sans MS" w:eastAsia="VAGRoundedLight" w:hAnsi="Comic Sans MS" w:cs="Comic Sans MS"/>
          <w:sz w:val="20"/>
          <w:szCs w:val="20"/>
        </w:rPr>
        <w:t>.........................................</w:t>
      </w:r>
      <w:r w:rsidRPr="00795D39">
        <w:rPr>
          <w:rFonts w:ascii="Comic Sans MS" w:hAnsi="Comic Sans MS" w:cs="Comic Sans MS"/>
          <w:sz w:val="20"/>
          <w:szCs w:val="20"/>
        </w:rPr>
        <w:t>yapmıştır</w:t>
      </w:r>
    </w:p>
    <w:p w:rsidR="008C5335" w:rsidRDefault="008C5335" w:rsidP="00154D22">
      <w:pPr>
        <w:pStyle w:val="ListParagraph"/>
        <w:numPr>
          <w:ilvl w:val="0"/>
          <w:numId w:val="7"/>
        </w:numPr>
        <w:spacing w:after="0" w:line="240" w:lineRule="auto"/>
        <w:ind w:left="-284" w:firstLine="284"/>
        <w:rPr>
          <w:rFonts w:ascii="Comic Sans MS" w:hAnsi="Comic Sans MS" w:cs="Comic Sans MS"/>
          <w:color w:val="000000"/>
          <w:sz w:val="20"/>
          <w:szCs w:val="20"/>
        </w:rPr>
      </w:pPr>
      <w:r w:rsidRPr="00154D22">
        <w:rPr>
          <w:rFonts w:ascii="Comic Sans MS" w:hAnsi="Comic Sans MS" w:cs="Comic Sans MS"/>
          <w:sz w:val="20"/>
          <w:szCs w:val="20"/>
        </w:rPr>
        <w:t>…………………………...,</w:t>
      </w:r>
      <w:r w:rsidRPr="00154D22">
        <w:rPr>
          <w:rFonts w:ascii="Comic Sans MS" w:hAnsi="Comic Sans MS" w:cs="Comic Sans MS"/>
          <w:color w:val="000000"/>
          <w:sz w:val="20"/>
          <w:szCs w:val="20"/>
        </w:rPr>
        <w:t xml:space="preserve"> ,tarihi dönemlerin başlamasını, bilgilerin kalıcılığını ve aktarımını büyük ölçüde sağlayan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</w:p>
    <w:p w:rsidR="008C5335" w:rsidRPr="00154D22" w:rsidRDefault="008C5335" w:rsidP="00154D22">
      <w:pPr>
        <w:pStyle w:val="ListParagraph"/>
        <w:spacing w:after="0" w:line="240" w:lineRule="auto"/>
        <w:ind w:left="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</w:t>
      </w:r>
      <w:r w:rsidRPr="00154D22">
        <w:rPr>
          <w:rFonts w:ascii="Comic Sans MS" w:hAnsi="Comic Sans MS" w:cs="Comic Sans MS"/>
          <w:color w:val="000000"/>
          <w:sz w:val="20"/>
          <w:szCs w:val="20"/>
        </w:rPr>
        <w:t>buluştur.</w:t>
      </w:r>
    </w:p>
    <w:p w:rsidR="008C5335" w:rsidRPr="00154D22" w:rsidRDefault="008C5335" w:rsidP="00154D22">
      <w:pPr>
        <w:pStyle w:val="ListParagraph"/>
        <w:numPr>
          <w:ilvl w:val="0"/>
          <w:numId w:val="7"/>
        </w:numPr>
        <w:spacing w:after="0" w:line="240" w:lineRule="auto"/>
        <w:ind w:left="-284" w:firstLine="284"/>
        <w:rPr>
          <w:rFonts w:ascii="Comic Sans MS" w:hAnsi="Comic Sans MS" w:cs="Comic Sans MS"/>
          <w:color w:val="000000"/>
          <w:sz w:val="20"/>
          <w:szCs w:val="20"/>
        </w:rPr>
      </w:pPr>
      <w:r w:rsidRPr="00154D22">
        <w:rPr>
          <w:rFonts w:ascii="Comic Sans MS" w:hAnsi="Comic Sans MS" w:cs="Comic Sans MS"/>
          <w:color w:val="000000"/>
          <w:sz w:val="20"/>
          <w:szCs w:val="20"/>
        </w:rPr>
        <w:t>Anadolu’nun kesin olarak Türk yurdu olmasını sağlayan savaş ……………………………………………Savaşıdır.</w:t>
      </w:r>
    </w:p>
    <w:p w:rsidR="008C5335" w:rsidRPr="00154D22" w:rsidRDefault="008C5335" w:rsidP="00154D22">
      <w:pPr>
        <w:pStyle w:val="ListParagraph"/>
        <w:numPr>
          <w:ilvl w:val="0"/>
          <w:numId w:val="7"/>
        </w:numPr>
        <w:spacing w:after="0" w:line="240" w:lineRule="auto"/>
        <w:ind w:left="-284" w:firstLine="284"/>
        <w:rPr>
          <w:rFonts w:ascii="Comic Sans MS" w:hAnsi="Comic Sans MS" w:cs="Comic Sans MS"/>
          <w:color w:val="000000"/>
          <w:sz w:val="20"/>
          <w:szCs w:val="20"/>
        </w:rPr>
      </w:pPr>
      <w:r w:rsidRPr="00154D22">
        <w:rPr>
          <w:rFonts w:ascii="Comic Sans MS" w:hAnsi="Comic Sans MS" w:cs="Comic Sans MS"/>
          <w:color w:val="000000"/>
          <w:sz w:val="20"/>
          <w:szCs w:val="20"/>
        </w:rPr>
        <w:t xml:space="preserve">………………………………… insanların uzak bölgelere ulaşmasını sağlayarak hayatı kolaylaştıran kültür alışverişini    </w:t>
      </w:r>
    </w:p>
    <w:p w:rsidR="008C5335" w:rsidRDefault="008C5335" w:rsidP="00154D22">
      <w:pPr>
        <w:pStyle w:val="ListParagraph"/>
        <w:spacing w:after="0" w:line="240" w:lineRule="auto"/>
        <w:ind w:left="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</w:t>
      </w:r>
      <w:r w:rsidRPr="00154D22">
        <w:rPr>
          <w:rFonts w:ascii="Comic Sans MS" w:hAnsi="Comic Sans MS" w:cs="Comic Sans MS"/>
          <w:color w:val="000000"/>
          <w:sz w:val="20"/>
          <w:szCs w:val="20"/>
        </w:rPr>
        <w:t>hızlandıran icattır.</w:t>
      </w:r>
    </w:p>
    <w:p w:rsidR="008C5335" w:rsidRPr="00781360" w:rsidRDefault="008C5335" w:rsidP="00154D22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ind w:hanging="720"/>
        <w:rPr>
          <w:rFonts w:ascii="Comic Sans MS" w:hAnsi="Comic Sans MS" w:cs="Comic Sans MS"/>
          <w:color w:val="000000"/>
          <w:sz w:val="20"/>
          <w:szCs w:val="20"/>
        </w:rPr>
      </w:pPr>
      <w:r w:rsidRPr="00154D22">
        <w:rPr>
          <w:rFonts w:ascii="Comic Sans MS" w:eastAsia="VAGRoundedLight" w:hAnsi="Comic Sans MS" w:cs="Comic Sans MS"/>
          <w:sz w:val="20"/>
          <w:szCs w:val="20"/>
        </w:rPr>
        <w:t>Newton (Nivtın) yer cekimini ilk bulan kişi olarak bilinir. Oysa yer çekimini ilk keşfeden bilim insanı pek tanımadığımız bir Müslüman olan ………………………………..dir.</w:t>
      </w:r>
    </w:p>
    <w:p w:rsidR="008C5335" w:rsidRDefault="008C5335" w:rsidP="00781360">
      <w:pPr>
        <w:pStyle w:val="ListParagraph"/>
        <w:tabs>
          <w:tab w:val="left" w:pos="0"/>
        </w:tabs>
        <w:spacing w:after="0" w:line="240" w:lineRule="auto"/>
        <w:rPr>
          <w:rFonts w:ascii="Comic Sans MS" w:eastAsia="VAGRoundedLight" w:hAnsi="Comic Sans MS"/>
          <w:sz w:val="20"/>
          <w:szCs w:val="20"/>
        </w:rPr>
      </w:pPr>
    </w:p>
    <w:p w:rsidR="008C5335" w:rsidRDefault="008C5335" w:rsidP="00781360">
      <w:pPr>
        <w:ind w:right="-337"/>
        <w:rPr>
          <w:rFonts w:ascii="Comic Sans MS" w:hAnsi="Comic Sans MS" w:cs="Comic Sans MS"/>
          <w:b/>
          <w:bCs/>
          <w:u w:val="single"/>
        </w:rPr>
      </w:pPr>
      <w:r w:rsidRPr="00781360">
        <w:rPr>
          <w:rFonts w:ascii="Comic Sans MS" w:eastAsia="VAGRoundedLight" w:hAnsi="Comic Sans MS" w:cs="Comic Sans MS"/>
          <w:b/>
          <w:bCs/>
        </w:rPr>
        <w:t>3)</w:t>
      </w:r>
      <w:r w:rsidRPr="00781360">
        <w:rPr>
          <w:rFonts w:ascii="Comic Sans MS" w:hAnsi="Comic Sans MS" w:cs="Comic Sans MS"/>
          <w:b/>
          <w:bCs/>
          <w:u w:val="single"/>
        </w:rPr>
        <w:t xml:space="preserve"> Aşağıda özellikleri verilen bilim insanlarının isimlerini karşılarına yazınız.(</w:t>
      </w:r>
      <w:r>
        <w:rPr>
          <w:rFonts w:ascii="Comic Sans MS" w:hAnsi="Comic Sans MS" w:cs="Comic Sans MS"/>
          <w:b/>
          <w:bCs/>
          <w:u w:val="single"/>
        </w:rPr>
        <w:t>20</w:t>
      </w:r>
      <w:r w:rsidRPr="00781360">
        <w:rPr>
          <w:rFonts w:ascii="Comic Sans MS" w:hAnsi="Comic Sans MS" w:cs="Comic Sans MS"/>
          <w:b/>
          <w:bCs/>
          <w:u w:val="single"/>
        </w:rPr>
        <w:t xml:space="preserve"> puan)</w:t>
      </w:r>
    </w:p>
    <w:p w:rsidR="008C5335" w:rsidRPr="0055336F" w:rsidRDefault="008C5335" w:rsidP="0055336F">
      <w:pPr>
        <w:pStyle w:val="ListParagraph"/>
        <w:numPr>
          <w:ilvl w:val="0"/>
          <w:numId w:val="12"/>
        </w:numPr>
        <w:ind w:left="0" w:right="-337" w:firstLine="0"/>
        <w:rPr>
          <w:rFonts w:ascii="Comic Sans MS" w:hAnsi="Comic Sans MS" w:cs="Comic Sans MS"/>
          <w:b/>
          <w:bCs/>
          <w:u w:val="single"/>
        </w:rPr>
      </w:pPr>
      <w:r w:rsidRPr="0055336F">
        <w:rPr>
          <w:rFonts w:ascii="Comic Sans MS" w:eastAsia="VAGRoundedLight" w:hAnsi="Comic Sans MS" w:cs="Comic Sans MS"/>
          <w:sz w:val="20"/>
          <w:szCs w:val="20"/>
        </w:rPr>
        <w:t xml:space="preserve">En önemli eseri Cebir Risalesi'dir. </w:t>
      </w:r>
      <w:r>
        <w:rPr>
          <w:rFonts w:ascii="Comic Sans MS" w:eastAsia="VAGRoundedLight" w:hAnsi="Comic Sans MS" w:cs="Comic Sans MS"/>
          <w:sz w:val="20"/>
          <w:szCs w:val="20"/>
        </w:rPr>
        <w:t>Dörtlü</w:t>
      </w:r>
      <w:r w:rsidRPr="0055336F">
        <w:rPr>
          <w:rFonts w:ascii="Comic Sans MS" w:eastAsia="VAGRoundedLight" w:hAnsi="Comic Sans MS" w:cs="Comic Sans MS"/>
          <w:sz w:val="20"/>
          <w:szCs w:val="20"/>
        </w:rPr>
        <w:t>kleriyle, y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ld</w:t>
      </w:r>
      <w:r>
        <w:rPr>
          <w:rFonts w:ascii="Comic Sans MS" w:eastAsia="VAGRoundedLight" w:hAnsi="Comic Sans MS" w:cs="Comic Sans MS"/>
          <w:sz w:val="20"/>
          <w:szCs w:val="20"/>
        </w:rPr>
        <w:t>ızlar hakkındaki bilgileriyle, bulduğu bir terazi türü</w:t>
      </w:r>
      <w:r w:rsidRPr="0055336F">
        <w:rPr>
          <w:rFonts w:ascii="Comic Sans MS" w:eastAsia="VAGRoundedLight" w:hAnsi="Comic Sans MS" w:cs="Comic Sans MS"/>
          <w:sz w:val="20"/>
          <w:szCs w:val="20"/>
        </w:rPr>
        <w:t>yle tan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n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r.</w:t>
      </w:r>
      <w:r>
        <w:rPr>
          <w:rFonts w:ascii="Comic Sans MS" w:eastAsia="VAGRoundedLight" w:hAnsi="Comic Sans MS" w:cs="Comic Sans MS"/>
          <w:sz w:val="20"/>
          <w:szCs w:val="20"/>
        </w:rPr>
        <w:t>(                                 )</w:t>
      </w:r>
    </w:p>
    <w:p w:rsidR="008C5335" w:rsidRPr="0055336F" w:rsidRDefault="008C5335" w:rsidP="0055336F">
      <w:pPr>
        <w:pStyle w:val="ListParagraph"/>
        <w:ind w:left="0" w:right="-337"/>
        <w:rPr>
          <w:rFonts w:ascii="Comic Sans MS" w:hAnsi="Comic Sans MS" w:cs="Comic Sans MS"/>
          <w:b/>
          <w:bCs/>
          <w:u w:val="single"/>
        </w:rPr>
      </w:pPr>
    </w:p>
    <w:p w:rsidR="008C5335" w:rsidRPr="0055336F" w:rsidRDefault="008C5335" w:rsidP="0055336F">
      <w:pPr>
        <w:pStyle w:val="ListParagraph"/>
        <w:numPr>
          <w:ilvl w:val="0"/>
          <w:numId w:val="12"/>
        </w:numPr>
        <w:ind w:left="0" w:right="-337" w:firstLine="0"/>
        <w:rPr>
          <w:rFonts w:ascii="Comic Sans MS" w:hAnsi="Comic Sans MS" w:cs="Comic Sans MS"/>
          <w:b/>
          <w:bCs/>
          <w:u w:val="single"/>
        </w:rPr>
      </w:pPr>
      <w:r w:rsidRPr="0055336F">
        <w:rPr>
          <w:rFonts w:ascii="Comic Sans MS" w:eastAsia="VAGRoundedLight" w:hAnsi="Comic Sans MS" w:cs="Comic Sans MS"/>
          <w:sz w:val="20"/>
          <w:szCs w:val="20"/>
        </w:rPr>
        <w:t>Newton ve Faroz Piscard (Faroz Pikart)'dan 700 y</w:t>
      </w:r>
      <w:r>
        <w:rPr>
          <w:rFonts w:ascii="Comic Sans MS" w:eastAsia="VAGRoundedLight" w:hAnsi="Comic Sans MS" w:cs="Comic Sans MS"/>
          <w:sz w:val="20"/>
          <w:szCs w:val="20"/>
        </w:rPr>
        <w:t>ıl ö</w:t>
      </w:r>
      <w:r w:rsidRPr="0055336F">
        <w:rPr>
          <w:rFonts w:ascii="Comic Sans MS" w:eastAsia="VAGRoundedLight" w:hAnsi="Comic Sans MS" w:cs="Comic Sans MS"/>
          <w:sz w:val="20"/>
          <w:szCs w:val="20"/>
        </w:rPr>
        <w:t>nce ekvatorun</w:t>
      </w:r>
      <w:r>
        <w:rPr>
          <w:rFonts w:ascii="Comic Sans MS" w:eastAsia="VAGRoundedLight" w:hAnsi="Comic Sans MS" w:cs="Comic Sans MS"/>
          <w:sz w:val="20"/>
          <w:szCs w:val="20"/>
        </w:rPr>
        <w:t xml:space="preserve"> uzunluğ</w:t>
      </w:r>
      <w:r w:rsidRPr="0055336F">
        <w:rPr>
          <w:rFonts w:ascii="Comic Sans MS" w:eastAsia="VAGRoundedLight" w:hAnsi="Comic Sans MS" w:cs="Comic Sans MS"/>
          <w:sz w:val="20"/>
          <w:szCs w:val="20"/>
        </w:rPr>
        <w:t xml:space="preserve">unu buldu. </w:t>
      </w:r>
      <w:r>
        <w:rPr>
          <w:rFonts w:ascii="Comic Sans MS" w:eastAsia="VAGRoundedLight" w:hAnsi="Comic Sans MS" w:cs="Comic Sans MS"/>
          <w:sz w:val="20"/>
          <w:szCs w:val="20"/>
        </w:rPr>
        <w:t>Yerin çapı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n</w:t>
      </w:r>
      <w:r>
        <w:rPr>
          <w:rFonts w:ascii="Comic Sans MS" w:eastAsia="VAGRoundedLight" w:hAnsi="Comic Sans MS" w:cs="Comic Sans MS"/>
          <w:sz w:val="20"/>
          <w:szCs w:val="20"/>
        </w:rPr>
        <w:t xml:space="preserve">ı ölçmeyi başardı. </w:t>
      </w:r>
      <w:r w:rsidRPr="0055336F">
        <w:rPr>
          <w:rFonts w:ascii="Comic Sans MS" w:eastAsia="VAGRoundedLight" w:hAnsi="Comic Sans MS" w:cs="Comic Sans MS"/>
          <w:sz w:val="20"/>
          <w:szCs w:val="20"/>
        </w:rPr>
        <w:t>Gazne'de, k</w:t>
      </w:r>
      <w:r>
        <w:rPr>
          <w:rFonts w:ascii="Comic Sans MS" w:eastAsia="VAGRoundedLight" w:hAnsi="Comic Sans MS" w:cs="Comic Sans MS"/>
          <w:sz w:val="20"/>
          <w:szCs w:val="20"/>
        </w:rPr>
        <w:t>ıbleyi tam olarak ölçmeyi sağ</w:t>
      </w:r>
      <w:r w:rsidRPr="0055336F">
        <w:rPr>
          <w:rFonts w:ascii="Comic Sans MS" w:eastAsia="VAGRoundedLight" w:hAnsi="Comic Sans MS" w:cs="Comic Sans MS"/>
          <w:sz w:val="20"/>
          <w:szCs w:val="20"/>
        </w:rPr>
        <w:t>layan matematik</w:t>
      </w:r>
      <w:r>
        <w:rPr>
          <w:rFonts w:ascii="Comic Sans MS" w:eastAsia="VAGRoundedLight" w:hAnsi="Comic Sans MS" w:cs="Comic Sans MS"/>
          <w:sz w:val="20"/>
          <w:szCs w:val="20"/>
        </w:rPr>
        <w:t xml:space="preserve"> </w:t>
      </w:r>
      <w:r w:rsidRPr="0055336F">
        <w:rPr>
          <w:rFonts w:ascii="Comic Sans MS" w:eastAsia="VAGRoundedLight" w:hAnsi="Comic Sans MS" w:cs="Comic Sans MS"/>
          <w:sz w:val="20"/>
          <w:szCs w:val="20"/>
        </w:rPr>
        <w:t>hesaplamas</w:t>
      </w:r>
      <w:r>
        <w:rPr>
          <w:rFonts w:ascii="Comic Sans MS" w:eastAsia="VAGRoundedLight" w:hAnsi="Comic Sans MS" w:cs="Comic Sans MS"/>
          <w:sz w:val="20"/>
          <w:szCs w:val="20"/>
        </w:rPr>
        <w:t>ı yaptı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.</w:t>
      </w:r>
      <w:r>
        <w:rPr>
          <w:rFonts w:ascii="Comic Sans MS" w:eastAsia="VAGRoundedLight" w:hAnsi="Comic Sans MS" w:cs="Comic Sans MS"/>
          <w:sz w:val="20"/>
          <w:szCs w:val="20"/>
        </w:rPr>
        <w:t>(                              )</w:t>
      </w:r>
    </w:p>
    <w:p w:rsidR="008C5335" w:rsidRPr="0055336F" w:rsidRDefault="008C5335" w:rsidP="0055336F">
      <w:pPr>
        <w:pStyle w:val="ListParagraph"/>
        <w:ind w:left="0"/>
        <w:rPr>
          <w:rFonts w:ascii="Comic Sans MS" w:hAnsi="Comic Sans MS" w:cs="Comic Sans MS"/>
          <w:b/>
          <w:bCs/>
          <w:u w:val="single"/>
        </w:rPr>
      </w:pPr>
    </w:p>
    <w:p w:rsidR="008C5335" w:rsidRPr="00C00EAE" w:rsidRDefault="008C5335" w:rsidP="0055336F">
      <w:pPr>
        <w:pStyle w:val="ListParagraph"/>
        <w:numPr>
          <w:ilvl w:val="0"/>
          <w:numId w:val="12"/>
        </w:numPr>
        <w:ind w:left="0" w:right="-337" w:firstLine="0"/>
        <w:rPr>
          <w:rFonts w:ascii="Comic Sans MS" w:hAnsi="Comic Sans MS" w:cs="Comic Sans MS"/>
          <w:b/>
          <w:bCs/>
          <w:u w:val="single"/>
        </w:rPr>
      </w:pPr>
      <w:r w:rsidRPr="0055336F">
        <w:rPr>
          <w:rFonts w:ascii="Comic Sans MS" w:eastAsia="VAGRoundedLight" w:hAnsi="Comic Sans MS" w:cs="Comic Sans MS"/>
          <w:sz w:val="20"/>
          <w:szCs w:val="20"/>
        </w:rPr>
        <w:t>Bat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da "Avicenna (Avisena)" olarak an</w:t>
      </w:r>
      <w:r>
        <w:rPr>
          <w:rFonts w:ascii="Comic Sans MS" w:eastAsia="VAGRoundedLight" w:hAnsi="Comic Sans MS" w:cs="Comic Sans MS"/>
          <w:sz w:val="20"/>
          <w:szCs w:val="20"/>
        </w:rPr>
        <w:t>ılan, Tü</w:t>
      </w:r>
      <w:r w:rsidRPr="0055336F">
        <w:rPr>
          <w:rFonts w:ascii="Comic Sans MS" w:eastAsia="VAGRoundedLight" w:hAnsi="Comic Sans MS" w:cs="Comic Sans MS"/>
          <w:sz w:val="20"/>
          <w:szCs w:val="20"/>
        </w:rPr>
        <w:t>rk-</w:t>
      </w:r>
      <w:r>
        <w:rPr>
          <w:rFonts w:ascii="Comic Sans MS" w:eastAsia="VAGRoundedLight" w:hAnsi="Comic Sans MS" w:cs="Comic Sans MS"/>
          <w:sz w:val="20"/>
          <w:szCs w:val="20"/>
        </w:rPr>
        <w:t>İ</w:t>
      </w:r>
      <w:r w:rsidRPr="0055336F">
        <w:rPr>
          <w:rFonts w:ascii="Comic Sans MS" w:eastAsia="VAGRoundedLight" w:hAnsi="Comic Sans MS" w:cs="Comic Sans MS"/>
          <w:sz w:val="20"/>
          <w:szCs w:val="20"/>
        </w:rPr>
        <w:t>slam hekimi</w:t>
      </w:r>
      <w:r>
        <w:rPr>
          <w:rFonts w:ascii="Comic Sans MS" w:eastAsia="VAGRoundedLight" w:hAnsi="Comic Sans MS" w:cs="Comic Sans MS"/>
          <w:sz w:val="20"/>
          <w:szCs w:val="20"/>
        </w:rPr>
        <w:t xml:space="preserve"> </w:t>
      </w:r>
      <w:r w:rsidRPr="0055336F">
        <w:rPr>
          <w:rFonts w:ascii="Comic Sans MS" w:eastAsia="VAGRoundedLight" w:hAnsi="Comic Sans MS" w:cs="Comic Sans MS"/>
          <w:sz w:val="20"/>
          <w:szCs w:val="20"/>
        </w:rPr>
        <w:t>ve filozofudur."El-Kanun Fi't-T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b" adl</w:t>
      </w:r>
      <w:r>
        <w:rPr>
          <w:rFonts w:ascii="Comic Sans MS" w:eastAsia="VAGRoundedLight" w:hAnsi="Comic Sans MS" w:cs="Comic Sans MS"/>
          <w:sz w:val="20"/>
          <w:szCs w:val="20"/>
        </w:rPr>
        <w:t>ı eseri 12. yü</w:t>
      </w:r>
      <w:r w:rsidRPr="0055336F">
        <w:rPr>
          <w:rFonts w:ascii="Comic Sans MS" w:eastAsia="VAGRoundedLight" w:hAnsi="Comic Sans MS" w:cs="Comic Sans MS"/>
          <w:sz w:val="20"/>
          <w:szCs w:val="20"/>
        </w:rPr>
        <w:t>zy</w:t>
      </w:r>
      <w:r>
        <w:rPr>
          <w:rFonts w:ascii="Comic Sans MS" w:eastAsia="VAGRoundedLight" w:hAnsi="Comic Sans MS" w:cs="Comic Sans MS"/>
          <w:sz w:val="20"/>
          <w:szCs w:val="20"/>
        </w:rPr>
        <w:t>ılda Latinceye ç</w:t>
      </w:r>
      <w:r w:rsidRPr="0055336F">
        <w:rPr>
          <w:rFonts w:ascii="Comic Sans MS" w:eastAsia="VAGRoundedLight" w:hAnsi="Comic Sans MS" w:cs="Comic Sans MS"/>
          <w:sz w:val="20"/>
          <w:szCs w:val="20"/>
        </w:rPr>
        <w:t>evrildi ve</w:t>
      </w:r>
      <w:r>
        <w:rPr>
          <w:rFonts w:ascii="Comic Sans MS" w:eastAsia="VAGRoundedLight" w:hAnsi="Comic Sans MS" w:cs="Comic Sans MS"/>
          <w:sz w:val="20"/>
          <w:szCs w:val="20"/>
        </w:rPr>
        <w:t xml:space="preserve"> yedi yü</w:t>
      </w:r>
      <w:r w:rsidRPr="0055336F">
        <w:rPr>
          <w:rFonts w:ascii="Comic Sans MS" w:eastAsia="VAGRoundedLight" w:hAnsi="Comic Sans MS" w:cs="Comic Sans MS"/>
          <w:sz w:val="20"/>
          <w:szCs w:val="20"/>
        </w:rPr>
        <w:t>zy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l boyunca Avrupa'n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55336F">
        <w:rPr>
          <w:rFonts w:ascii="Comic Sans MS" w:eastAsia="VAGRoundedLight" w:hAnsi="Comic Sans MS" w:cs="Comic Sans MS"/>
          <w:sz w:val="20"/>
          <w:szCs w:val="20"/>
        </w:rPr>
        <w:t>n t</w:t>
      </w:r>
      <w:r>
        <w:rPr>
          <w:rFonts w:ascii="Comic Sans MS" w:eastAsia="VAGRoundedLight" w:hAnsi="Comic Sans MS" w:cs="Comic Sans MS"/>
          <w:sz w:val="20"/>
          <w:szCs w:val="20"/>
        </w:rPr>
        <w:t>ıp fakü</w:t>
      </w:r>
      <w:r w:rsidRPr="0055336F">
        <w:rPr>
          <w:rFonts w:ascii="Comic Sans MS" w:eastAsia="VAGRoundedLight" w:hAnsi="Comic Sans MS" w:cs="Comic Sans MS"/>
          <w:sz w:val="20"/>
          <w:szCs w:val="20"/>
        </w:rPr>
        <w:t>ltelerinde okutuldu.</w:t>
      </w:r>
      <w:r>
        <w:rPr>
          <w:rFonts w:ascii="Comic Sans MS" w:eastAsia="VAGRoundedLight" w:hAnsi="Comic Sans MS" w:cs="Comic Sans MS"/>
          <w:sz w:val="20"/>
          <w:szCs w:val="20"/>
        </w:rPr>
        <w:t>(                          )</w:t>
      </w:r>
    </w:p>
    <w:p w:rsidR="008C5335" w:rsidRPr="00C00EAE" w:rsidRDefault="008C5335" w:rsidP="00C00EAE">
      <w:pPr>
        <w:pStyle w:val="ListParagraph"/>
        <w:rPr>
          <w:rFonts w:ascii="Comic Sans MS" w:hAnsi="Comic Sans MS" w:cs="Comic Sans MS"/>
          <w:b/>
          <w:bCs/>
          <w:u w:val="single"/>
        </w:rPr>
      </w:pPr>
    </w:p>
    <w:p w:rsidR="008C5335" w:rsidRPr="00C00EAE" w:rsidRDefault="008C5335" w:rsidP="00C00EAE">
      <w:pPr>
        <w:pStyle w:val="ListParagraph"/>
        <w:numPr>
          <w:ilvl w:val="0"/>
          <w:numId w:val="12"/>
        </w:numPr>
        <w:ind w:left="0" w:right="-337" w:firstLine="0"/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eastAsia="VAGRoundedLight" w:hAnsi="Comic Sans MS" w:cs="Comic Sans MS"/>
          <w:sz w:val="20"/>
          <w:szCs w:val="20"/>
        </w:rPr>
        <w:t>Ay, Güneş</w:t>
      </w:r>
      <w:r w:rsidRPr="00C00EAE">
        <w:rPr>
          <w:rFonts w:ascii="Comic Sans MS" w:eastAsia="VAGRoundedLight" w:hAnsi="Comic Sans MS" w:cs="Comic Sans MS"/>
          <w:sz w:val="20"/>
          <w:szCs w:val="20"/>
        </w:rPr>
        <w:t xml:space="preserve"> ve gezegenler hakk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C00EAE">
        <w:rPr>
          <w:rFonts w:ascii="Comic Sans MS" w:eastAsia="VAGRoundedLight" w:hAnsi="Comic Sans MS" w:cs="Comic Sans MS"/>
          <w:sz w:val="20"/>
          <w:szCs w:val="20"/>
        </w:rPr>
        <w:t xml:space="preserve">nda </w:t>
      </w:r>
      <w:r>
        <w:rPr>
          <w:rFonts w:ascii="Comic Sans MS" w:eastAsia="VAGRoundedLight" w:hAnsi="Comic Sans MS" w:cs="Comic Sans MS"/>
          <w:sz w:val="20"/>
          <w:szCs w:val="20"/>
        </w:rPr>
        <w:t xml:space="preserve"> </w:t>
      </w:r>
      <w:r w:rsidRPr="00C00EAE">
        <w:rPr>
          <w:rFonts w:ascii="Comic Sans MS" w:eastAsia="VAGRoundedLight" w:hAnsi="Comic Sans MS" w:cs="Comic Sans MS"/>
          <w:sz w:val="20"/>
          <w:szCs w:val="20"/>
        </w:rPr>
        <w:t>bilgiler verir. Cal</w:t>
      </w:r>
      <w:r>
        <w:rPr>
          <w:rFonts w:ascii="Comic Sans MS" w:eastAsia="VAGRoundedLight" w:hAnsi="Comic Sans MS" w:cs="Comic Sans MS"/>
          <w:sz w:val="20"/>
          <w:szCs w:val="20"/>
        </w:rPr>
        <w:t>ış</w:t>
      </w:r>
      <w:r w:rsidRPr="00C00EAE">
        <w:rPr>
          <w:rFonts w:ascii="Comic Sans MS" w:eastAsia="VAGRoundedLight" w:hAnsi="Comic Sans MS" w:cs="Comic Sans MS"/>
          <w:sz w:val="20"/>
          <w:szCs w:val="20"/>
        </w:rPr>
        <w:t>malar</w:t>
      </w:r>
      <w:r>
        <w:rPr>
          <w:rFonts w:ascii="Comic Sans MS" w:eastAsia="VAGRoundedLight" w:hAnsi="Comic Sans MS" w:cs="Comic Sans MS"/>
          <w:sz w:val="20"/>
          <w:szCs w:val="20"/>
        </w:rPr>
        <w:t>ı</w:t>
      </w:r>
      <w:r w:rsidRPr="00C00EAE">
        <w:rPr>
          <w:rFonts w:ascii="Comic Sans MS" w:eastAsia="VAGRoundedLight" w:hAnsi="Comic Sans MS" w:cs="Comic Sans MS"/>
          <w:sz w:val="20"/>
          <w:szCs w:val="20"/>
        </w:rPr>
        <w:t xml:space="preserve"> Copernicus'in</w:t>
      </w:r>
      <w:r>
        <w:rPr>
          <w:rFonts w:ascii="Comic Sans MS" w:hAnsi="Comic Sans MS" w:cs="Comic Sans MS"/>
          <w:b/>
          <w:bCs/>
          <w:u w:val="single"/>
        </w:rPr>
        <w:t xml:space="preserve"> </w:t>
      </w:r>
      <w:r w:rsidRPr="00C00EAE">
        <w:rPr>
          <w:rFonts w:ascii="Comic Sans MS" w:eastAsia="VAGRoundedLight" w:hAnsi="Comic Sans MS" w:cs="Comic Sans MS"/>
          <w:sz w:val="20"/>
          <w:szCs w:val="20"/>
        </w:rPr>
        <w:t>ortaya att</w:t>
      </w:r>
      <w:r>
        <w:rPr>
          <w:rFonts w:ascii="Comic Sans MS" w:eastAsia="VAGRoundedLight" w:hAnsi="Comic Sans MS" w:cs="Comic Sans MS"/>
          <w:sz w:val="20"/>
          <w:szCs w:val="20"/>
        </w:rPr>
        <w:t>ığı Dü</w:t>
      </w:r>
      <w:r w:rsidRPr="00C00EAE">
        <w:rPr>
          <w:rFonts w:ascii="Comic Sans MS" w:eastAsia="VAGRoundedLight" w:hAnsi="Comic Sans MS" w:cs="Comic Sans MS"/>
          <w:sz w:val="20"/>
          <w:szCs w:val="20"/>
        </w:rPr>
        <w:t>nya'n</w:t>
      </w:r>
      <w:r>
        <w:rPr>
          <w:rFonts w:ascii="Comic Sans MS" w:eastAsia="VAGRoundedLight" w:hAnsi="Comic Sans MS" w:cs="Comic Sans MS"/>
          <w:sz w:val="20"/>
          <w:szCs w:val="20"/>
        </w:rPr>
        <w:t>ın, Güneş’in çevresinde döndüğü görüşünü</w:t>
      </w:r>
      <w:r w:rsidRPr="00C00EAE">
        <w:rPr>
          <w:rFonts w:ascii="Comic Sans MS" w:eastAsia="VAGRoundedLight" w:hAnsi="Comic Sans MS" w:cs="Comic Sans MS"/>
          <w:sz w:val="20"/>
          <w:szCs w:val="20"/>
        </w:rPr>
        <w:t xml:space="preserve"> destekler</w:t>
      </w:r>
      <w:r>
        <w:rPr>
          <w:rFonts w:ascii="Comic Sans MS" w:eastAsia="VAGRoundedLight" w:hAnsi="Comic Sans MS" w:cs="Comic Sans MS"/>
          <w:sz w:val="20"/>
          <w:szCs w:val="20"/>
        </w:rPr>
        <w:t>.(                              )</w:t>
      </w:r>
      <w:r w:rsidRPr="00C00EAE">
        <w:rPr>
          <w:rFonts w:ascii="Comic Sans MS" w:hAnsi="Comic Sans MS" w:cs="Comic Sans MS"/>
          <w:b/>
          <w:bCs/>
        </w:rPr>
        <w:t xml:space="preserve">                    </w:t>
      </w:r>
    </w:p>
    <w:p w:rsidR="008C5335" w:rsidRDefault="008C5335" w:rsidP="00DE41F0">
      <w:pPr>
        <w:widowControl w:val="0"/>
        <w:autoSpaceDE w:val="0"/>
        <w:autoSpaceDN w:val="0"/>
        <w:adjustRightInd w:val="0"/>
        <w:spacing w:after="0"/>
        <w:rPr>
          <w:rFonts w:ascii="Comic Sans MS" w:hAnsi="Comic Sans MS" w:cs="Comic Sans MS"/>
          <w:sz w:val="20"/>
          <w:szCs w:val="20"/>
        </w:rPr>
      </w:pPr>
      <w:r w:rsidRPr="00DE41F0">
        <w:rPr>
          <w:rFonts w:ascii="Comic Sans MS" w:hAnsi="Comic Sans MS" w:cs="Comic Sans MS"/>
          <w:sz w:val="20"/>
          <w:szCs w:val="20"/>
        </w:rPr>
        <w:tab/>
        <w:t xml:space="preserve"> </w:t>
      </w:r>
    </w:p>
    <w:p w:rsidR="008C5335" w:rsidRPr="002D2B9B" w:rsidRDefault="008C5335" w:rsidP="00DE41F0">
      <w:pPr>
        <w:pStyle w:val="NoSpacing"/>
        <w:rPr>
          <w:rFonts w:ascii="Comic Sans MS" w:hAnsi="Comic Sans MS" w:cs="Comic Sans MS"/>
          <w:b/>
          <w:bCs/>
        </w:rPr>
      </w:pPr>
      <w:r w:rsidRPr="002D2B9B">
        <w:rPr>
          <w:rFonts w:ascii="Comic Sans MS" w:hAnsi="Comic Sans MS" w:cs="Comic Sans MS"/>
          <w:b/>
          <w:bCs/>
        </w:rPr>
        <w:t>4) Lale Devrinde yapılan yen</w:t>
      </w:r>
      <w:r>
        <w:rPr>
          <w:rFonts w:ascii="Comic Sans MS" w:hAnsi="Comic Sans MS" w:cs="Comic Sans MS"/>
          <w:b/>
          <w:bCs/>
        </w:rPr>
        <w:t>ilikler nelerdir?(10 puan)</w:t>
      </w:r>
    </w:p>
    <w:p w:rsidR="008C5335" w:rsidRDefault="008C5335" w:rsidP="00DE41F0">
      <w:pPr>
        <w:pStyle w:val="NoSpacing"/>
        <w:rPr>
          <w:rFonts w:ascii="Comic Sans MS" w:hAnsi="Comic Sans MS" w:cs="Comic Sans MS"/>
          <w:b/>
          <w:bCs/>
        </w:rPr>
      </w:pPr>
    </w:p>
    <w:p w:rsidR="008C5335" w:rsidRDefault="008C5335" w:rsidP="00DE41F0">
      <w:pPr>
        <w:pStyle w:val="NoSpacing"/>
        <w:rPr>
          <w:rFonts w:ascii="Comic Sans MS" w:hAnsi="Comic Sans MS" w:cs="Comic Sans MS"/>
          <w:b/>
          <w:bCs/>
        </w:rPr>
      </w:pPr>
    </w:p>
    <w:p w:rsidR="008C5335" w:rsidRDefault="008C5335" w:rsidP="00DE41F0">
      <w:pPr>
        <w:pStyle w:val="NoSpacing"/>
        <w:rPr>
          <w:rFonts w:ascii="Comic Sans MS" w:hAnsi="Comic Sans MS" w:cs="Comic Sans MS"/>
          <w:b/>
          <w:bCs/>
        </w:rPr>
      </w:pPr>
    </w:p>
    <w:p w:rsidR="008C5335" w:rsidRDefault="008C5335" w:rsidP="00DE41F0">
      <w:pPr>
        <w:pStyle w:val="NoSpacing"/>
        <w:rPr>
          <w:rFonts w:ascii="Comic Sans MS" w:hAnsi="Comic Sans MS" w:cs="Comic Sans MS"/>
          <w:b/>
          <w:bCs/>
        </w:rPr>
      </w:pPr>
    </w:p>
    <w:p w:rsidR="008C5335" w:rsidRDefault="008C5335" w:rsidP="002D2B9B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5)</w:t>
      </w:r>
      <w:r w:rsidRPr="002C07F7">
        <w:rPr>
          <w:rFonts w:ascii="Comic Sans MS" w:hAnsi="Comic Sans MS" w:cs="Comic Sans MS"/>
          <w:b/>
          <w:bCs/>
          <w:u w:val="single"/>
        </w:rPr>
        <w:t>Aşağıdaki çoktan seçmeleri soruları cevaplandırınız</w:t>
      </w:r>
      <w:r w:rsidRPr="002C07F7">
        <w:rPr>
          <w:rFonts w:ascii="Comic Sans MS" w:hAnsi="Comic Sans MS" w:cs="Comic Sans MS"/>
          <w:b/>
          <w:bCs/>
        </w:rPr>
        <w:t>.(</w:t>
      </w:r>
      <w:r>
        <w:rPr>
          <w:rFonts w:ascii="Comic Sans MS" w:hAnsi="Comic Sans MS" w:cs="Comic Sans MS"/>
          <w:b/>
          <w:bCs/>
        </w:rPr>
        <w:t>40 puan)</w:t>
      </w:r>
    </w:p>
    <w:p w:rsidR="008C5335" w:rsidRDefault="008C5335" w:rsidP="002D2B9B">
      <w:pPr>
        <w:pStyle w:val="NoSpacing"/>
        <w:rPr>
          <w:rFonts w:ascii="Comic Sans MS" w:hAnsi="Comic Sans MS" w:cs="Comic Sans MS"/>
          <w:b/>
          <w:bCs/>
        </w:rPr>
        <w:sectPr w:rsidR="008C5335" w:rsidSect="00962167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8C5335" w:rsidRDefault="008C5335" w:rsidP="008240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8C5335" w:rsidRPr="00F25BA1" w:rsidRDefault="008C5335" w:rsidP="00824061">
      <w:pPr>
        <w:autoSpaceDE w:val="0"/>
        <w:autoSpaceDN w:val="0"/>
        <w:adjustRightInd w:val="0"/>
        <w:spacing w:after="0" w:line="240" w:lineRule="auto"/>
        <w:rPr>
          <w:rFonts w:ascii="Comic Sans MS" w:eastAsia="VAGRoundedLight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>a)</w:t>
      </w:r>
      <w:r w:rsidRPr="00824061">
        <w:rPr>
          <w:rFonts w:ascii="VAGRoundedLight" w:eastAsia="VAGRoundedLight" w:cs="VAGRoundedLight"/>
        </w:rPr>
        <w:t xml:space="preserve"> </w:t>
      </w:r>
      <w:r w:rsidRPr="00F25BA1">
        <w:rPr>
          <w:rFonts w:ascii="Comic Sans MS" w:eastAsia="VAGRoundedLight" w:hAnsi="Comic Sans MS" w:cs="Comic Sans MS"/>
          <w:b/>
          <w:bCs/>
          <w:sz w:val="20"/>
          <w:szCs w:val="20"/>
        </w:rPr>
        <w:t>Fatih Sultan Mehmet'in, bilim insanlarına önem vermesi onun hangi yönünden kaynaklanmaktadır?</w:t>
      </w:r>
    </w:p>
    <w:p w:rsidR="008C5335" w:rsidRPr="00824061" w:rsidRDefault="008C5335" w:rsidP="00824061">
      <w:pPr>
        <w:autoSpaceDE w:val="0"/>
        <w:autoSpaceDN w:val="0"/>
        <w:adjustRightInd w:val="0"/>
        <w:spacing w:after="0" w:line="240" w:lineRule="auto"/>
        <w:rPr>
          <w:rFonts w:ascii="Comic Sans MS" w:eastAsia="VAGRoundedLight" w:hAnsi="Comic Sans MS" w:cs="Comic Sans MS"/>
          <w:sz w:val="20"/>
          <w:szCs w:val="20"/>
        </w:rPr>
      </w:pPr>
      <w:r>
        <w:rPr>
          <w:rFonts w:ascii="Comic Sans MS" w:eastAsia="VAGRoundedLight" w:hAnsi="Comic Sans MS" w:cs="Comic Sans MS"/>
          <w:sz w:val="20"/>
          <w:szCs w:val="20"/>
        </w:rPr>
        <w:t>A. Özgurlükçü yönü</w:t>
      </w:r>
      <w:r w:rsidRPr="00824061">
        <w:rPr>
          <w:rFonts w:ascii="Comic Sans MS" w:eastAsia="VAGRoundedLight" w:hAnsi="Comic Sans MS" w:cs="Comic Sans MS"/>
          <w:sz w:val="20"/>
          <w:szCs w:val="20"/>
        </w:rPr>
        <w:t>nden</w:t>
      </w:r>
    </w:p>
    <w:p w:rsidR="008C5335" w:rsidRPr="00824061" w:rsidRDefault="008C5335" w:rsidP="00824061">
      <w:pPr>
        <w:autoSpaceDE w:val="0"/>
        <w:autoSpaceDN w:val="0"/>
        <w:adjustRightInd w:val="0"/>
        <w:spacing w:after="0" w:line="240" w:lineRule="auto"/>
        <w:rPr>
          <w:rFonts w:ascii="Comic Sans MS" w:eastAsia="VAGRoundedLight" w:hAnsi="Comic Sans MS"/>
          <w:sz w:val="20"/>
          <w:szCs w:val="20"/>
        </w:rPr>
      </w:pPr>
      <w:r w:rsidRPr="00824061">
        <w:rPr>
          <w:rFonts w:ascii="Comic Sans MS" w:eastAsia="VAGRoundedLight" w:hAnsi="Comic Sans MS" w:cs="Comic Sans MS"/>
          <w:sz w:val="20"/>
          <w:szCs w:val="20"/>
        </w:rPr>
        <w:t xml:space="preserve">B. </w:t>
      </w:r>
      <w:r>
        <w:rPr>
          <w:rFonts w:ascii="Comic Sans MS" w:eastAsia="VAGRoundedLight" w:hAnsi="Comic Sans MS" w:cs="Comic Sans MS"/>
          <w:sz w:val="20"/>
          <w:szCs w:val="20"/>
        </w:rPr>
        <w:t>Karşılaştırmacı yönünden</w:t>
      </w:r>
    </w:p>
    <w:p w:rsidR="008C5335" w:rsidRPr="00824061" w:rsidRDefault="008C5335" w:rsidP="00824061">
      <w:pPr>
        <w:autoSpaceDE w:val="0"/>
        <w:autoSpaceDN w:val="0"/>
        <w:adjustRightInd w:val="0"/>
        <w:spacing w:after="0" w:line="240" w:lineRule="auto"/>
        <w:rPr>
          <w:rFonts w:ascii="Comic Sans MS" w:eastAsia="VAGRoundedLight" w:hAnsi="Comic Sans MS"/>
          <w:sz w:val="20"/>
          <w:szCs w:val="20"/>
        </w:rPr>
      </w:pPr>
      <w:r w:rsidRPr="00824061">
        <w:rPr>
          <w:rFonts w:ascii="Comic Sans MS" w:eastAsia="VAGRoundedLight" w:hAnsi="Comic Sans MS" w:cs="Comic Sans MS"/>
          <w:sz w:val="20"/>
          <w:szCs w:val="20"/>
        </w:rPr>
        <w:t xml:space="preserve">C. Geleneklere </w:t>
      </w:r>
      <w:r>
        <w:rPr>
          <w:rFonts w:ascii="Comic Sans MS" w:eastAsia="VAGRoundedLight" w:hAnsi="Comic Sans MS" w:cs="Comic Sans MS"/>
          <w:sz w:val="20"/>
          <w:szCs w:val="20"/>
        </w:rPr>
        <w:t>bağlı olması yönünden</w:t>
      </w:r>
    </w:p>
    <w:p w:rsidR="008C5335" w:rsidRDefault="008C5335" w:rsidP="00F25BA1">
      <w:pPr>
        <w:pStyle w:val="NoSpacing"/>
        <w:rPr>
          <w:rFonts w:ascii="Comic Sans MS" w:eastAsia="VAGRoundedLight" w:hAnsi="Comic Sans MS" w:cs="Comic Sans MS"/>
          <w:sz w:val="20"/>
          <w:szCs w:val="20"/>
        </w:rPr>
      </w:pPr>
      <w:r>
        <w:rPr>
          <w:rFonts w:ascii="Comic Sans MS" w:eastAsia="VAGRoundedLight" w:hAnsi="Comic Sans MS" w:cs="Comic Sans MS"/>
          <w:sz w:val="20"/>
          <w:szCs w:val="20"/>
        </w:rPr>
        <w:t>D. Liderlik yönünden</w:t>
      </w:r>
    </w:p>
    <w:p w:rsidR="008C5335" w:rsidRPr="00F25BA1" w:rsidRDefault="008C5335" w:rsidP="00F25BA1">
      <w:pPr>
        <w:pStyle w:val="NoSpacing"/>
        <w:rPr>
          <w:rFonts w:ascii="Comic Sans MS" w:eastAsia="VAGRoundedLight" w:hAnsi="Comic Sans MS"/>
          <w:sz w:val="20"/>
          <w:szCs w:val="20"/>
        </w:rPr>
      </w:pPr>
    </w:p>
    <w:p w:rsidR="008C5335" w:rsidRPr="00F25BA1" w:rsidRDefault="008C5335" w:rsidP="00F25BA1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25BA1">
        <w:rPr>
          <w:rFonts w:ascii="Comic Sans MS" w:eastAsia="VAGRoundedLight" w:hAnsi="Comic Sans MS" w:cs="Comic Sans MS"/>
          <w:b/>
          <w:bCs/>
        </w:rPr>
        <w:t>b)</w:t>
      </w:r>
      <w:r w:rsidRPr="00F25BA1">
        <w:rPr>
          <w:b/>
          <w:bCs/>
          <w:sz w:val="20"/>
          <w:szCs w:val="20"/>
        </w:rPr>
        <w:t xml:space="preserve"> </w:t>
      </w:r>
      <w:r w:rsidRPr="00F25BA1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Türk kültürünün Avrupa’yı etkilemesine örnek </w:t>
      </w:r>
      <w:r w:rsidRPr="00F25BA1">
        <w:rPr>
          <w:rFonts w:ascii="Comic Sans MS" w:hAnsi="Comic Sans MS" w:cs="Comic Sans MS"/>
          <w:b/>
          <w:bCs/>
          <w:sz w:val="20"/>
          <w:szCs w:val="20"/>
          <w:u w:val="single"/>
        </w:rPr>
        <w:t>verilemez?</w:t>
      </w:r>
      <w:r w:rsidRPr="00F25BA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8C5335" w:rsidRPr="00F25BA1" w:rsidRDefault="008C5335" w:rsidP="00F25BA1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F25BA1">
        <w:rPr>
          <w:rFonts w:ascii="Comic Sans MS" w:hAnsi="Comic Sans MS" w:cs="Comic Sans MS"/>
          <w:sz w:val="20"/>
          <w:szCs w:val="20"/>
        </w:rPr>
        <w:t>Türk saraylarda motif olarak kullanılması.</w:t>
      </w:r>
    </w:p>
    <w:p w:rsidR="008C5335" w:rsidRPr="00F25BA1" w:rsidRDefault="008C5335" w:rsidP="00F25BA1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 )</w:t>
      </w:r>
      <w:r w:rsidRPr="00F25BA1">
        <w:rPr>
          <w:rFonts w:ascii="Comic Sans MS" w:hAnsi="Comic Sans MS" w:cs="Comic Sans MS"/>
          <w:sz w:val="20"/>
          <w:szCs w:val="20"/>
        </w:rPr>
        <w:t xml:space="preserve">İkinci Viyana halı ve kilimlerinin 14. ve 15. yüzyıllarda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F25BA1">
        <w:rPr>
          <w:rFonts w:ascii="Comic Sans MS" w:hAnsi="Comic Sans MS" w:cs="Comic Sans MS"/>
          <w:sz w:val="20"/>
          <w:szCs w:val="20"/>
        </w:rPr>
        <w:t>Kuşatması sırasında Mehter’den esinlenen Mozart’ın “Türk Marşı”nı bestelemesi.</w:t>
      </w:r>
    </w:p>
    <w:p w:rsidR="008C5335" w:rsidRPr="00F25BA1" w:rsidRDefault="008C5335" w:rsidP="00F25BA1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Pr="00F25BA1">
        <w:rPr>
          <w:rFonts w:ascii="Comic Sans MS" w:hAnsi="Comic Sans MS" w:cs="Comic Sans MS"/>
          <w:sz w:val="20"/>
          <w:szCs w:val="20"/>
        </w:rPr>
        <w:t>Avrupalı ressamların Harem’i konu alan tablolar yapması.</w:t>
      </w:r>
    </w:p>
    <w:p w:rsidR="008C5335" w:rsidRDefault="008C5335" w:rsidP="00F25BA1">
      <w:pPr>
        <w:pStyle w:val="NoSpacing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D) </w:t>
      </w:r>
      <w:r w:rsidRPr="00F25BA1">
        <w:rPr>
          <w:rFonts w:ascii="Comic Sans MS" w:hAnsi="Comic Sans MS" w:cs="Comic Sans MS"/>
          <w:color w:val="000000"/>
          <w:sz w:val="20"/>
          <w:szCs w:val="20"/>
        </w:rPr>
        <w:t>İbrahim Müteferrika ve Sait Efendi tarafından matbaanın Osmanlı’ya getirilmesi</w:t>
      </w:r>
    </w:p>
    <w:p w:rsidR="008C5335" w:rsidRDefault="008C5335" w:rsidP="00F25BA1">
      <w:pPr>
        <w:pStyle w:val="NoSpacing"/>
        <w:rPr>
          <w:rFonts w:ascii="Comic Sans MS" w:hAnsi="Comic Sans MS" w:cs="Comic Sans MS"/>
          <w:color w:val="000000"/>
          <w:sz w:val="20"/>
          <w:szCs w:val="20"/>
        </w:rPr>
      </w:pPr>
    </w:p>
    <w:p w:rsidR="008C5335" w:rsidRPr="00F25BA1" w:rsidRDefault="008C5335" w:rsidP="00F25BA1">
      <w:pPr>
        <w:pStyle w:val="NoSpacing"/>
        <w:rPr>
          <w:rFonts w:ascii="Comic Sans MS" w:hAnsi="Comic Sans MS" w:cs="Comic Sans MS"/>
          <w:b/>
          <w:bCs/>
        </w:rPr>
      </w:pPr>
      <w:r w:rsidRPr="00F25BA1">
        <w:rPr>
          <w:rFonts w:ascii="Comic Sans MS" w:hAnsi="Comic Sans MS" w:cs="Comic Sans MS"/>
          <w:b/>
          <w:bCs/>
          <w:color w:val="000000"/>
        </w:rPr>
        <w:t>c)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99"/>
        <w:gridCol w:w="2175"/>
      </w:tblGrid>
      <w:tr w:rsidR="008C5335" w:rsidRPr="00AC5993">
        <w:tc>
          <w:tcPr>
            <w:tcW w:w="2199" w:type="dxa"/>
          </w:tcPr>
          <w:p w:rsidR="008C5335" w:rsidRPr="00AC5993" w:rsidRDefault="008C5335" w:rsidP="00F25BA1">
            <w:pPr>
              <w:pStyle w:val="ListParagraph"/>
              <w:ind w:left="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C599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İnebahtı Yenilgisi(1571)</w:t>
            </w:r>
          </w:p>
        </w:tc>
        <w:tc>
          <w:tcPr>
            <w:tcW w:w="2175" w:type="dxa"/>
          </w:tcPr>
          <w:p w:rsidR="008C5335" w:rsidRPr="00AC5993" w:rsidRDefault="008C5335" w:rsidP="00F25BA1">
            <w:pPr>
              <w:pStyle w:val="ListParagraph"/>
              <w:ind w:left="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C599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*Çeşme Baskını (1770)</w:t>
            </w:r>
          </w:p>
        </w:tc>
      </w:tr>
      <w:tr w:rsidR="008C5335" w:rsidRPr="00AC5993">
        <w:tc>
          <w:tcPr>
            <w:tcW w:w="2199" w:type="dxa"/>
          </w:tcPr>
          <w:p w:rsidR="008C5335" w:rsidRPr="00AC5993" w:rsidRDefault="008C5335" w:rsidP="00F25BA1">
            <w:pPr>
              <w:pStyle w:val="ListParagraph"/>
              <w:ind w:left="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C599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*Navarin Olayı (1827)</w:t>
            </w:r>
          </w:p>
        </w:tc>
        <w:tc>
          <w:tcPr>
            <w:tcW w:w="2175" w:type="dxa"/>
          </w:tcPr>
          <w:p w:rsidR="008C5335" w:rsidRPr="00AC5993" w:rsidRDefault="008C5335" w:rsidP="00F25BA1">
            <w:pPr>
              <w:pStyle w:val="ListParagraph"/>
              <w:ind w:left="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C5993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*Sinop Baskını(1853)</w:t>
            </w:r>
          </w:p>
        </w:tc>
      </w:tr>
    </w:tbl>
    <w:p w:rsidR="008C5335" w:rsidRPr="00F25BA1" w:rsidRDefault="008C5335" w:rsidP="00F25BA1">
      <w:pPr>
        <w:jc w:val="both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F25BA1">
        <w:rPr>
          <w:rFonts w:ascii="Comic Sans MS" w:hAnsi="Comic Sans MS" w:cs="Comic Sans MS"/>
          <w:b/>
          <w:bCs/>
          <w:sz w:val="20"/>
          <w:szCs w:val="20"/>
        </w:rPr>
        <w:t xml:space="preserve">Yukarıda verilen gelişmelerin ortak özelliği aşağıdakilerden hangisidir? </w:t>
      </w:r>
    </w:p>
    <w:p w:rsidR="008C5335" w:rsidRPr="00F25BA1" w:rsidRDefault="008C5335" w:rsidP="00F25BA1">
      <w:pPr>
        <w:pStyle w:val="ListParagraph"/>
        <w:numPr>
          <w:ilvl w:val="0"/>
          <w:numId w:val="15"/>
        </w:numPr>
        <w:ind w:left="0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F25BA1">
        <w:rPr>
          <w:rFonts w:ascii="Comic Sans MS" w:hAnsi="Comic Sans MS" w:cs="Comic Sans MS"/>
          <w:sz w:val="20"/>
          <w:szCs w:val="20"/>
        </w:rPr>
        <w:t>Osmanlı donanmasının zafer kazandığı yerler.</w:t>
      </w:r>
    </w:p>
    <w:p w:rsidR="008C5335" w:rsidRPr="00F25BA1" w:rsidRDefault="008C5335" w:rsidP="00F25BA1">
      <w:pPr>
        <w:pStyle w:val="ListParagraph"/>
        <w:numPr>
          <w:ilvl w:val="0"/>
          <w:numId w:val="15"/>
        </w:numPr>
        <w:ind w:left="0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F25BA1">
        <w:rPr>
          <w:rFonts w:ascii="Comic Sans MS" w:hAnsi="Comic Sans MS" w:cs="Comic Sans MS"/>
          <w:sz w:val="20"/>
          <w:szCs w:val="20"/>
        </w:rPr>
        <w:t>Osmanlı donanmasını Karadeniz’in egemenliği için yaptığı mücadeleler.</w:t>
      </w:r>
    </w:p>
    <w:p w:rsidR="008C5335" w:rsidRPr="00F25BA1" w:rsidRDefault="008C5335" w:rsidP="00F25BA1">
      <w:pPr>
        <w:pStyle w:val="ListParagraph"/>
        <w:numPr>
          <w:ilvl w:val="0"/>
          <w:numId w:val="15"/>
        </w:numPr>
        <w:ind w:left="0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F25BA1">
        <w:rPr>
          <w:rFonts w:ascii="Comic Sans MS" w:hAnsi="Comic Sans MS" w:cs="Comic Sans MS"/>
          <w:sz w:val="20"/>
          <w:szCs w:val="20"/>
        </w:rPr>
        <w:t>Osmanlı donanmasının zarara uğradığı yerler.</w:t>
      </w:r>
    </w:p>
    <w:p w:rsidR="008C5335" w:rsidRDefault="008C5335" w:rsidP="00F25BA1">
      <w:pPr>
        <w:pStyle w:val="ListParagraph"/>
        <w:numPr>
          <w:ilvl w:val="0"/>
          <w:numId w:val="15"/>
        </w:numPr>
        <w:ind w:left="0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F25BA1">
        <w:rPr>
          <w:rFonts w:ascii="Comic Sans MS" w:hAnsi="Comic Sans MS" w:cs="Comic Sans MS"/>
          <w:sz w:val="20"/>
          <w:szCs w:val="20"/>
        </w:rPr>
        <w:t>Osmanlı donanmasının Akdeniz’in egemenliği için mücadele ettiği yerler.</w:t>
      </w:r>
    </w:p>
    <w:p w:rsidR="008C5335" w:rsidRPr="00F25BA1" w:rsidRDefault="008C5335" w:rsidP="00F25BA1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F25BA1">
        <w:rPr>
          <w:rFonts w:ascii="Comic Sans MS" w:hAnsi="Comic Sans MS" w:cs="Comic Sans MS"/>
          <w:b/>
          <w:bCs/>
        </w:rPr>
        <w:t>d)</w:t>
      </w:r>
      <w:r w:rsidRPr="00F25BA1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F25BA1">
        <w:rPr>
          <w:rFonts w:ascii="Comic Sans MS" w:hAnsi="Comic Sans MS" w:cs="Comic Sans MS"/>
          <w:b/>
          <w:bCs/>
          <w:sz w:val="20"/>
          <w:szCs w:val="20"/>
        </w:rPr>
        <w:t xml:space="preserve">Tarihte boyunca işlek olarak kullanılan Kral Yolu, İpek Yolu, Baharat Yolu gibi ünlü ticaret yollarının </w:t>
      </w:r>
      <w:r w:rsidRPr="00F25BA1">
        <w:rPr>
          <w:rFonts w:ascii="Comic Sans MS" w:hAnsi="Comic Sans MS" w:cs="Comic Sans MS"/>
          <w:b/>
          <w:bCs/>
          <w:sz w:val="20"/>
          <w:szCs w:val="20"/>
          <w:u w:val="single"/>
        </w:rPr>
        <w:t>ortak</w:t>
      </w:r>
      <w:r w:rsidRPr="00F25BA1">
        <w:rPr>
          <w:rFonts w:ascii="Comic Sans MS" w:hAnsi="Comic Sans MS" w:cs="Comic Sans MS"/>
          <w:b/>
          <w:bCs/>
          <w:sz w:val="20"/>
          <w:szCs w:val="20"/>
        </w:rPr>
        <w:t xml:space="preserve"> özellikleri arasında hangisi </w:t>
      </w:r>
      <w:r w:rsidRPr="00F25BA1">
        <w:rPr>
          <w:rFonts w:ascii="Comic Sans MS" w:hAnsi="Comic Sans MS" w:cs="Comic Sans MS"/>
          <w:b/>
          <w:bCs/>
          <w:sz w:val="20"/>
          <w:szCs w:val="20"/>
          <w:u w:val="single"/>
        </w:rPr>
        <w:t>sayılamaz?</w:t>
      </w:r>
      <w:r w:rsidRPr="00F25BA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8C5335" w:rsidRPr="00F25BA1" w:rsidRDefault="008C5335" w:rsidP="00F25BA1">
      <w:pPr>
        <w:pStyle w:val="ListParagraph"/>
        <w:numPr>
          <w:ilvl w:val="0"/>
          <w:numId w:val="16"/>
        </w:numPr>
        <w:ind w:left="0" w:firstLine="0"/>
        <w:jc w:val="both"/>
        <w:rPr>
          <w:rFonts w:ascii="Comic Sans MS" w:hAnsi="Comic Sans MS" w:cs="Comic Sans MS"/>
          <w:sz w:val="20"/>
          <w:szCs w:val="20"/>
        </w:rPr>
      </w:pPr>
      <w:r w:rsidRPr="00F25BA1">
        <w:rPr>
          <w:rFonts w:ascii="Comic Sans MS" w:hAnsi="Comic Sans MS" w:cs="Comic Sans MS"/>
          <w:sz w:val="20"/>
          <w:szCs w:val="20"/>
        </w:rPr>
        <w:t xml:space="preserve">Hep aynı ülkeler tarafından kullanılmışlardır. </w:t>
      </w:r>
    </w:p>
    <w:p w:rsidR="008C5335" w:rsidRPr="00F25BA1" w:rsidRDefault="008C5335" w:rsidP="00F25BA1">
      <w:pPr>
        <w:pStyle w:val="ListParagraph"/>
        <w:numPr>
          <w:ilvl w:val="0"/>
          <w:numId w:val="16"/>
        </w:numPr>
        <w:ind w:left="0" w:firstLine="0"/>
        <w:jc w:val="both"/>
        <w:rPr>
          <w:rFonts w:ascii="Comic Sans MS" w:hAnsi="Comic Sans MS" w:cs="Comic Sans MS"/>
          <w:sz w:val="20"/>
          <w:szCs w:val="20"/>
        </w:rPr>
      </w:pPr>
      <w:r w:rsidRPr="00F25BA1">
        <w:rPr>
          <w:rFonts w:ascii="Comic Sans MS" w:hAnsi="Comic Sans MS" w:cs="Comic Sans MS"/>
          <w:sz w:val="20"/>
          <w:szCs w:val="20"/>
        </w:rPr>
        <w:t xml:space="preserve">Doğu-batı kültür alışverişini de sağlamışlardır. </w:t>
      </w:r>
    </w:p>
    <w:p w:rsidR="008C5335" w:rsidRPr="00F25BA1" w:rsidRDefault="008C5335" w:rsidP="00F25BA1">
      <w:pPr>
        <w:pStyle w:val="ListParagraph"/>
        <w:numPr>
          <w:ilvl w:val="0"/>
          <w:numId w:val="16"/>
        </w:numPr>
        <w:ind w:left="0" w:firstLine="0"/>
        <w:jc w:val="both"/>
        <w:rPr>
          <w:rFonts w:ascii="Comic Sans MS" w:hAnsi="Comic Sans MS" w:cs="Comic Sans MS"/>
          <w:sz w:val="20"/>
          <w:szCs w:val="20"/>
        </w:rPr>
      </w:pPr>
      <w:r w:rsidRPr="00F25BA1">
        <w:rPr>
          <w:rFonts w:ascii="Comic Sans MS" w:hAnsi="Comic Sans MS" w:cs="Comic Sans MS"/>
          <w:sz w:val="20"/>
          <w:szCs w:val="20"/>
        </w:rPr>
        <w:t xml:space="preserve">Geçtikleri şehirleri zenginleştirmişlerdir. </w:t>
      </w:r>
    </w:p>
    <w:p w:rsidR="008C5335" w:rsidRPr="00F25BA1" w:rsidRDefault="008C5335" w:rsidP="00F25BA1">
      <w:pPr>
        <w:pStyle w:val="ListParagraph"/>
        <w:numPr>
          <w:ilvl w:val="0"/>
          <w:numId w:val="16"/>
        </w:numPr>
        <w:ind w:left="0" w:firstLine="0"/>
        <w:jc w:val="both"/>
        <w:rPr>
          <w:rFonts w:ascii="Comic Sans MS" w:hAnsi="Comic Sans MS" w:cs="Comic Sans MS"/>
          <w:sz w:val="20"/>
          <w:szCs w:val="20"/>
        </w:rPr>
      </w:pPr>
      <w:r w:rsidRPr="00F25BA1">
        <w:rPr>
          <w:rFonts w:ascii="Comic Sans MS" w:hAnsi="Comic Sans MS" w:cs="Comic Sans MS"/>
          <w:sz w:val="20"/>
          <w:szCs w:val="20"/>
        </w:rPr>
        <w:t>Doğunun ürünleri batıya aktarılmıştır.</w:t>
      </w:r>
    </w:p>
    <w:p w:rsidR="008C5335" w:rsidRPr="00F25BA1" w:rsidRDefault="008C5335" w:rsidP="00F25BA1">
      <w:pPr>
        <w:jc w:val="both"/>
        <w:rPr>
          <w:rFonts w:ascii="Comic Sans MS" w:hAnsi="Comic Sans MS" w:cs="Comic Sans MS"/>
          <w:b/>
          <w:bCs/>
        </w:rPr>
      </w:pPr>
    </w:p>
    <w:p w:rsidR="008C5335" w:rsidRPr="00F25BA1" w:rsidRDefault="008C5335" w:rsidP="00F25BA1">
      <w:pPr>
        <w:pStyle w:val="NoSpacing"/>
        <w:rPr>
          <w:rFonts w:ascii="Comic Sans MS" w:hAnsi="Comic Sans MS" w:cs="Comic Sans MS"/>
          <w:b/>
          <w:bCs/>
        </w:rPr>
      </w:pPr>
    </w:p>
    <w:p w:rsidR="008C5335" w:rsidRDefault="008C5335" w:rsidP="00DE41F0">
      <w:pPr>
        <w:pStyle w:val="NoSpacing"/>
        <w:rPr>
          <w:rFonts w:ascii="Comic Sans MS" w:hAnsi="Comic Sans MS" w:cs="Comic Sans MS"/>
          <w:b/>
          <w:bCs/>
        </w:rPr>
      </w:pPr>
    </w:p>
    <w:p w:rsidR="008C5335" w:rsidRDefault="008C5335" w:rsidP="00DE41F0">
      <w:pPr>
        <w:pStyle w:val="NoSpacing"/>
        <w:rPr>
          <w:rFonts w:ascii="Comic Sans MS" w:hAnsi="Comic Sans MS" w:cs="Comic Sans MS"/>
          <w:b/>
          <w:bCs/>
        </w:rPr>
      </w:pPr>
    </w:p>
    <w:p w:rsidR="008C5335" w:rsidRPr="00CB2833" w:rsidRDefault="008C5335" w:rsidP="00CB2833">
      <w:pPr>
        <w:pStyle w:val="ListParagraph"/>
        <w:ind w:left="-284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B2833">
        <w:rPr>
          <w:rFonts w:ascii="Comic Sans MS" w:hAnsi="Comic Sans MS" w:cs="Comic Sans MS"/>
          <w:b/>
          <w:bCs/>
          <w:sz w:val="20"/>
          <w:szCs w:val="20"/>
        </w:rPr>
        <w:t xml:space="preserve">e) </w:t>
      </w:r>
      <w:r w:rsidRPr="00CB2833">
        <w:rPr>
          <w:rFonts w:ascii="Comic Sans MS" w:hAnsi="Comic Sans MS" w:cs="Comic Sans MS"/>
          <w:sz w:val="20"/>
          <w:szCs w:val="20"/>
        </w:rPr>
        <w:t>Değişik dönemlerde Osmanlı ülkesi elçi veya seyyah olarak gelen kişiler izlenimlerini gerek yazdıkları mektuplarla gerekse tuttukları seyahatnamelerle aktarmışlardır.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Aşağıdakilerden </w:t>
      </w:r>
      <w:r w:rsidRPr="00CB2833">
        <w:rPr>
          <w:rFonts w:ascii="Comic Sans MS" w:hAnsi="Comic Sans MS" w:cs="Comic Sans MS"/>
          <w:b/>
          <w:bCs/>
          <w:sz w:val="20"/>
          <w:szCs w:val="20"/>
        </w:rPr>
        <w:t xml:space="preserve">hangisi bu seyahatnamelerden elde edilecek bir bilgi </w:t>
      </w:r>
      <w:r w:rsidRPr="00CB2833">
        <w:rPr>
          <w:rFonts w:ascii="Comic Sans MS" w:hAnsi="Comic Sans MS" w:cs="Comic Sans MS"/>
          <w:b/>
          <w:bCs/>
          <w:sz w:val="20"/>
          <w:szCs w:val="20"/>
          <w:u w:val="single"/>
        </w:rPr>
        <w:t>olamaz?</w:t>
      </w:r>
      <w:r w:rsidRPr="00CB283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8C5335" w:rsidRPr="00CB2833" w:rsidRDefault="008C5335" w:rsidP="00CB2833">
      <w:pPr>
        <w:pStyle w:val="ListParagraph"/>
        <w:numPr>
          <w:ilvl w:val="0"/>
          <w:numId w:val="17"/>
        </w:numPr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CB2833">
        <w:rPr>
          <w:rFonts w:ascii="Comic Sans MS" w:hAnsi="Comic Sans MS" w:cs="Comic Sans MS"/>
          <w:sz w:val="20"/>
          <w:szCs w:val="20"/>
        </w:rPr>
        <w:t>Türkler, misafirperverliğe çok düşkündür.</w:t>
      </w:r>
    </w:p>
    <w:p w:rsidR="008C5335" w:rsidRPr="00CB2833" w:rsidRDefault="008C5335" w:rsidP="00CB2833">
      <w:pPr>
        <w:pStyle w:val="ListParagraph"/>
        <w:numPr>
          <w:ilvl w:val="0"/>
          <w:numId w:val="17"/>
        </w:numPr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CB2833">
        <w:rPr>
          <w:rFonts w:ascii="Comic Sans MS" w:hAnsi="Comic Sans MS" w:cs="Comic Sans MS"/>
          <w:sz w:val="20"/>
          <w:szCs w:val="20"/>
        </w:rPr>
        <w:t>Türkler, temizliğe çok önem verir.</w:t>
      </w:r>
    </w:p>
    <w:p w:rsidR="008C5335" w:rsidRPr="00CB2833" w:rsidRDefault="008C5335" w:rsidP="00CB2833">
      <w:pPr>
        <w:pStyle w:val="ListParagraph"/>
        <w:numPr>
          <w:ilvl w:val="0"/>
          <w:numId w:val="17"/>
        </w:numPr>
        <w:ind w:left="-284" w:firstLine="0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CB2833">
        <w:rPr>
          <w:rFonts w:ascii="Comic Sans MS" w:hAnsi="Comic Sans MS" w:cs="Comic Sans MS"/>
          <w:color w:val="000000"/>
          <w:sz w:val="20"/>
          <w:szCs w:val="20"/>
        </w:rPr>
        <w:t>Türkler, oldukça gösterişli bir yaşam yaşarlar.</w:t>
      </w:r>
    </w:p>
    <w:p w:rsidR="008C5335" w:rsidRPr="00CB2833" w:rsidRDefault="008C5335" w:rsidP="00CB2833">
      <w:pPr>
        <w:pStyle w:val="ListParagraph"/>
        <w:numPr>
          <w:ilvl w:val="0"/>
          <w:numId w:val="17"/>
        </w:numPr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CB2833">
        <w:rPr>
          <w:rFonts w:ascii="Comic Sans MS" w:hAnsi="Comic Sans MS" w:cs="Comic Sans MS"/>
          <w:sz w:val="20"/>
          <w:szCs w:val="20"/>
        </w:rPr>
        <w:t>Türkler, çevreye, insan haklarına saygı duyar.</w:t>
      </w:r>
    </w:p>
    <w:p w:rsidR="008C5335" w:rsidRPr="00CB2833" w:rsidRDefault="008C5335" w:rsidP="00CB2833">
      <w:pPr>
        <w:ind w:left="-284"/>
        <w:jc w:val="both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CB2833">
        <w:rPr>
          <w:rFonts w:ascii="Comic Sans MS" w:hAnsi="Comic Sans MS" w:cs="Comic Sans MS"/>
          <w:b/>
          <w:bCs/>
        </w:rPr>
        <w:t>f)</w:t>
      </w:r>
      <w:r w:rsidRPr="00CB283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B2833">
        <w:rPr>
          <w:rFonts w:ascii="Comic Sans MS" w:hAnsi="Comic Sans MS" w:cs="Comic Sans MS"/>
          <w:b/>
          <w:bCs/>
          <w:sz w:val="20"/>
          <w:szCs w:val="20"/>
        </w:rPr>
        <w:t>İstanbul’un fethinin sonuçlarından ha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ngisi </w:t>
      </w:r>
      <w:r w:rsidRPr="00CB2833">
        <w:rPr>
          <w:rFonts w:ascii="Comic Sans MS" w:hAnsi="Comic Sans MS" w:cs="Comic Sans MS"/>
          <w:b/>
          <w:bCs/>
          <w:sz w:val="20"/>
          <w:szCs w:val="20"/>
          <w:u w:val="single"/>
        </w:rPr>
        <w:t>dünya tarihi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açısındadır?</w:t>
      </w:r>
    </w:p>
    <w:p w:rsidR="008C5335" w:rsidRPr="00CB2833" w:rsidRDefault="008C5335" w:rsidP="00CB2833">
      <w:pPr>
        <w:pStyle w:val="ListParagraph"/>
        <w:numPr>
          <w:ilvl w:val="0"/>
          <w:numId w:val="18"/>
        </w:numPr>
        <w:ind w:left="-284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CB2833">
        <w:rPr>
          <w:rFonts w:ascii="Comic Sans MS" w:hAnsi="Comic Sans MS" w:cs="Comic Sans MS"/>
          <w:sz w:val="20"/>
          <w:szCs w:val="20"/>
        </w:rPr>
        <w:t>İstanbul Osmanlı devletinin başkenti olmuştur.</w:t>
      </w:r>
    </w:p>
    <w:p w:rsidR="008C5335" w:rsidRPr="00CB2833" w:rsidRDefault="008C5335" w:rsidP="00CB2833">
      <w:pPr>
        <w:pStyle w:val="ListParagraph"/>
        <w:numPr>
          <w:ilvl w:val="0"/>
          <w:numId w:val="18"/>
        </w:numPr>
        <w:ind w:left="-284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CB2833">
        <w:rPr>
          <w:rFonts w:ascii="Comic Sans MS" w:hAnsi="Comic Sans MS" w:cs="Comic Sans MS"/>
          <w:sz w:val="20"/>
          <w:szCs w:val="20"/>
        </w:rPr>
        <w:t>II. Mehmet’e “Fatih” unvanı verilmiştir.</w:t>
      </w:r>
    </w:p>
    <w:p w:rsidR="008C5335" w:rsidRPr="00CB2833" w:rsidRDefault="008C5335" w:rsidP="00CB2833">
      <w:pPr>
        <w:pStyle w:val="ListParagraph"/>
        <w:numPr>
          <w:ilvl w:val="0"/>
          <w:numId w:val="18"/>
        </w:numPr>
        <w:ind w:left="-284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CB2833">
        <w:rPr>
          <w:rFonts w:ascii="Comic Sans MS" w:hAnsi="Comic Sans MS" w:cs="Comic Sans MS"/>
          <w:sz w:val="20"/>
          <w:szCs w:val="20"/>
        </w:rPr>
        <w:t>Osmanlı Devleti’nde Yükselme Dönemi başlamıştır.</w:t>
      </w:r>
    </w:p>
    <w:p w:rsidR="008C5335" w:rsidRPr="00CB2833" w:rsidRDefault="008C5335" w:rsidP="00CB2833">
      <w:pPr>
        <w:pStyle w:val="ListParagraph"/>
        <w:numPr>
          <w:ilvl w:val="0"/>
          <w:numId w:val="18"/>
        </w:numPr>
        <w:ind w:left="-284" w:firstLine="0"/>
        <w:jc w:val="both"/>
        <w:rPr>
          <w:rFonts w:ascii="Comic Sans MS" w:hAnsi="Comic Sans MS" w:cs="Comic Sans MS"/>
          <w:sz w:val="20"/>
          <w:szCs w:val="20"/>
          <w:u w:val="single"/>
        </w:rPr>
      </w:pPr>
      <w:r w:rsidRPr="00CB2833">
        <w:rPr>
          <w:rFonts w:ascii="Comic Sans MS" w:hAnsi="Comic Sans MS" w:cs="Comic Sans MS"/>
          <w:sz w:val="20"/>
          <w:szCs w:val="20"/>
        </w:rPr>
        <w:t>Ortaçağ sona ermiş, Yeniçağ başlamıştır.</w:t>
      </w:r>
    </w:p>
    <w:p w:rsidR="008C5335" w:rsidRPr="00CB2833" w:rsidRDefault="008C5335" w:rsidP="00CB2833">
      <w:pPr>
        <w:ind w:left="-284"/>
        <w:jc w:val="both"/>
        <w:rPr>
          <w:rFonts w:ascii="Comic Sans MS" w:hAnsi="Comic Sans MS" w:cs="Comic Sans MS"/>
          <w:sz w:val="18"/>
          <w:szCs w:val="18"/>
        </w:rPr>
      </w:pPr>
      <w:r w:rsidRPr="00CB2833">
        <w:rPr>
          <w:rFonts w:ascii="Comic Sans MS" w:hAnsi="Comic Sans MS" w:cs="Comic Sans MS"/>
          <w:b/>
          <w:bCs/>
        </w:rPr>
        <w:t>g)</w:t>
      </w:r>
      <w:r w:rsidRPr="00CB2833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B2833">
        <w:rPr>
          <w:rFonts w:ascii="Comic Sans MS" w:hAnsi="Comic Sans MS" w:cs="Comic Sans MS"/>
          <w:b/>
          <w:bCs/>
          <w:sz w:val="20"/>
          <w:szCs w:val="20"/>
        </w:rPr>
        <w:t xml:space="preserve">Coğrafi Keşiflerin aşağıda bahsedilen sonuçlarından hangisi Osmanlı ekonomisini </w:t>
      </w:r>
      <w:r w:rsidRPr="00CB2833">
        <w:rPr>
          <w:rFonts w:ascii="Comic Sans MS" w:hAnsi="Comic Sans MS" w:cs="Comic Sans MS"/>
          <w:b/>
          <w:bCs/>
          <w:sz w:val="20"/>
          <w:szCs w:val="20"/>
          <w:u w:val="single"/>
        </w:rPr>
        <w:t>olumsuz</w:t>
      </w:r>
      <w:r w:rsidRPr="00CB2833">
        <w:rPr>
          <w:rFonts w:ascii="Comic Sans MS" w:hAnsi="Comic Sans MS" w:cs="Comic Sans MS"/>
          <w:b/>
          <w:bCs/>
          <w:sz w:val="20"/>
          <w:szCs w:val="20"/>
        </w:rPr>
        <w:t xml:space="preserve"> etkilemiştir?</w:t>
      </w:r>
      <w:r w:rsidRPr="00CB2833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</w:p>
    <w:p w:rsidR="008C5335" w:rsidRPr="00CB2833" w:rsidRDefault="008C5335" w:rsidP="00CB2833">
      <w:pPr>
        <w:pStyle w:val="ListParagraph"/>
        <w:ind w:left="-284"/>
        <w:jc w:val="both"/>
        <w:rPr>
          <w:rFonts w:ascii="Comic Sans MS" w:hAnsi="Comic Sans MS" w:cs="Comic Sans MS"/>
          <w:sz w:val="18"/>
          <w:szCs w:val="18"/>
        </w:rPr>
      </w:pPr>
    </w:p>
    <w:tbl>
      <w:tblPr>
        <w:tblW w:w="0" w:type="auto"/>
        <w:tblInd w:w="-106" w:type="dxa"/>
        <w:tblLook w:val="00A0"/>
      </w:tblPr>
      <w:tblGrid>
        <w:gridCol w:w="2552"/>
        <w:gridCol w:w="2576"/>
      </w:tblGrid>
      <w:tr w:rsidR="008C5335" w:rsidRPr="00AC5993">
        <w:tc>
          <w:tcPr>
            <w:tcW w:w="2552" w:type="dxa"/>
          </w:tcPr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1" o:spid="_x0000_s1026" type="#_x0000_t61" style="position:absolute;left:0;text-align:left;margin-left:59.15pt;margin-top:1pt;width:62pt;height:45.1pt;z-index:251658240;visibility:visible" adj="-8640,13961">
                  <v:textbox>
                    <w:txbxContent>
                      <w:p w:rsidR="008C5335" w:rsidRDefault="008C5335" w:rsidP="00CB2833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Papaya duyulan güven azaldı.</w:t>
                        </w:r>
                      </w:p>
                      <w:p w:rsidR="008C5335" w:rsidRPr="00B062B8" w:rsidRDefault="008C5335" w:rsidP="00CB2833"/>
                    </w:txbxContent>
                  </v:textbox>
                </v:shape>
              </w:pict>
            </w:r>
            <w:r w:rsidRPr="00AC5993">
              <w:rPr>
                <w:rFonts w:ascii="Comic Sans MS" w:hAnsi="Comic Sans MS" w:cs="Comic Sans MS"/>
                <w:sz w:val="18"/>
                <w:szCs w:val="18"/>
              </w:rPr>
              <w:t>a)</w: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AC5993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" o:spid="_x0000_i1025" type="#_x0000_t75" alt="http://f.internetara.com/onbellek/12/01/29/iuuq_NV_00xxx_SL_cv_AP__AP_mf_SL_dpn0jnh0bsujdmfJnbhft0362336_NK_46_SL_kqh.jpg" style="width:37.5pt;height:48.75pt;visibility:visible">
                  <v:imagedata r:id="rId7" o:title=""/>
                </v:shape>
              </w:pic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2576" w:type="dxa"/>
          </w:tcPr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noProof/>
              </w:rPr>
              <w:pict>
                <v:shape id="Dikdörtgen Belirtme Çizgisi 10" o:spid="_x0000_s1027" type="#_x0000_t61" style="position:absolute;left:0;text-align:left;margin-left:60.05pt;margin-top:1pt;width:63.15pt;height:45.1pt;z-index:251659264;visibility:visible;mso-position-horizontal-relative:text;mso-position-vertical-relative:text" adj="-8483,15086">
                  <v:textbox>
                    <w:txbxContent>
                      <w:p w:rsidR="008C5335" w:rsidRPr="00AB2C57" w:rsidRDefault="008C5335" w:rsidP="00CB2833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Hıristiyanlık yayıldı.</w:t>
                        </w:r>
                      </w:p>
                    </w:txbxContent>
                  </v:textbox>
                </v:shape>
              </w:pict>
            </w:r>
            <w:r w:rsidRPr="00AC5993">
              <w:rPr>
                <w:rFonts w:ascii="Comic Sans MS" w:hAnsi="Comic Sans MS" w:cs="Comic Sans MS"/>
                <w:sz w:val="18"/>
                <w:szCs w:val="18"/>
              </w:rPr>
              <w:t>b)</w: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AC5993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Resim 6" o:spid="_x0000_i1026" type="#_x0000_t75" alt="http://f.internetara.com/onbellek/12/01/29/iuuq_NV_00xxx_SL_cv_AP__AP_mf_SL_dpn0jnh0bsujdmfJnbhft0362336_NK_46_SL_kqh.jpg" style="width:37.5pt;height:48.75pt;visibility:visible">
                  <v:imagedata r:id="rId7" o:title=""/>
                </v:shape>
              </w:pic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>b)</w:t>
            </w:r>
          </w:p>
        </w:tc>
      </w:tr>
      <w:tr w:rsidR="008C5335" w:rsidRPr="00AC5993">
        <w:tc>
          <w:tcPr>
            <w:tcW w:w="2552" w:type="dxa"/>
          </w:tcPr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noProof/>
              </w:rPr>
              <w:pict>
                <v:shape id="Dikdörtgen Belirtme Çizgisi 9" o:spid="_x0000_s1028" type="#_x0000_t61" style="position:absolute;left:0;text-align:left;margin-left:59.15pt;margin-top:3.3pt;width:62pt;height:50.2pt;z-index:251660288;visibility:visible;mso-position-horizontal-relative:text;mso-position-vertical-relative:text" adj="-8640,12543">
                  <v:textbox>
                    <w:txbxContent>
                      <w:p w:rsidR="008C5335" w:rsidRPr="00AB2C57" w:rsidRDefault="008C5335" w:rsidP="00CB2833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Ticaret yolları yön değiştirdi.</w:t>
                        </w:r>
                      </w:p>
                      <w:p w:rsidR="008C5335" w:rsidRPr="00AB2C57" w:rsidRDefault="008C5335" w:rsidP="00CB2833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AC5993">
              <w:rPr>
                <w:rFonts w:ascii="Comic Sans MS" w:hAnsi="Comic Sans MS" w:cs="Comic Sans MS"/>
                <w:sz w:val="18"/>
                <w:szCs w:val="18"/>
              </w:rPr>
              <w:t>c)</w: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AC5993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Resim 5" o:spid="_x0000_i1027" type="#_x0000_t75" alt="http://f.internetara.com/onbellek/12/01/29/iuuq_NV_00xxx_SL_cv_AP__AP_mf_SL_dpn0jnh0bsujdmfJnbhft0362336_NK_46_SL_kqh.jpg" style="width:37.5pt;height:48.75pt;visibility:visible">
                  <v:imagedata r:id="rId7" o:title=""/>
                </v:shape>
              </w:pic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2576" w:type="dxa"/>
          </w:tcPr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noProof/>
              </w:rPr>
              <w:pict>
                <v:shape id="Dikdörtgen Belirtme Çizgisi 8" o:spid="_x0000_s1029" type="#_x0000_t61" style="position:absolute;left:0;text-align:left;margin-left:60.05pt;margin-top:3.3pt;width:63.15pt;height:61.35pt;z-index:251661312;visibility:visible;mso-position-horizontal-relative:text;mso-position-vertical-relative:text" adj="-8483,10263">
                  <v:textbox>
                    <w:txbxContent>
                      <w:p w:rsidR="008C5335" w:rsidRPr="00AB2C57" w:rsidRDefault="008C5335" w:rsidP="00CB2833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“Messen” adı verilen sanat-edebiyatta zevk alan bir sınıf doğdu.</w:t>
                        </w:r>
                      </w:p>
                    </w:txbxContent>
                  </v:textbox>
                </v:shape>
              </w:pict>
            </w:r>
          </w:p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sz w:val="18"/>
                <w:szCs w:val="18"/>
              </w:rPr>
            </w:pPr>
            <w:r w:rsidRPr="00AC5993">
              <w:rPr>
                <w:rFonts w:ascii="Comic Sans MS" w:hAnsi="Comic Sans MS" w:cs="Comic Sans MS"/>
                <w:sz w:val="18"/>
                <w:szCs w:val="18"/>
              </w:rPr>
              <w:t>d)</w: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AC5993">
              <w:rPr>
                <w:rFonts w:ascii="Comic Sans MS" w:hAnsi="Comic Sans MS" w:cs="Comic Sans MS"/>
                <w:noProof/>
                <w:sz w:val="20"/>
                <w:szCs w:val="20"/>
              </w:rPr>
              <w:pict>
                <v:shape id="Resim 4" o:spid="_x0000_i1028" type="#_x0000_t75" alt="http://f.internetara.com/onbellek/12/01/29/iuuq_NV_00xxx_SL_cv_AP__AP_mf_SL_dpn0jnh0bsujdmfJnbhft0362336_NK_46_SL_kqh.jpg" style="width:36.75pt;height:47.25pt;visibility:visible">
                  <v:imagedata r:id="rId8" o:title=""/>
                </v:shape>
              </w:pict>
            </w:r>
            <w:r w:rsidRPr="00AC5993">
              <w:rPr>
                <w:rFonts w:ascii="Comic Sans MS" w:hAnsi="Comic Sans MS" w:cs="Comic Sans MS"/>
                <w:sz w:val="20"/>
                <w:szCs w:val="20"/>
              </w:rPr>
              <w:t>d)</w:t>
            </w:r>
          </w:p>
        </w:tc>
      </w:tr>
      <w:tr w:rsidR="008C5335" w:rsidRPr="00AC5993">
        <w:tc>
          <w:tcPr>
            <w:tcW w:w="2552" w:type="dxa"/>
          </w:tcPr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noProof/>
                <w:sz w:val="18"/>
                <w:szCs w:val="18"/>
              </w:rPr>
            </w:pPr>
          </w:p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noProof/>
                <w:sz w:val="18"/>
                <w:szCs w:val="18"/>
              </w:rPr>
            </w:pPr>
          </w:p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noProof/>
                <w:sz w:val="18"/>
                <w:szCs w:val="18"/>
              </w:rPr>
            </w:pPr>
          </w:p>
        </w:tc>
        <w:tc>
          <w:tcPr>
            <w:tcW w:w="2576" w:type="dxa"/>
          </w:tcPr>
          <w:p w:rsidR="008C5335" w:rsidRPr="00AC5993" w:rsidRDefault="008C5335" w:rsidP="00CB2833">
            <w:pPr>
              <w:pStyle w:val="ListParagraph"/>
              <w:spacing w:after="0" w:line="240" w:lineRule="auto"/>
              <w:ind w:left="-284"/>
              <w:jc w:val="both"/>
              <w:rPr>
                <w:rFonts w:ascii="Comic Sans MS" w:hAnsi="Comic Sans MS" w:cs="Comic Sans MS"/>
                <w:noProof/>
                <w:sz w:val="18"/>
                <w:szCs w:val="18"/>
              </w:rPr>
            </w:pPr>
          </w:p>
        </w:tc>
      </w:tr>
    </w:tbl>
    <w:p w:rsidR="008C5335" w:rsidRPr="00667218" w:rsidRDefault="008C5335" w:rsidP="00667218">
      <w:pPr>
        <w:spacing w:line="240" w:lineRule="auto"/>
        <w:ind w:left="-284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 w:rsidRPr="00667218">
        <w:rPr>
          <w:rFonts w:ascii="Comic Sans MS" w:hAnsi="Comic Sans MS" w:cs="Comic Sans MS"/>
          <w:b/>
          <w:bCs/>
        </w:rPr>
        <w:t>h)</w:t>
      </w:r>
      <w:r w:rsidRPr="00667218">
        <w:rPr>
          <w:rFonts w:ascii="Comic Sans MS" w:hAnsi="Comic Sans MS" w:cs="Comic Sans MS"/>
          <w:b/>
          <w:bCs/>
          <w:sz w:val="15"/>
          <w:szCs w:val="15"/>
          <w:lang w:eastAsia="en-US"/>
        </w:rPr>
        <w:t xml:space="preserve"> </w:t>
      </w:r>
      <w:r w:rsidRPr="00667218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Aşağıdakilerden hangisi, </w:t>
      </w:r>
      <w:r w:rsidRPr="00667218">
        <w:rPr>
          <w:rFonts w:ascii="Comic Sans MS" w:hAnsi="Comic Sans MS" w:cs="Comic Sans MS"/>
          <w:b/>
          <w:bCs/>
          <w:sz w:val="20"/>
          <w:szCs w:val="20"/>
          <w:u w:val="single"/>
          <w:lang w:eastAsia="en-US"/>
        </w:rPr>
        <w:t>Avrupa’da barutun ateşli silahlarda</w:t>
      </w:r>
      <w:r w:rsidRPr="00667218">
        <w:rPr>
          <w:rFonts w:ascii="Comic Sans MS" w:hAnsi="Comic Sans MS" w:cs="Comic Sans MS"/>
          <w:b/>
          <w:bCs/>
          <w:sz w:val="20"/>
          <w:szCs w:val="20"/>
          <w:lang w:eastAsia="en-US"/>
        </w:rPr>
        <w:t xml:space="preserve"> ve topta kullanılmasının bir </w:t>
      </w:r>
      <w:r w:rsidRPr="00667218">
        <w:rPr>
          <w:rFonts w:ascii="Comic Sans MS" w:hAnsi="Comic Sans MS" w:cs="Comic Sans MS"/>
          <w:b/>
          <w:bCs/>
          <w:sz w:val="20"/>
          <w:szCs w:val="20"/>
          <w:u w:val="single"/>
          <w:lang w:eastAsia="en-US"/>
        </w:rPr>
        <w:t>sonucudur?</w:t>
      </w:r>
    </w:p>
    <w:p w:rsidR="008C5335" w:rsidRPr="00667218" w:rsidRDefault="008C5335" w:rsidP="00667218">
      <w:pPr>
        <w:numPr>
          <w:ilvl w:val="0"/>
          <w:numId w:val="19"/>
        </w:numPr>
        <w:spacing w:after="0" w:line="240" w:lineRule="auto"/>
        <w:ind w:left="-284" w:firstLine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667218">
        <w:rPr>
          <w:rFonts w:ascii="Comic Sans MS" w:hAnsi="Comic Sans MS" w:cs="Comic Sans MS"/>
          <w:sz w:val="20"/>
          <w:szCs w:val="20"/>
          <w:lang w:eastAsia="en-US"/>
        </w:rPr>
        <w:t>Yeni düşüncelerin yayılması</w:t>
      </w:r>
    </w:p>
    <w:p w:rsidR="008C5335" w:rsidRPr="00667218" w:rsidRDefault="008C5335" w:rsidP="00667218">
      <w:pPr>
        <w:numPr>
          <w:ilvl w:val="0"/>
          <w:numId w:val="19"/>
        </w:numPr>
        <w:spacing w:after="0" w:line="240" w:lineRule="auto"/>
        <w:ind w:left="-284" w:firstLine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667218">
        <w:rPr>
          <w:rFonts w:ascii="Comic Sans MS" w:hAnsi="Comic Sans MS" w:cs="Comic Sans MS"/>
          <w:sz w:val="20"/>
          <w:szCs w:val="20"/>
          <w:lang w:eastAsia="en-US"/>
        </w:rPr>
        <w:t>Haçlı seferlerinin başlaması</w:t>
      </w:r>
    </w:p>
    <w:p w:rsidR="008C5335" w:rsidRPr="00667218" w:rsidRDefault="008C5335" w:rsidP="00667218">
      <w:pPr>
        <w:numPr>
          <w:ilvl w:val="0"/>
          <w:numId w:val="19"/>
        </w:numPr>
        <w:spacing w:after="0" w:line="240" w:lineRule="auto"/>
        <w:ind w:left="-284" w:firstLine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667218">
        <w:rPr>
          <w:rFonts w:ascii="Comic Sans MS" w:hAnsi="Comic Sans MS" w:cs="Comic Sans MS"/>
          <w:sz w:val="20"/>
          <w:szCs w:val="20"/>
          <w:lang w:eastAsia="en-US"/>
        </w:rPr>
        <w:t>Deniz aşarı ülkelere gidilmesi</w:t>
      </w:r>
    </w:p>
    <w:p w:rsidR="008C5335" w:rsidRDefault="008C5335" w:rsidP="00667218">
      <w:pPr>
        <w:numPr>
          <w:ilvl w:val="0"/>
          <w:numId w:val="19"/>
        </w:numPr>
        <w:spacing w:after="0" w:line="240" w:lineRule="auto"/>
        <w:ind w:left="-284" w:firstLine="0"/>
        <w:jc w:val="both"/>
        <w:rPr>
          <w:rFonts w:ascii="Comic Sans MS" w:hAnsi="Comic Sans MS" w:cs="Comic Sans MS"/>
          <w:sz w:val="20"/>
          <w:szCs w:val="20"/>
          <w:lang w:eastAsia="en-US"/>
        </w:rPr>
      </w:pPr>
      <w:r w:rsidRPr="00667218">
        <w:rPr>
          <w:rFonts w:ascii="Comic Sans MS" w:hAnsi="Comic Sans MS" w:cs="Comic Sans MS"/>
          <w:sz w:val="20"/>
          <w:szCs w:val="20"/>
          <w:lang w:eastAsia="en-US"/>
        </w:rPr>
        <w:t>Derebeyliklerin sona ermesi</w:t>
      </w:r>
    </w:p>
    <w:p w:rsidR="008C5335" w:rsidRDefault="008C5335" w:rsidP="00667218">
      <w:pPr>
        <w:spacing w:after="0" w:line="240" w:lineRule="auto"/>
        <w:ind w:left="-284"/>
        <w:jc w:val="right"/>
        <w:rPr>
          <w:rFonts w:ascii="Snap ITC" w:hAnsi="Snap ITC" w:cs="Snap ITC"/>
          <w:sz w:val="20"/>
          <w:szCs w:val="20"/>
        </w:rPr>
      </w:pPr>
    </w:p>
    <w:p w:rsidR="008C5335" w:rsidRPr="00AB35A4" w:rsidRDefault="008C5335" w:rsidP="00EA2128">
      <w:pPr>
        <w:pStyle w:val="NoSpacing"/>
        <w:ind w:left="-284" w:right="-142"/>
        <w:rPr>
          <w:rFonts w:ascii="Comic Sans MS" w:hAnsi="Comic Sans MS" w:cs="Comic Sans MS"/>
          <w:b/>
          <w:bCs/>
        </w:rPr>
      </w:pPr>
      <w:r w:rsidRPr="00AB35A4">
        <w:rPr>
          <w:rFonts w:ascii="Comic Sans MS" w:hAnsi="Comic Sans MS" w:cs="Comic Sans MS"/>
          <w:b/>
          <w:bCs/>
        </w:rPr>
        <w:t>puandır.</w:t>
      </w:r>
    </w:p>
    <w:p w:rsidR="008C5335" w:rsidRDefault="008C5335" w:rsidP="00EA2128">
      <w:pPr>
        <w:ind w:right="-426"/>
        <w:jc w:val="center"/>
        <w:rPr>
          <w:rFonts w:ascii="Snap ITC" w:hAnsi="Snap ITC" w:cs="Snap ITC"/>
        </w:rPr>
      </w:pPr>
      <w:hyperlink r:id="rId9" w:history="1">
        <w:r w:rsidRPr="006B1F91">
          <w:rPr>
            <w:rStyle w:val="Hyperlink"/>
            <w:rFonts w:ascii="Snap ITC" w:hAnsi="Snap ITC" w:cs="Snap ITC"/>
          </w:rPr>
          <w:t>www.sorubak.com</w:t>
        </w:r>
      </w:hyperlink>
      <w:r>
        <w:rPr>
          <w:rFonts w:ascii="Snap ITC" w:hAnsi="Snap ITC" w:cs="Snap ITC"/>
        </w:rPr>
        <w:t xml:space="preserve"> </w:t>
      </w:r>
    </w:p>
    <w:p w:rsidR="008C5335" w:rsidRDefault="008C5335" w:rsidP="00667218">
      <w:pPr>
        <w:spacing w:after="0" w:line="240" w:lineRule="auto"/>
        <w:ind w:left="-284"/>
        <w:jc w:val="right"/>
        <w:rPr>
          <w:rFonts w:ascii="Snap ITC" w:hAnsi="Snap ITC" w:cs="Snap ITC"/>
          <w:sz w:val="20"/>
          <w:szCs w:val="20"/>
        </w:rPr>
      </w:pPr>
    </w:p>
    <w:p w:rsidR="008C5335" w:rsidRDefault="008C5335" w:rsidP="00667218">
      <w:pPr>
        <w:spacing w:after="0" w:line="240" w:lineRule="auto"/>
        <w:ind w:left="-284"/>
        <w:jc w:val="right"/>
        <w:rPr>
          <w:rFonts w:ascii="Snap ITC" w:hAnsi="Snap ITC" w:cs="Snap ITC"/>
          <w:sz w:val="20"/>
          <w:szCs w:val="20"/>
        </w:rPr>
      </w:pPr>
    </w:p>
    <w:p w:rsidR="008C5335" w:rsidRDefault="008C5335" w:rsidP="00667218">
      <w:pPr>
        <w:spacing w:after="0" w:line="240" w:lineRule="auto"/>
        <w:ind w:left="-284"/>
        <w:jc w:val="right"/>
        <w:rPr>
          <w:rFonts w:ascii="Snap ITC" w:hAnsi="Snap ITC" w:cs="Snap ITC"/>
          <w:sz w:val="20"/>
          <w:szCs w:val="20"/>
        </w:rPr>
      </w:pPr>
    </w:p>
    <w:p w:rsidR="008C5335" w:rsidRPr="00667218" w:rsidRDefault="008C5335" w:rsidP="00667218">
      <w:pPr>
        <w:spacing w:after="0" w:line="240" w:lineRule="auto"/>
        <w:ind w:left="-284"/>
        <w:jc w:val="right"/>
        <w:rPr>
          <w:rFonts w:ascii="Comic Sans MS" w:hAnsi="Comic Sans MS" w:cs="Comic Sans MS"/>
          <w:sz w:val="20"/>
          <w:szCs w:val="20"/>
          <w:lang w:eastAsia="en-US"/>
        </w:rPr>
      </w:pPr>
      <w:r w:rsidRPr="00667218">
        <w:rPr>
          <w:rFonts w:ascii="Snap ITC" w:hAnsi="Snap ITC" w:cs="Snap ITC"/>
          <w:sz w:val="20"/>
          <w:szCs w:val="20"/>
        </w:rPr>
        <w:t>BAŞARILAR DİLERİM…</w:t>
      </w:r>
    </w:p>
    <w:p w:rsidR="008C5335" w:rsidRPr="002D2B9B" w:rsidRDefault="008C5335" w:rsidP="00667218">
      <w:pPr>
        <w:pStyle w:val="NoSpacing"/>
        <w:ind w:left="720"/>
        <w:jc w:val="right"/>
        <w:rPr>
          <w:rFonts w:ascii="Snap ITC" w:hAnsi="Snap ITC" w:cs="Snap ITC"/>
          <w:sz w:val="20"/>
          <w:szCs w:val="20"/>
        </w:rPr>
      </w:pPr>
      <w:r>
        <w:rPr>
          <w:rFonts w:ascii="Snap ITC" w:hAnsi="Snap ITC" w:cs="Snap ITC"/>
          <w:sz w:val="20"/>
          <w:szCs w:val="20"/>
        </w:rPr>
        <w:t xml:space="preserve">                   </w:t>
      </w:r>
      <w:bookmarkStart w:id="0" w:name="_GoBack"/>
      <w:bookmarkEnd w:id="0"/>
    </w:p>
    <w:p w:rsidR="008C5335" w:rsidRPr="002D2B9B" w:rsidRDefault="008C5335" w:rsidP="00667218">
      <w:pPr>
        <w:pStyle w:val="NoSpacing"/>
        <w:ind w:left="720"/>
        <w:jc w:val="right"/>
        <w:rPr>
          <w:rFonts w:ascii="Snap ITC" w:hAnsi="Snap ITC" w:cs="Snap ITC"/>
          <w:sz w:val="20"/>
          <w:szCs w:val="20"/>
        </w:rPr>
      </w:pPr>
      <w:r w:rsidRPr="002D2B9B">
        <w:rPr>
          <w:rFonts w:ascii="Snap ITC" w:hAnsi="Snap ITC" w:cs="Snap ITC"/>
          <w:sz w:val="20"/>
          <w:szCs w:val="20"/>
        </w:rPr>
        <w:t>SOSYAL BİLGİLER ÖĞRETMENİ</w:t>
      </w:r>
    </w:p>
    <w:p w:rsidR="008C5335" w:rsidRPr="00667218" w:rsidRDefault="008C5335" w:rsidP="00667218">
      <w:pPr>
        <w:ind w:left="360"/>
        <w:rPr>
          <w:rFonts w:ascii="Comic Sans MS" w:hAnsi="Comic Sans MS" w:cs="Comic Sans MS"/>
        </w:rPr>
      </w:pPr>
      <w:r w:rsidRPr="00667218">
        <w:rPr>
          <w:rFonts w:ascii="Comic Sans MS" w:hAnsi="Comic Sans MS" w:cs="Comic Sans MS"/>
          <w:i/>
          <w:iCs/>
        </w:rPr>
        <w:t xml:space="preserve">       </w:t>
      </w:r>
      <w:r w:rsidRPr="00667218">
        <w:rPr>
          <w:rFonts w:ascii="Comic Sans MS" w:hAnsi="Comic Sans MS" w:cs="Comic Sans MS"/>
        </w:rPr>
        <w:t xml:space="preserve">                                                              </w:t>
      </w:r>
      <w:r>
        <w:rPr>
          <w:rFonts w:ascii="Comic Sans MS" w:hAnsi="Comic Sans MS" w:cs="Comic Sans MS"/>
        </w:rPr>
        <w:t xml:space="preserve">                          </w:t>
      </w:r>
      <w:r>
        <w:rPr>
          <w:rFonts w:ascii="Comic Sans MS" w:hAnsi="Comic Sans MS" w:cs="Comic Sans MS"/>
          <w:b/>
          <w:bCs/>
        </w:rPr>
        <w:t xml:space="preserve">                            </w:t>
      </w:r>
    </w:p>
    <w:sectPr w:rsidR="008C5335" w:rsidRPr="00667218" w:rsidSect="002D2B9B">
      <w:type w:val="continuous"/>
      <w:pgSz w:w="11906" w:h="16838"/>
      <w:pgMar w:top="284" w:right="424" w:bottom="142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335" w:rsidRDefault="008C5335" w:rsidP="00555B80">
      <w:pPr>
        <w:spacing w:after="0" w:line="240" w:lineRule="auto"/>
      </w:pPr>
      <w:r>
        <w:separator/>
      </w:r>
    </w:p>
  </w:endnote>
  <w:endnote w:type="continuationSeparator" w:id="0">
    <w:p w:rsidR="008C5335" w:rsidRDefault="008C5335" w:rsidP="0055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335" w:rsidRDefault="008C5335" w:rsidP="00555B80">
      <w:pPr>
        <w:spacing w:after="0" w:line="240" w:lineRule="auto"/>
      </w:pPr>
      <w:r>
        <w:separator/>
      </w:r>
    </w:p>
  </w:footnote>
  <w:footnote w:type="continuationSeparator" w:id="0">
    <w:p w:rsidR="008C5335" w:rsidRDefault="008C5335" w:rsidP="00555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36AE"/>
    <w:multiLevelType w:val="hybridMultilevel"/>
    <w:tmpl w:val="49744F1C"/>
    <w:lvl w:ilvl="0" w:tplc="1C9035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2A42BE"/>
    <w:multiLevelType w:val="hybridMultilevel"/>
    <w:tmpl w:val="03066DBA"/>
    <w:lvl w:ilvl="0" w:tplc="994A490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F701EA"/>
    <w:multiLevelType w:val="hybridMultilevel"/>
    <w:tmpl w:val="7A78A932"/>
    <w:lvl w:ilvl="0" w:tplc="AE5C92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B015E"/>
    <w:multiLevelType w:val="hybridMultilevel"/>
    <w:tmpl w:val="EDF69B66"/>
    <w:lvl w:ilvl="0" w:tplc="C0B6A4B2">
      <w:start w:val="1"/>
      <w:numFmt w:val="upperLetter"/>
      <w:lvlText w:val="%1)"/>
      <w:lvlJc w:val="left"/>
      <w:pPr>
        <w:ind w:left="11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48" w:hanging="360"/>
      </w:pPr>
    </w:lvl>
    <w:lvl w:ilvl="2" w:tplc="041F001B">
      <w:start w:val="1"/>
      <w:numFmt w:val="lowerRoman"/>
      <w:lvlText w:val="%3."/>
      <w:lvlJc w:val="right"/>
      <w:pPr>
        <w:ind w:left="2568" w:hanging="180"/>
      </w:pPr>
    </w:lvl>
    <w:lvl w:ilvl="3" w:tplc="041F000F">
      <w:start w:val="1"/>
      <w:numFmt w:val="decimal"/>
      <w:lvlText w:val="%4."/>
      <w:lvlJc w:val="left"/>
      <w:pPr>
        <w:ind w:left="3288" w:hanging="360"/>
      </w:pPr>
    </w:lvl>
    <w:lvl w:ilvl="4" w:tplc="041F0019">
      <w:start w:val="1"/>
      <w:numFmt w:val="lowerLetter"/>
      <w:lvlText w:val="%5."/>
      <w:lvlJc w:val="left"/>
      <w:pPr>
        <w:ind w:left="4008" w:hanging="360"/>
      </w:pPr>
    </w:lvl>
    <w:lvl w:ilvl="5" w:tplc="041F001B">
      <w:start w:val="1"/>
      <w:numFmt w:val="lowerRoman"/>
      <w:lvlText w:val="%6."/>
      <w:lvlJc w:val="right"/>
      <w:pPr>
        <w:ind w:left="4728" w:hanging="180"/>
      </w:pPr>
    </w:lvl>
    <w:lvl w:ilvl="6" w:tplc="041F000F">
      <w:start w:val="1"/>
      <w:numFmt w:val="decimal"/>
      <w:lvlText w:val="%7."/>
      <w:lvlJc w:val="left"/>
      <w:pPr>
        <w:ind w:left="5448" w:hanging="360"/>
      </w:pPr>
    </w:lvl>
    <w:lvl w:ilvl="7" w:tplc="041F0019">
      <w:start w:val="1"/>
      <w:numFmt w:val="lowerLetter"/>
      <w:lvlText w:val="%8."/>
      <w:lvlJc w:val="left"/>
      <w:pPr>
        <w:ind w:left="6168" w:hanging="360"/>
      </w:pPr>
    </w:lvl>
    <w:lvl w:ilvl="8" w:tplc="041F001B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500D9"/>
    <w:multiLevelType w:val="hybridMultilevel"/>
    <w:tmpl w:val="5394DC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AF53BE0"/>
    <w:multiLevelType w:val="hybridMultilevel"/>
    <w:tmpl w:val="8BCA6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2A027C4"/>
    <w:multiLevelType w:val="hybridMultilevel"/>
    <w:tmpl w:val="A4561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3141A0F"/>
    <w:multiLevelType w:val="hybridMultilevel"/>
    <w:tmpl w:val="5DBC8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5EF1309"/>
    <w:multiLevelType w:val="hybridMultilevel"/>
    <w:tmpl w:val="0E3C6792"/>
    <w:lvl w:ilvl="0" w:tplc="0A5CCDDC">
      <w:start w:val="1"/>
      <w:numFmt w:val="decimal"/>
      <w:suff w:val="space"/>
      <w:lvlText w:val="%1."/>
      <w:lvlJc w:val="left"/>
      <w:pPr>
        <w:ind w:left="171" w:hanging="171"/>
      </w:pPr>
      <w:rPr>
        <w:rFonts w:ascii="Impact" w:hAnsi="Impact" w:cs="Impact" w:hint="default"/>
        <w:b/>
        <w:bCs/>
        <w:i/>
        <w:iCs/>
        <w:color w:val="auto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683" w:hanging="360"/>
      </w:pPr>
    </w:lvl>
    <w:lvl w:ilvl="2" w:tplc="041F001B">
      <w:start w:val="1"/>
      <w:numFmt w:val="lowerRoman"/>
      <w:lvlText w:val="%3."/>
      <w:lvlJc w:val="right"/>
      <w:pPr>
        <w:ind w:left="1403" w:hanging="180"/>
      </w:pPr>
    </w:lvl>
    <w:lvl w:ilvl="3" w:tplc="041F000F">
      <w:start w:val="1"/>
      <w:numFmt w:val="decimal"/>
      <w:lvlText w:val="%4."/>
      <w:lvlJc w:val="left"/>
      <w:pPr>
        <w:ind w:left="2123" w:hanging="360"/>
      </w:pPr>
    </w:lvl>
    <w:lvl w:ilvl="4" w:tplc="041F0019">
      <w:start w:val="1"/>
      <w:numFmt w:val="lowerLetter"/>
      <w:lvlText w:val="%5."/>
      <w:lvlJc w:val="left"/>
      <w:pPr>
        <w:ind w:left="2843" w:hanging="360"/>
      </w:pPr>
    </w:lvl>
    <w:lvl w:ilvl="5" w:tplc="041F001B">
      <w:start w:val="1"/>
      <w:numFmt w:val="lowerRoman"/>
      <w:lvlText w:val="%6."/>
      <w:lvlJc w:val="right"/>
      <w:pPr>
        <w:ind w:left="3563" w:hanging="180"/>
      </w:pPr>
    </w:lvl>
    <w:lvl w:ilvl="6" w:tplc="041F000F">
      <w:start w:val="1"/>
      <w:numFmt w:val="decimal"/>
      <w:lvlText w:val="%7."/>
      <w:lvlJc w:val="left"/>
      <w:pPr>
        <w:ind w:left="4283" w:hanging="360"/>
      </w:pPr>
    </w:lvl>
    <w:lvl w:ilvl="7" w:tplc="041F0019">
      <w:start w:val="1"/>
      <w:numFmt w:val="lowerLetter"/>
      <w:lvlText w:val="%8."/>
      <w:lvlJc w:val="left"/>
      <w:pPr>
        <w:ind w:left="5003" w:hanging="360"/>
      </w:pPr>
    </w:lvl>
    <w:lvl w:ilvl="8" w:tplc="041F001B">
      <w:start w:val="1"/>
      <w:numFmt w:val="lowerRoman"/>
      <w:lvlText w:val="%9."/>
      <w:lvlJc w:val="right"/>
      <w:pPr>
        <w:ind w:left="5723" w:hanging="180"/>
      </w:pPr>
    </w:lvl>
  </w:abstractNum>
  <w:abstractNum w:abstractNumId="10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47DC09ED"/>
    <w:multiLevelType w:val="hybridMultilevel"/>
    <w:tmpl w:val="A50C4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D28F7"/>
    <w:multiLevelType w:val="hybridMultilevel"/>
    <w:tmpl w:val="B21A05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2C91333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D87D1D"/>
    <w:multiLevelType w:val="hybridMultilevel"/>
    <w:tmpl w:val="8ECCA6F0"/>
    <w:lvl w:ilvl="0" w:tplc="93D4C094">
      <w:start w:val="3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64FC6088"/>
    <w:multiLevelType w:val="hybridMultilevel"/>
    <w:tmpl w:val="30D23508"/>
    <w:lvl w:ilvl="0" w:tplc="ADBC7418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412DA7"/>
    <w:multiLevelType w:val="hybridMultilevel"/>
    <w:tmpl w:val="515CC8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nsid w:val="72200163"/>
    <w:multiLevelType w:val="hybridMultilevel"/>
    <w:tmpl w:val="8F3C9734"/>
    <w:lvl w:ilvl="0" w:tplc="F7CC09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17"/>
  </w:num>
  <w:num w:numId="5">
    <w:abstractNumId w:val="9"/>
  </w:num>
  <w:num w:numId="6">
    <w:abstractNumId w:val="12"/>
  </w:num>
  <w:num w:numId="7">
    <w:abstractNumId w:val="7"/>
  </w:num>
  <w:num w:numId="8">
    <w:abstractNumId w:val="11"/>
  </w:num>
  <w:num w:numId="9">
    <w:abstractNumId w:val="6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0"/>
  </w:num>
  <w:num w:numId="15">
    <w:abstractNumId w:val="1"/>
  </w:num>
  <w:num w:numId="16">
    <w:abstractNumId w:val="2"/>
  </w:num>
  <w:num w:numId="17">
    <w:abstractNumId w:val="13"/>
  </w:num>
  <w:num w:numId="18">
    <w:abstractNumId w:val="1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B80"/>
    <w:rsid w:val="00003DC7"/>
    <w:rsid w:val="00004056"/>
    <w:rsid w:val="0001680F"/>
    <w:rsid w:val="00037285"/>
    <w:rsid w:val="0004506E"/>
    <w:rsid w:val="00050743"/>
    <w:rsid w:val="00057622"/>
    <w:rsid w:val="000615AF"/>
    <w:rsid w:val="00062BDA"/>
    <w:rsid w:val="00062FB5"/>
    <w:rsid w:val="000710DC"/>
    <w:rsid w:val="00071287"/>
    <w:rsid w:val="00074BEF"/>
    <w:rsid w:val="0007753D"/>
    <w:rsid w:val="0008172B"/>
    <w:rsid w:val="000B516E"/>
    <w:rsid w:val="000B5CE0"/>
    <w:rsid w:val="000B703F"/>
    <w:rsid w:val="000C10B0"/>
    <w:rsid w:val="000C2DD5"/>
    <w:rsid w:val="000D77C4"/>
    <w:rsid w:val="000E3B02"/>
    <w:rsid w:val="000E43BA"/>
    <w:rsid w:val="000F3ABD"/>
    <w:rsid w:val="000F5E97"/>
    <w:rsid w:val="001064D9"/>
    <w:rsid w:val="00111401"/>
    <w:rsid w:val="00116F90"/>
    <w:rsid w:val="00123E2A"/>
    <w:rsid w:val="00151C22"/>
    <w:rsid w:val="00153032"/>
    <w:rsid w:val="00154D22"/>
    <w:rsid w:val="00161FBF"/>
    <w:rsid w:val="00167F57"/>
    <w:rsid w:val="00172322"/>
    <w:rsid w:val="001761D6"/>
    <w:rsid w:val="00181826"/>
    <w:rsid w:val="00181947"/>
    <w:rsid w:val="001858A0"/>
    <w:rsid w:val="00194702"/>
    <w:rsid w:val="001A5206"/>
    <w:rsid w:val="001A5FFE"/>
    <w:rsid w:val="001A66D8"/>
    <w:rsid w:val="001B17AB"/>
    <w:rsid w:val="001D432D"/>
    <w:rsid w:val="001E36DD"/>
    <w:rsid w:val="001E492D"/>
    <w:rsid w:val="001F1B42"/>
    <w:rsid w:val="001F4CC9"/>
    <w:rsid w:val="002030D1"/>
    <w:rsid w:val="00207EFC"/>
    <w:rsid w:val="00223EB2"/>
    <w:rsid w:val="00225D09"/>
    <w:rsid w:val="002273B0"/>
    <w:rsid w:val="0023584C"/>
    <w:rsid w:val="00245B1A"/>
    <w:rsid w:val="00252177"/>
    <w:rsid w:val="0026272C"/>
    <w:rsid w:val="0027186C"/>
    <w:rsid w:val="00272471"/>
    <w:rsid w:val="0027608C"/>
    <w:rsid w:val="00283B6C"/>
    <w:rsid w:val="00291592"/>
    <w:rsid w:val="002966B1"/>
    <w:rsid w:val="002C07F7"/>
    <w:rsid w:val="002D0D8F"/>
    <w:rsid w:val="002D2B9B"/>
    <w:rsid w:val="002D66C2"/>
    <w:rsid w:val="002F182F"/>
    <w:rsid w:val="00315636"/>
    <w:rsid w:val="00321055"/>
    <w:rsid w:val="00321924"/>
    <w:rsid w:val="00323D3B"/>
    <w:rsid w:val="00325F33"/>
    <w:rsid w:val="00330015"/>
    <w:rsid w:val="00340573"/>
    <w:rsid w:val="003440AE"/>
    <w:rsid w:val="0034519C"/>
    <w:rsid w:val="003452C6"/>
    <w:rsid w:val="00345B19"/>
    <w:rsid w:val="00350E43"/>
    <w:rsid w:val="00357CE0"/>
    <w:rsid w:val="0036438C"/>
    <w:rsid w:val="0036706C"/>
    <w:rsid w:val="00380AA4"/>
    <w:rsid w:val="0038406E"/>
    <w:rsid w:val="00393075"/>
    <w:rsid w:val="003B7D82"/>
    <w:rsid w:val="003C295C"/>
    <w:rsid w:val="003C612F"/>
    <w:rsid w:val="003D7169"/>
    <w:rsid w:val="003D7BC9"/>
    <w:rsid w:val="003F0121"/>
    <w:rsid w:val="003F60FF"/>
    <w:rsid w:val="00407AA4"/>
    <w:rsid w:val="004314DC"/>
    <w:rsid w:val="00433362"/>
    <w:rsid w:val="00445998"/>
    <w:rsid w:val="00461CC8"/>
    <w:rsid w:val="0046211C"/>
    <w:rsid w:val="00467C0B"/>
    <w:rsid w:val="00477D6A"/>
    <w:rsid w:val="00493BC0"/>
    <w:rsid w:val="00493F92"/>
    <w:rsid w:val="004A7BCB"/>
    <w:rsid w:val="004D07D3"/>
    <w:rsid w:val="004D0A3F"/>
    <w:rsid w:val="004E1170"/>
    <w:rsid w:val="004E3142"/>
    <w:rsid w:val="004F691D"/>
    <w:rsid w:val="004F74CF"/>
    <w:rsid w:val="0052234B"/>
    <w:rsid w:val="00524235"/>
    <w:rsid w:val="00532DBC"/>
    <w:rsid w:val="00543B47"/>
    <w:rsid w:val="00550A74"/>
    <w:rsid w:val="00551D19"/>
    <w:rsid w:val="0055336F"/>
    <w:rsid w:val="00555B80"/>
    <w:rsid w:val="0057055E"/>
    <w:rsid w:val="0057251E"/>
    <w:rsid w:val="00594D0A"/>
    <w:rsid w:val="00596DC7"/>
    <w:rsid w:val="005A0AEC"/>
    <w:rsid w:val="005A0BAF"/>
    <w:rsid w:val="005A2F99"/>
    <w:rsid w:val="005E3100"/>
    <w:rsid w:val="005F1B3F"/>
    <w:rsid w:val="005F59FE"/>
    <w:rsid w:val="005F5BC1"/>
    <w:rsid w:val="00607D07"/>
    <w:rsid w:val="0061397F"/>
    <w:rsid w:val="006149F3"/>
    <w:rsid w:val="00617DA4"/>
    <w:rsid w:val="0062101E"/>
    <w:rsid w:val="006236E9"/>
    <w:rsid w:val="0062468B"/>
    <w:rsid w:val="00625108"/>
    <w:rsid w:val="006342F7"/>
    <w:rsid w:val="00642451"/>
    <w:rsid w:val="00654E32"/>
    <w:rsid w:val="00657639"/>
    <w:rsid w:val="0066690B"/>
    <w:rsid w:val="00667218"/>
    <w:rsid w:val="00667C06"/>
    <w:rsid w:val="00667D6A"/>
    <w:rsid w:val="00674EEB"/>
    <w:rsid w:val="006802F4"/>
    <w:rsid w:val="00680C0A"/>
    <w:rsid w:val="0068579B"/>
    <w:rsid w:val="006915B9"/>
    <w:rsid w:val="00695087"/>
    <w:rsid w:val="006A1455"/>
    <w:rsid w:val="006A4C9E"/>
    <w:rsid w:val="006B1F91"/>
    <w:rsid w:val="006B3B31"/>
    <w:rsid w:val="006C048B"/>
    <w:rsid w:val="006C3808"/>
    <w:rsid w:val="006C72C3"/>
    <w:rsid w:val="006D1752"/>
    <w:rsid w:val="006D3035"/>
    <w:rsid w:val="006E1835"/>
    <w:rsid w:val="006E5445"/>
    <w:rsid w:val="00702105"/>
    <w:rsid w:val="00706656"/>
    <w:rsid w:val="007322D5"/>
    <w:rsid w:val="0073245A"/>
    <w:rsid w:val="00734EFE"/>
    <w:rsid w:val="00735113"/>
    <w:rsid w:val="00736A93"/>
    <w:rsid w:val="0075319B"/>
    <w:rsid w:val="007572B4"/>
    <w:rsid w:val="007601C0"/>
    <w:rsid w:val="00764041"/>
    <w:rsid w:val="007668BF"/>
    <w:rsid w:val="00767A7A"/>
    <w:rsid w:val="00771D63"/>
    <w:rsid w:val="0077411B"/>
    <w:rsid w:val="00781360"/>
    <w:rsid w:val="007832C8"/>
    <w:rsid w:val="00794DBD"/>
    <w:rsid w:val="00795D39"/>
    <w:rsid w:val="00796595"/>
    <w:rsid w:val="007A7842"/>
    <w:rsid w:val="007B7BCF"/>
    <w:rsid w:val="007C263B"/>
    <w:rsid w:val="007C69AB"/>
    <w:rsid w:val="007D33D5"/>
    <w:rsid w:val="007D6C48"/>
    <w:rsid w:val="007D7143"/>
    <w:rsid w:val="007E1C75"/>
    <w:rsid w:val="00811191"/>
    <w:rsid w:val="00824061"/>
    <w:rsid w:val="008313DF"/>
    <w:rsid w:val="008339DA"/>
    <w:rsid w:val="0084618F"/>
    <w:rsid w:val="0085008B"/>
    <w:rsid w:val="00855B1D"/>
    <w:rsid w:val="00860415"/>
    <w:rsid w:val="00865601"/>
    <w:rsid w:val="008902FF"/>
    <w:rsid w:val="00891756"/>
    <w:rsid w:val="00897643"/>
    <w:rsid w:val="008C471F"/>
    <w:rsid w:val="008C5335"/>
    <w:rsid w:val="008D1674"/>
    <w:rsid w:val="008F046E"/>
    <w:rsid w:val="008F0E25"/>
    <w:rsid w:val="008F796E"/>
    <w:rsid w:val="00906D26"/>
    <w:rsid w:val="0091123E"/>
    <w:rsid w:val="00921CC1"/>
    <w:rsid w:val="00922400"/>
    <w:rsid w:val="00924192"/>
    <w:rsid w:val="00926623"/>
    <w:rsid w:val="00933312"/>
    <w:rsid w:val="00952D73"/>
    <w:rsid w:val="00962167"/>
    <w:rsid w:val="00980823"/>
    <w:rsid w:val="00983DCC"/>
    <w:rsid w:val="00987F52"/>
    <w:rsid w:val="009A0385"/>
    <w:rsid w:val="009A548C"/>
    <w:rsid w:val="009C4228"/>
    <w:rsid w:val="009C6885"/>
    <w:rsid w:val="009E57DF"/>
    <w:rsid w:val="009F1616"/>
    <w:rsid w:val="009F5830"/>
    <w:rsid w:val="00A019C0"/>
    <w:rsid w:val="00A07B40"/>
    <w:rsid w:val="00A12BFE"/>
    <w:rsid w:val="00A13C2C"/>
    <w:rsid w:val="00A220CC"/>
    <w:rsid w:val="00A26924"/>
    <w:rsid w:val="00A276EF"/>
    <w:rsid w:val="00A40D77"/>
    <w:rsid w:val="00A40FDE"/>
    <w:rsid w:val="00A456BA"/>
    <w:rsid w:val="00A46725"/>
    <w:rsid w:val="00A66B4A"/>
    <w:rsid w:val="00A750FA"/>
    <w:rsid w:val="00A75F08"/>
    <w:rsid w:val="00A837D5"/>
    <w:rsid w:val="00A86C2F"/>
    <w:rsid w:val="00A877E9"/>
    <w:rsid w:val="00AA3AFB"/>
    <w:rsid w:val="00AA4A94"/>
    <w:rsid w:val="00AA6603"/>
    <w:rsid w:val="00AA7F99"/>
    <w:rsid w:val="00AB2C57"/>
    <w:rsid w:val="00AB35A4"/>
    <w:rsid w:val="00AB3CAC"/>
    <w:rsid w:val="00AC3022"/>
    <w:rsid w:val="00AC5993"/>
    <w:rsid w:val="00AC60C2"/>
    <w:rsid w:val="00AD15B0"/>
    <w:rsid w:val="00AD1A28"/>
    <w:rsid w:val="00AD1B0B"/>
    <w:rsid w:val="00AD3468"/>
    <w:rsid w:val="00AE0849"/>
    <w:rsid w:val="00AE19E0"/>
    <w:rsid w:val="00AF02AF"/>
    <w:rsid w:val="00B00579"/>
    <w:rsid w:val="00B01AD9"/>
    <w:rsid w:val="00B062B8"/>
    <w:rsid w:val="00B10095"/>
    <w:rsid w:val="00B11915"/>
    <w:rsid w:val="00B16E69"/>
    <w:rsid w:val="00B27C71"/>
    <w:rsid w:val="00B36874"/>
    <w:rsid w:val="00B44F78"/>
    <w:rsid w:val="00B64B6C"/>
    <w:rsid w:val="00B80168"/>
    <w:rsid w:val="00B8289A"/>
    <w:rsid w:val="00B83202"/>
    <w:rsid w:val="00B8488B"/>
    <w:rsid w:val="00B86255"/>
    <w:rsid w:val="00B86EEA"/>
    <w:rsid w:val="00B95B9C"/>
    <w:rsid w:val="00BC4797"/>
    <w:rsid w:val="00BC671F"/>
    <w:rsid w:val="00BD2DD5"/>
    <w:rsid w:val="00BD6A72"/>
    <w:rsid w:val="00BD6CEB"/>
    <w:rsid w:val="00BE75C6"/>
    <w:rsid w:val="00BF0B0A"/>
    <w:rsid w:val="00BF5FE1"/>
    <w:rsid w:val="00C00EAE"/>
    <w:rsid w:val="00C028D1"/>
    <w:rsid w:val="00C065B5"/>
    <w:rsid w:val="00C2329E"/>
    <w:rsid w:val="00C30C4F"/>
    <w:rsid w:val="00C47106"/>
    <w:rsid w:val="00C518B0"/>
    <w:rsid w:val="00C53D43"/>
    <w:rsid w:val="00C64314"/>
    <w:rsid w:val="00C67F86"/>
    <w:rsid w:val="00CB2833"/>
    <w:rsid w:val="00CB7869"/>
    <w:rsid w:val="00CC1F91"/>
    <w:rsid w:val="00CC7165"/>
    <w:rsid w:val="00CE05AB"/>
    <w:rsid w:val="00CE46B1"/>
    <w:rsid w:val="00CF068B"/>
    <w:rsid w:val="00CF3129"/>
    <w:rsid w:val="00CF3401"/>
    <w:rsid w:val="00D06E21"/>
    <w:rsid w:val="00D07CA9"/>
    <w:rsid w:val="00D1620E"/>
    <w:rsid w:val="00D16EE5"/>
    <w:rsid w:val="00D27DE6"/>
    <w:rsid w:val="00D3585D"/>
    <w:rsid w:val="00D42B42"/>
    <w:rsid w:val="00D52F0B"/>
    <w:rsid w:val="00D5567E"/>
    <w:rsid w:val="00D565E2"/>
    <w:rsid w:val="00D63252"/>
    <w:rsid w:val="00D6448B"/>
    <w:rsid w:val="00D72E02"/>
    <w:rsid w:val="00D74820"/>
    <w:rsid w:val="00D8285A"/>
    <w:rsid w:val="00DC2E33"/>
    <w:rsid w:val="00DC3B5A"/>
    <w:rsid w:val="00DC70BB"/>
    <w:rsid w:val="00DC79A8"/>
    <w:rsid w:val="00DD6669"/>
    <w:rsid w:val="00DE3D83"/>
    <w:rsid w:val="00DE41F0"/>
    <w:rsid w:val="00DF1888"/>
    <w:rsid w:val="00DF4405"/>
    <w:rsid w:val="00E01F6A"/>
    <w:rsid w:val="00E0207C"/>
    <w:rsid w:val="00E04894"/>
    <w:rsid w:val="00E27229"/>
    <w:rsid w:val="00E36EC1"/>
    <w:rsid w:val="00E556FE"/>
    <w:rsid w:val="00E55A2B"/>
    <w:rsid w:val="00E56EEF"/>
    <w:rsid w:val="00E6521B"/>
    <w:rsid w:val="00E72D3D"/>
    <w:rsid w:val="00E80B7D"/>
    <w:rsid w:val="00E8108D"/>
    <w:rsid w:val="00E85820"/>
    <w:rsid w:val="00E9085A"/>
    <w:rsid w:val="00E97451"/>
    <w:rsid w:val="00EA2128"/>
    <w:rsid w:val="00EA28CB"/>
    <w:rsid w:val="00EB3FF7"/>
    <w:rsid w:val="00EB649B"/>
    <w:rsid w:val="00ED12E1"/>
    <w:rsid w:val="00EE3F3A"/>
    <w:rsid w:val="00EF4749"/>
    <w:rsid w:val="00EF48C0"/>
    <w:rsid w:val="00EF7609"/>
    <w:rsid w:val="00F01E00"/>
    <w:rsid w:val="00F2275B"/>
    <w:rsid w:val="00F25BA1"/>
    <w:rsid w:val="00F51563"/>
    <w:rsid w:val="00F51C00"/>
    <w:rsid w:val="00F632B3"/>
    <w:rsid w:val="00F6419B"/>
    <w:rsid w:val="00F66012"/>
    <w:rsid w:val="00F81800"/>
    <w:rsid w:val="00F86ABC"/>
    <w:rsid w:val="00F940EB"/>
    <w:rsid w:val="00FA1C69"/>
    <w:rsid w:val="00FA35FE"/>
    <w:rsid w:val="00FA536D"/>
    <w:rsid w:val="00FB5D9E"/>
    <w:rsid w:val="00FC2E0A"/>
    <w:rsid w:val="00FC35BA"/>
    <w:rsid w:val="00FD1E81"/>
    <w:rsid w:val="00FE4826"/>
    <w:rsid w:val="00FF5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AB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5B80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5B80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555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55B80"/>
  </w:style>
  <w:style w:type="paragraph" w:styleId="Footer">
    <w:name w:val="footer"/>
    <w:basedOn w:val="Normal"/>
    <w:link w:val="FooterChar"/>
    <w:uiPriority w:val="99"/>
    <w:rsid w:val="00555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55B80"/>
  </w:style>
  <w:style w:type="paragraph" w:styleId="Title">
    <w:name w:val="Title"/>
    <w:basedOn w:val="Normal"/>
    <w:link w:val="TitleChar"/>
    <w:uiPriority w:val="99"/>
    <w:qFormat/>
    <w:rsid w:val="00555B80"/>
    <w:pPr>
      <w:spacing w:after="0" w:line="24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55B8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NoSpacing">
    <w:name w:val="No Spacing"/>
    <w:uiPriority w:val="99"/>
    <w:qFormat/>
    <w:rsid w:val="00980823"/>
    <w:rPr>
      <w:rFonts w:cs="Calibri"/>
    </w:rPr>
  </w:style>
  <w:style w:type="paragraph" w:customStyle="1" w:styleId="Default">
    <w:name w:val="Default"/>
    <w:uiPriority w:val="99"/>
    <w:rsid w:val="00C2329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796595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64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44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6448B"/>
    <w:pPr>
      <w:ind w:left="720"/>
    </w:pPr>
  </w:style>
  <w:style w:type="paragraph" w:styleId="BodyText">
    <w:name w:val="Body Text"/>
    <w:basedOn w:val="Normal"/>
    <w:link w:val="BodyTextChar"/>
    <w:uiPriority w:val="99"/>
    <w:rsid w:val="008902FF"/>
    <w:pPr>
      <w:spacing w:after="0" w:line="240" w:lineRule="auto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02FF"/>
    <w:rPr>
      <w:rFonts w:ascii="Times New Roman" w:hAnsi="Times New Roman" w:cs="Times New Roman"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rsid w:val="00EA21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2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3</Pages>
  <Words>910</Words>
  <Characters>5192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EXPER</dc:creator>
  <cp:keywords>www.sorubak.com</cp:keywords>
  <dc:description/>
  <cp:lastModifiedBy>edanur</cp:lastModifiedBy>
  <cp:revision>11</cp:revision>
  <cp:lastPrinted>2012-03-28T20:26:00Z</cp:lastPrinted>
  <dcterms:created xsi:type="dcterms:W3CDTF">2015-03-22T18:02:00Z</dcterms:created>
  <dcterms:modified xsi:type="dcterms:W3CDTF">2015-03-26T12:46:00Z</dcterms:modified>
</cp:coreProperties>
</file>