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A3" w:rsidRDefault="00A340A3" w:rsidP="0045508B">
      <w:pPr>
        <w:jc w:val="center"/>
        <w:rPr>
          <w:b/>
          <w:bCs/>
        </w:rPr>
      </w:pPr>
      <w:r>
        <w:rPr>
          <w:b/>
          <w:bCs/>
        </w:rPr>
        <w:t>...................................... ORTAOKULU 2014/2015 EĞİTİM ÖĞRETİM YILI 7. SINIF SOSYAL BİLGİLER DERSİ     II. DÖNEM I. YAZILI SORULARI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ADI: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SOYADI: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NO:</w:t>
      </w:r>
      <w:r>
        <w:rPr>
          <w:b/>
          <w:bCs/>
        </w:rPr>
        <w:tab/>
      </w:r>
      <w:r>
        <w:rPr>
          <w:b/>
          <w:bCs/>
        </w:rPr>
        <w:tab/>
        <w:t>PUAN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A) aşağıdaki boşlukları uygun kelimelerle doldurunuz.(10 puan. Her boşluk 1 puan)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*Dandanakan   *İç göç    *Hiyeroglif   *Sen   *Pasinler   *Dış göç   *Malazgirt    *Ben    *Karesioğulları    *Miryokefalon</w:t>
      </w:r>
    </w:p>
    <w:p w:rsidR="00A340A3" w:rsidRDefault="00A340A3" w:rsidP="0045508B">
      <w:r>
        <w:rPr>
          <w:b/>
          <w:bCs/>
        </w:rPr>
        <w:t xml:space="preserve">1) </w:t>
      </w:r>
      <w:r>
        <w:t>Orhan Bey döneminde Osmanlı Devletine katılan ....................................... Beyliği denizci Türk beyliklerindendir.</w:t>
      </w:r>
    </w:p>
    <w:p w:rsidR="00A340A3" w:rsidRDefault="00A340A3" w:rsidP="0045508B">
      <w:r>
        <w:rPr>
          <w:b/>
          <w:bCs/>
        </w:rPr>
        <w:t xml:space="preserve">2) </w:t>
      </w:r>
      <w:r>
        <w:t>Eski Mısırlıların kullandığı resimli yazıya ........................................... denir.</w:t>
      </w:r>
    </w:p>
    <w:p w:rsidR="00A340A3" w:rsidRDefault="00A340A3" w:rsidP="0045508B">
      <w:r>
        <w:rPr>
          <w:b/>
          <w:bCs/>
        </w:rPr>
        <w:t xml:space="preserve">3) </w:t>
      </w:r>
      <w:r>
        <w:t>1040 yılında yapılan ..................................... savaşı ile Gazneliler yıkılma sürecine girmiştir.</w:t>
      </w:r>
    </w:p>
    <w:p w:rsidR="00A340A3" w:rsidRDefault="00A340A3" w:rsidP="0045508B">
      <w:r>
        <w:rPr>
          <w:b/>
          <w:bCs/>
        </w:rPr>
        <w:t xml:space="preserve">4) </w:t>
      </w:r>
      <w:r>
        <w:t>1048 ................................. savaşı ile Anadolu’nun kapıları aralanmış 1071 .................................... savaşı ile Anadolu’nun kapıları tamamen açılmış ve 1176 ............................................ savaşı ile de Anadolu’da Türk egemenliği kesinleşmiştir.</w:t>
      </w:r>
    </w:p>
    <w:p w:rsidR="00A340A3" w:rsidRDefault="00A340A3" w:rsidP="0045508B">
      <w:r>
        <w:rPr>
          <w:b/>
          <w:bCs/>
        </w:rPr>
        <w:t xml:space="preserve">5) </w:t>
      </w:r>
      <w:r>
        <w:t>Bir ülkeden başka bir ülkeye göç edilmesine ...................................., ülke içinde bir yerden başka bir yere göç edilmesine .............................................. denir.</w:t>
      </w:r>
    </w:p>
    <w:p w:rsidR="00A340A3" w:rsidRDefault="00A340A3" w:rsidP="0045508B">
      <w:r>
        <w:rPr>
          <w:b/>
          <w:bCs/>
        </w:rPr>
        <w:t xml:space="preserve">6) </w:t>
      </w:r>
      <w:r>
        <w:t>................................... dili insanlarla kuracağımız ilişkileri bozarken, ...................................... dili insanlarla ilişkilerimizi güçlendirir.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B) Aşağıdaki cümlelerden doğru olanlara (D), yanlış olanlara (Y) koyunuz.(10 puan. Her biri 2 puan)</w:t>
      </w:r>
    </w:p>
    <w:p w:rsidR="00A340A3" w:rsidRDefault="00A340A3" w:rsidP="0045508B">
      <w:r>
        <w:rPr>
          <w:b/>
          <w:bCs/>
        </w:rPr>
        <w:t>1) (</w:t>
      </w:r>
      <w:r>
        <w:rPr>
          <w:b/>
          <w:bCs/>
        </w:rPr>
        <w:tab/>
        <w:t xml:space="preserve">) </w:t>
      </w:r>
      <w:r>
        <w:t>Etkin bir dinleyici konuşmacı ile göz temasından kaçınmalıdır.</w:t>
      </w:r>
    </w:p>
    <w:p w:rsidR="00A340A3" w:rsidRDefault="00A340A3" w:rsidP="0045508B">
      <w:r>
        <w:rPr>
          <w:b/>
          <w:bCs/>
        </w:rPr>
        <w:t>2) (</w:t>
      </w:r>
      <w:r>
        <w:rPr>
          <w:b/>
          <w:bCs/>
        </w:rPr>
        <w:tab/>
        <w:t xml:space="preserve">) </w:t>
      </w:r>
      <w:r>
        <w:t>Konuşmacının anlattığı olayları jest ve mimikleri ile desteklemesi iletişimi etkinleştirir.</w:t>
      </w:r>
    </w:p>
    <w:p w:rsidR="00A340A3" w:rsidRDefault="00A340A3" w:rsidP="0045508B">
      <w:r>
        <w:rPr>
          <w:b/>
          <w:bCs/>
        </w:rPr>
        <w:t>3) (</w:t>
      </w:r>
      <w:r>
        <w:rPr>
          <w:b/>
          <w:bCs/>
        </w:rPr>
        <w:tab/>
        <w:t xml:space="preserve">) </w:t>
      </w:r>
      <w:r>
        <w:t>İklim nüfusu etkileyen faktörlerdendir.</w:t>
      </w:r>
    </w:p>
    <w:p w:rsidR="00A340A3" w:rsidRDefault="00A340A3" w:rsidP="0045508B">
      <w:r>
        <w:rPr>
          <w:b/>
          <w:bCs/>
        </w:rPr>
        <w:t>4) (</w:t>
      </w:r>
      <w:r>
        <w:rPr>
          <w:b/>
          <w:bCs/>
        </w:rPr>
        <w:tab/>
        <w:t xml:space="preserve">) </w:t>
      </w:r>
      <w:r>
        <w:t>Göçlerin en büyük nedeni insanların yeni yerler keşfetme ve macera arayışıdır.</w:t>
      </w:r>
    </w:p>
    <w:p w:rsidR="00A340A3" w:rsidRDefault="00A340A3" w:rsidP="0045508B">
      <w:r>
        <w:rPr>
          <w:b/>
          <w:bCs/>
        </w:rPr>
        <w:t>5) (</w:t>
      </w:r>
      <w:r>
        <w:rPr>
          <w:b/>
          <w:bCs/>
        </w:rPr>
        <w:tab/>
        <w:t xml:space="preserve">) </w:t>
      </w:r>
      <w:r>
        <w:t>Millattan önce 700’lü yıllarda madeni parayı ilk defa Lidyalılar kullanmıştır.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C) Aşağıdaki çoktan seçmeli soruları cevaplayınız.(50 puan. Her soru 5 puan)</w:t>
      </w:r>
    </w:p>
    <w:p w:rsidR="00A340A3" w:rsidRDefault="00A340A3" w:rsidP="0045508B">
      <w:r>
        <w:rPr>
          <w:b/>
          <w:bCs/>
        </w:rPr>
        <w:t xml:space="preserve">1) </w:t>
      </w:r>
      <w:r>
        <w:t>Osmanlı Devletinde ilk nüfus sayımı hangi padişah döneminde yapılmıştır?</w:t>
      </w:r>
    </w:p>
    <w:p w:rsidR="00A340A3" w:rsidRDefault="00A340A3" w:rsidP="0045508B">
      <w:r>
        <w:t>A) III. Selim</w:t>
      </w:r>
      <w:r>
        <w:tab/>
      </w:r>
      <w:r>
        <w:tab/>
        <w:t>B) II. Mahmut</w:t>
      </w:r>
      <w:r>
        <w:tab/>
      </w:r>
      <w:r>
        <w:tab/>
        <w:t>C) II. Abdülhamit</w:t>
      </w:r>
      <w:r>
        <w:tab/>
      </w:r>
      <w:r>
        <w:tab/>
        <w:t>D) Abdülmecit</w:t>
      </w:r>
    </w:p>
    <w:p w:rsidR="00A340A3" w:rsidRDefault="00A340A3" w:rsidP="0045508B">
      <w:r>
        <w:rPr>
          <w:b/>
          <w:bCs/>
        </w:rPr>
        <w:t xml:space="preserve">2) </w:t>
      </w:r>
      <w:r>
        <w:t>Aşağıdakilerden hangisi iletişimi olumsuz etkileyen faktörlerden değildir?</w:t>
      </w:r>
    </w:p>
    <w:p w:rsidR="00A340A3" w:rsidRDefault="00A340A3" w:rsidP="0045508B">
      <w:r>
        <w:t>A) Emit vermek</w:t>
      </w:r>
      <w:r>
        <w:tab/>
      </w:r>
      <w:r>
        <w:tab/>
        <w:t xml:space="preserve">B) Uyarmak                </w:t>
      </w:r>
      <w:r>
        <w:tab/>
        <w:t>C) Konuyu saptırmak</w:t>
      </w:r>
      <w:r>
        <w:tab/>
        <w:t xml:space="preserve">    D) Göz teması kurmak</w:t>
      </w:r>
    </w:p>
    <w:p w:rsidR="00A340A3" w:rsidRDefault="00A340A3" w:rsidP="0045508B">
      <w:r>
        <w:rPr>
          <w:b/>
          <w:bCs/>
        </w:rPr>
        <w:t xml:space="preserve">3) </w:t>
      </w:r>
      <w:r>
        <w:t>Aşağıdakilerden hangisi ülkemizde nüfusun dağılışını etkileyen beşeri faktörlerdendir?</w:t>
      </w:r>
    </w:p>
    <w:p w:rsidR="00A340A3" w:rsidRDefault="00A340A3" w:rsidP="0045508B">
      <w:r>
        <w:t>A) Sanayi</w:t>
      </w:r>
      <w:r>
        <w:tab/>
      </w:r>
      <w:r>
        <w:tab/>
        <w:t>B) Bitki örtüsü</w:t>
      </w:r>
      <w:r>
        <w:tab/>
      </w:r>
      <w:r>
        <w:tab/>
        <w:t>C) İklim</w:t>
      </w:r>
      <w:r>
        <w:tab/>
      </w:r>
      <w:r>
        <w:tab/>
      </w:r>
      <w:r>
        <w:tab/>
        <w:t>D) Yerşekilleri</w:t>
      </w:r>
    </w:p>
    <w:p w:rsidR="00A340A3" w:rsidRDefault="00A340A3" w:rsidP="0045508B">
      <w:r>
        <w:rPr>
          <w:b/>
          <w:bCs/>
        </w:rPr>
        <w:t xml:space="preserve">4) </w:t>
      </w:r>
      <w:r>
        <w:t>Aşağıdakilerden hangisi nüfus artış hızını yükselten etkenlerdendir?</w:t>
      </w:r>
    </w:p>
    <w:p w:rsidR="00A340A3" w:rsidRDefault="00A340A3" w:rsidP="0045508B">
      <w:r>
        <w:t>A) Eğitim düzeyinin yüksek olması</w:t>
      </w:r>
      <w:r>
        <w:tab/>
        <w:t>B) Çocuk ölümleri</w:t>
      </w:r>
      <w:r>
        <w:tab/>
        <w:t>C) Evlenme yaşının küçük olması</w:t>
      </w:r>
      <w:r>
        <w:tab/>
      </w:r>
      <w:r>
        <w:tab/>
        <w:t>D) Dengeli beslenme alışkanlığının olmaması</w:t>
      </w:r>
    </w:p>
    <w:p w:rsidR="00A340A3" w:rsidRDefault="00A340A3" w:rsidP="0045508B"/>
    <w:p w:rsidR="00A340A3" w:rsidRDefault="00A340A3" w:rsidP="0045508B">
      <w:r>
        <w:rPr>
          <w:b/>
          <w:bCs/>
        </w:rPr>
        <w:t xml:space="preserve">5) </w:t>
      </w:r>
      <w:r w:rsidRPr="00DC6C8F">
        <w:t>Aşağıdakiklerden</w:t>
      </w:r>
      <w:r>
        <w:t xml:space="preserve"> hangisi iç göçün nedenleri arasında yer almaz?</w:t>
      </w:r>
    </w:p>
    <w:p w:rsidR="00A340A3" w:rsidRDefault="00A340A3" w:rsidP="0045508B">
      <w:r>
        <w:t>A) Çarpık kentleşme</w:t>
      </w:r>
      <w:r>
        <w:tab/>
        <w:t>B) Doğal afetler</w:t>
      </w:r>
      <w:r>
        <w:tab/>
      </w:r>
      <w:r>
        <w:tab/>
        <w:t>C) Hızlı nüfus artışı</w:t>
      </w:r>
      <w:r>
        <w:tab/>
        <w:t>D) Tarımda makineleşme</w:t>
      </w:r>
    </w:p>
    <w:p w:rsidR="00A340A3" w:rsidRDefault="00A340A3" w:rsidP="0045508B">
      <w:r>
        <w:rPr>
          <w:b/>
          <w:bCs/>
        </w:rPr>
        <w:t xml:space="preserve">6) </w:t>
      </w:r>
      <w:r>
        <w:t>Malazgirt Savaşı’nın kazanılmasından sonra Alparslan komutanlarına Anadolu da fethettikleri yerlerde beylikler kurmalarını kurmalarını emretmiştir. Böylece Anadolu’nun Türkleşmesini amaçlamıştır. Bu parçada anlatılanlar doğrultusunda aşağıdakilerden hangisi kurulan ilk beyliklerden değildir?</w:t>
      </w:r>
    </w:p>
    <w:p w:rsidR="00A340A3" w:rsidRDefault="00A340A3" w:rsidP="0045508B">
      <w:r>
        <w:t>A) Danişmentliler</w:t>
      </w:r>
      <w:r>
        <w:tab/>
      </w:r>
      <w:r>
        <w:tab/>
        <w:t>B) Gazneliler</w:t>
      </w:r>
      <w:r>
        <w:tab/>
      </w:r>
      <w:r>
        <w:tab/>
        <w:t>C) Çaka Beyliği</w:t>
      </w:r>
      <w:r>
        <w:tab/>
      </w:r>
      <w:r>
        <w:tab/>
        <w:t>D) Artuklular</w:t>
      </w:r>
    </w:p>
    <w:p w:rsidR="00A340A3" w:rsidRDefault="00A340A3" w:rsidP="0045508B">
      <w:r>
        <w:rPr>
          <w:b/>
          <w:bCs/>
        </w:rPr>
        <w:t xml:space="preserve">7) </w:t>
      </w:r>
      <w:r>
        <w:t>Eyyübi Devleti hükümdarı ......................................................... 1187 yılında Hıttin Savaşı ile Kudüs’ü Haçlılardan almış, bunun sonucunda III. Haçlı Seferi düzenlenmiştir. Bu parçada noktalı yere aşağıdakilerden hangisi gelmelidir?</w:t>
      </w:r>
    </w:p>
    <w:p w:rsidR="00A340A3" w:rsidRDefault="00A340A3" w:rsidP="0045508B">
      <w:r>
        <w:t>A) Mahmut Zengi</w:t>
      </w:r>
      <w:r>
        <w:tab/>
        <w:t>B) I. Kılıçarslan</w:t>
      </w:r>
      <w:r>
        <w:tab/>
      </w:r>
      <w:r>
        <w:tab/>
        <w:t>C) Selahaddin Eyyübi</w:t>
      </w:r>
      <w:r>
        <w:tab/>
      </w:r>
      <w:r>
        <w:tab/>
        <w:t>D) I. Mesut</w:t>
      </w:r>
    </w:p>
    <w:p w:rsidR="00A340A3" w:rsidRDefault="00A340A3" w:rsidP="0045508B">
      <w:r>
        <w:rPr>
          <w:b/>
          <w:bCs/>
        </w:rPr>
        <w:t xml:space="preserve">8) </w:t>
      </w:r>
      <w:r>
        <w:t>Osmanlı Devleti Timur ile yapılan Ankara Savaşını kaybedince 11 yıl süren fetret devrine girmiştir. Fetret devrini sona erdirerek başa geçen padişah aşağıdakilerden hangisidir?</w:t>
      </w:r>
    </w:p>
    <w:p w:rsidR="00A340A3" w:rsidRDefault="00A340A3" w:rsidP="0045508B">
      <w:r>
        <w:t>A) II. Murad</w:t>
      </w:r>
      <w:r>
        <w:tab/>
      </w:r>
      <w:r>
        <w:tab/>
        <w:t>B) Çelebi Mehmed</w:t>
      </w:r>
      <w:r>
        <w:tab/>
      </w:r>
      <w:r>
        <w:tab/>
        <w:t>C) I. Murad</w:t>
      </w:r>
      <w:r>
        <w:tab/>
      </w:r>
      <w:r>
        <w:tab/>
        <w:t>D) Orhan Bey</w:t>
      </w:r>
    </w:p>
    <w:p w:rsidR="00A340A3" w:rsidRDefault="00A340A3" w:rsidP="0045508B">
      <w:r>
        <w:rPr>
          <w:b/>
          <w:bCs/>
        </w:rPr>
        <w:t xml:space="preserve">9) </w:t>
      </w:r>
      <w:r w:rsidRPr="008B3055">
        <w:t>Osmanlı Devletinde el bombalarını ve patlayıcı maddeleri yapıp kullanmakla sorumlu olan askeri sınıf aşağıdakilerden hangisidir?</w:t>
      </w:r>
    </w:p>
    <w:p w:rsidR="00A340A3" w:rsidRDefault="00A340A3" w:rsidP="0045508B">
      <w:r>
        <w:t>A) Topçu Ocağı</w:t>
      </w:r>
      <w:r>
        <w:tab/>
      </w:r>
      <w:r>
        <w:tab/>
        <w:t xml:space="preserve">B) Lağımcılar </w:t>
      </w:r>
      <w:r>
        <w:tab/>
      </w:r>
      <w:r>
        <w:tab/>
        <w:t>C) Garipler</w:t>
      </w:r>
      <w:r>
        <w:tab/>
      </w:r>
      <w:r>
        <w:tab/>
        <w:t>D) Humbaracılar</w:t>
      </w:r>
    </w:p>
    <w:p w:rsidR="00A340A3" w:rsidRDefault="00A340A3" w:rsidP="0045508B">
      <w:r>
        <w:rPr>
          <w:b/>
          <w:bCs/>
        </w:rPr>
        <w:t xml:space="preserve">10) </w:t>
      </w:r>
      <w:r>
        <w:t>Millattan önce 1300’lü yıllarda ilk kez alfabeyi kullanan medeniyet aşağıdakilerden hangisidir?</w:t>
      </w:r>
    </w:p>
    <w:p w:rsidR="00A340A3" w:rsidRPr="008B3055" w:rsidRDefault="00A340A3" w:rsidP="0045508B">
      <w:r>
        <w:t>A) Sümerler</w:t>
      </w:r>
      <w:r>
        <w:tab/>
      </w:r>
      <w:r>
        <w:tab/>
        <w:t>B) Fenikeliler</w:t>
      </w:r>
      <w:r>
        <w:tab/>
      </w:r>
      <w:r>
        <w:tab/>
      </w:r>
      <w:r>
        <w:tab/>
        <w:t>C) Lidyalılar</w:t>
      </w:r>
      <w:r>
        <w:tab/>
      </w:r>
      <w:r>
        <w:tab/>
      </w:r>
      <w:r>
        <w:tab/>
        <w:t>D) Babiller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D) Aşağıdaki soruları cevaplayınız. (30 puan. Her soru 10 puan)</w:t>
      </w: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1) Osmanlı beyliğinin bir dünya devleti haline gelmesini sebepleri nelerdir? Açıklayınız.</w:t>
      </w: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2) Nüfusun yoğun olduğu bölgelerin özellikleri nelerdir? Açıklayınız.</w:t>
      </w: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</w:p>
    <w:p w:rsidR="00A340A3" w:rsidRDefault="00A340A3" w:rsidP="0045508B">
      <w:pPr>
        <w:rPr>
          <w:b/>
          <w:bCs/>
        </w:rPr>
      </w:pPr>
      <w:r>
        <w:rPr>
          <w:b/>
          <w:bCs/>
        </w:rPr>
        <w:t>3) Yazının tarihsel gelişimini kısaca açıklayınız.</w:t>
      </w:r>
    </w:p>
    <w:p w:rsidR="00A340A3" w:rsidRDefault="00A340A3" w:rsidP="0045508B">
      <w:pPr>
        <w:rPr>
          <w:b/>
          <w:bCs/>
        </w:rPr>
      </w:pPr>
      <w:hyperlink r:id="rId4" w:history="1">
        <w:r w:rsidRPr="00332937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A340A3" w:rsidRDefault="00A340A3" w:rsidP="00D636DD">
      <w:pPr>
        <w:pStyle w:val="NoSpacing"/>
        <w:ind w:left="6372"/>
      </w:pPr>
    </w:p>
    <w:p w:rsidR="00A340A3" w:rsidRDefault="00A340A3" w:rsidP="00D636DD">
      <w:pPr>
        <w:pStyle w:val="NoSpacing"/>
        <w:ind w:left="6372"/>
      </w:pPr>
      <w:r>
        <w:t xml:space="preserve">    </w:t>
      </w:r>
    </w:p>
    <w:p w:rsidR="00A340A3" w:rsidRDefault="00A340A3" w:rsidP="00D636DD">
      <w:pPr>
        <w:pStyle w:val="NoSpacing"/>
        <w:ind w:left="6372"/>
      </w:pPr>
      <w:r>
        <w:t xml:space="preserve">   </w:t>
      </w:r>
    </w:p>
    <w:sectPr w:rsidR="00A340A3" w:rsidSect="00D636D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08B"/>
    <w:rsid w:val="000B1072"/>
    <w:rsid w:val="002C391A"/>
    <w:rsid w:val="00332937"/>
    <w:rsid w:val="0045508B"/>
    <w:rsid w:val="008A2F18"/>
    <w:rsid w:val="008B153F"/>
    <w:rsid w:val="008B3055"/>
    <w:rsid w:val="0093750E"/>
    <w:rsid w:val="00A340A3"/>
    <w:rsid w:val="00D636DD"/>
    <w:rsid w:val="00DC6C8F"/>
    <w:rsid w:val="00E20B2A"/>
    <w:rsid w:val="00E23967"/>
    <w:rsid w:val="00FC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0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636DD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8B15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649</Words>
  <Characters>3704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samsung</dc:creator>
  <cp:keywords>www.sorubak.com</cp:keywords>
  <dc:description/>
  <cp:lastModifiedBy>edanur</cp:lastModifiedBy>
  <cp:revision>6</cp:revision>
  <dcterms:created xsi:type="dcterms:W3CDTF">2015-03-16T15:29:00Z</dcterms:created>
  <dcterms:modified xsi:type="dcterms:W3CDTF">2015-03-17T22:27:00Z</dcterms:modified>
  <cp:category>www.sorubak.com</cp:category>
  <cp:contentStatus>www.sorubak.com</cp:contentStatus>
</cp:coreProperties>
</file>