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 xml:space="preserve">2014-2015 EĞİTİM-ÖĞRETİM YILI </w:t>
      </w:r>
      <w:r>
        <w:rPr>
          <w:rFonts w:ascii="Times New Roman" w:hAnsi="Times New Roman" w:cs="Times New Roman"/>
          <w:b/>
          <w:bCs/>
          <w:sz w:val="18"/>
          <w:szCs w:val="18"/>
        </w:rPr>
        <w:t>ŞEHİTLER ORTAOKULU</w:t>
      </w:r>
      <w:r w:rsidRPr="00AA00AC">
        <w:rPr>
          <w:rFonts w:ascii="Times New Roman" w:hAnsi="Times New Roman" w:cs="Times New Roman"/>
          <w:b/>
          <w:bCs/>
          <w:sz w:val="18"/>
          <w:szCs w:val="18"/>
        </w:rPr>
        <w:t>TÜRKÇE DERSİ 7.SINIF II.DÖNEM II.SINAV SORULARIDIR.</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I. Furkan bize doğru geliyor.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II. Birazdan çaylar demini alır.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III. İrem patlamış mısırı çok sever.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IV Osmanlılar Mohaç’ta galip gelir.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V. Her ayın yedisinde maaşını çeker.</w:t>
      </w: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1-yakarıdaki cümlelerin hangisi/hangileri anlam kaymasına uğramıştır?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a) Yalnız II</w:t>
      </w:r>
      <w:r w:rsidRPr="00AA00AC">
        <w:rPr>
          <w:rFonts w:ascii="Times New Roman" w:hAnsi="Times New Roman" w:cs="Times New Roman"/>
          <w:sz w:val="18"/>
          <w:szCs w:val="18"/>
        </w:rPr>
        <w:tab/>
        <w:t xml:space="preserve">    b) yalnız III</w:t>
      </w:r>
      <w:r w:rsidRPr="00AA00AC">
        <w:rPr>
          <w:rFonts w:ascii="Times New Roman" w:hAnsi="Times New Roman" w:cs="Times New Roman"/>
          <w:sz w:val="18"/>
          <w:szCs w:val="18"/>
        </w:rPr>
        <w:tab/>
      </w:r>
      <w:r w:rsidRPr="00AA00AC">
        <w:rPr>
          <w:rFonts w:ascii="Times New Roman" w:hAnsi="Times New Roman" w:cs="Times New Roman"/>
          <w:sz w:val="18"/>
          <w:szCs w:val="18"/>
        </w:rPr>
        <w:tab/>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c) II ve IV</w:t>
      </w:r>
      <w:r w:rsidRPr="00AA00AC">
        <w:rPr>
          <w:rFonts w:ascii="Times New Roman" w:hAnsi="Times New Roman" w:cs="Times New Roman"/>
          <w:sz w:val="18"/>
          <w:szCs w:val="18"/>
        </w:rPr>
        <w:tab/>
        <w:t xml:space="preserve">    d) II ve II</w:t>
      </w:r>
    </w:p>
    <w:p w:rsidR="008F1646" w:rsidRPr="00AA00AC" w:rsidRDefault="008F1646" w:rsidP="003E0F20">
      <w:pPr>
        <w:rPr>
          <w:sz w:val="18"/>
          <w:szCs w:val="18"/>
        </w:rPr>
      </w:pP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2-Aşağıdaki cümlelerin hangisinin sonu soru işareti getirilmez?</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br/>
        <w:t>a) Bundan daha kötü ne olabilir</w:t>
      </w:r>
      <w:r w:rsidRPr="00AA00AC">
        <w:rPr>
          <w:rFonts w:ascii="Times New Roman" w:hAnsi="Times New Roman" w:cs="Times New Roman"/>
          <w:sz w:val="18"/>
          <w:szCs w:val="18"/>
        </w:rPr>
        <w:br/>
        <w:t>b) Ejderhan olmasını mı isterdin</w:t>
      </w:r>
      <w:r w:rsidRPr="00AA00AC">
        <w:rPr>
          <w:rFonts w:ascii="Times New Roman" w:hAnsi="Times New Roman" w:cs="Times New Roman"/>
          <w:sz w:val="18"/>
          <w:szCs w:val="18"/>
        </w:rPr>
        <w:br/>
        <w:t>c) Gördün mü şunu Azime</w:t>
      </w:r>
      <w:r w:rsidRPr="00AA00AC">
        <w:rPr>
          <w:rFonts w:ascii="Times New Roman" w:hAnsi="Times New Roman" w:cs="Times New Roman"/>
          <w:sz w:val="18"/>
          <w:szCs w:val="18"/>
        </w:rPr>
        <w:br/>
        <w:t>d) Kime gitsem aynı tavır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br/>
        <w:t>Herkesin üç kişiliği vardır( ) Ortaya koyduğu( ) sahip olduğu( ) sahip olduğunu sandığı( )</w:t>
      </w: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3-Bu cümlede yay ayraç içerisine sırasıyla aşağıdaki noktalama işaretlerinden hangisi getirilmelidir?</w:t>
      </w:r>
    </w:p>
    <w:p w:rsidR="008F1646" w:rsidRPr="00AA00AC"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A)</w:t>
      </w:r>
      <w:r w:rsidRPr="00AA00AC">
        <w:rPr>
          <w:rFonts w:ascii="Times New Roman" w:hAnsi="Times New Roman" w:cs="Times New Roman"/>
          <w:sz w:val="18"/>
          <w:szCs w:val="18"/>
        </w:rPr>
        <w:t>(:) (,) (,) (…)</w:t>
      </w:r>
    </w:p>
    <w:p w:rsidR="008F1646" w:rsidRPr="00AA00AC"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B)</w:t>
      </w:r>
      <w:r w:rsidRPr="00AA00AC">
        <w:rPr>
          <w:rFonts w:ascii="Times New Roman" w:hAnsi="Times New Roman" w:cs="Times New Roman"/>
          <w:sz w:val="18"/>
          <w:szCs w:val="18"/>
        </w:rPr>
        <w:t>(;) (,) (,) (.)</w:t>
      </w:r>
    </w:p>
    <w:p w:rsidR="008F1646" w:rsidRPr="00AA00AC"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C)</w:t>
      </w:r>
      <w:r w:rsidRPr="00AA00AC">
        <w:rPr>
          <w:rFonts w:ascii="Times New Roman" w:hAnsi="Times New Roman" w:cs="Times New Roman"/>
          <w:sz w:val="18"/>
          <w:szCs w:val="18"/>
        </w:rPr>
        <w:t>(,) (,) (,) (.)</w:t>
      </w:r>
    </w:p>
    <w:p w:rsidR="008F1646" w:rsidRPr="00AA00AC"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D)</w:t>
      </w:r>
      <w:r w:rsidRPr="00AA00AC">
        <w:rPr>
          <w:rFonts w:ascii="Times New Roman" w:hAnsi="Times New Roman" w:cs="Times New Roman"/>
          <w:sz w:val="18"/>
          <w:szCs w:val="18"/>
        </w:rPr>
        <w:t>(:) (,) (,) (.)</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4-  </w:t>
      </w:r>
    </w:p>
    <w:p w:rsidR="008F1646" w:rsidRPr="00AA00AC" w:rsidRDefault="008F1646" w:rsidP="00AA00AC">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Biraz dalacak olsam ta içimden bir şeyin, </w:t>
      </w:r>
    </w:p>
    <w:p w:rsidR="008F1646" w:rsidRPr="00AA00AC" w:rsidRDefault="008F1646" w:rsidP="00AA00AC">
      <w:pPr>
        <w:pStyle w:val="Subtitle"/>
        <w:jc w:val="left"/>
        <w:rPr>
          <w:rFonts w:ascii="Times New Roman" w:hAnsi="Times New Roman" w:cs="Times New Roman"/>
          <w:sz w:val="18"/>
          <w:szCs w:val="18"/>
        </w:rPr>
      </w:pPr>
      <w:r w:rsidRPr="00AA00AC">
        <w:rPr>
          <w:rFonts w:ascii="Times New Roman" w:hAnsi="Times New Roman" w:cs="Times New Roman"/>
          <w:sz w:val="18"/>
          <w:szCs w:val="18"/>
        </w:rPr>
        <w:t>Çıkıp dolaştığını duyuyorum denizde,</w:t>
      </w:r>
    </w:p>
    <w:p w:rsidR="008F1646" w:rsidRPr="00AA00AC" w:rsidRDefault="008F1646" w:rsidP="00AA00AC">
      <w:pPr>
        <w:pStyle w:val="Subtitle"/>
        <w:jc w:val="left"/>
        <w:rPr>
          <w:rFonts w:ascii="Times New Roman" w:hAnsi="Times New Roman" w:cs="Times New Roman"/>
          <w:sz w:val="18"/>
          <w:szCs w:val="18"/>
        </w:rPr>
      </w:pPr>
      <w:r w:rsidRPr="00AA00AC">
        <w:rPr>
          <w:rFonts w:ascii="Times New Roman" w:hAnsi="Times New Roman" w:cs="Times New Roman"/>
          <w:sz w:val="18"/>
          <w:szCs w:val="18"/>
        </w:rPr>
        <w:t>Ama öyle bitirmiş ki kum beni,</w:t>
      </w:r>
    </w:p>
    <w:p w:rsidR="008F1646" w:rsidRPr="00AA00AC" w:rsidRDefault="008F1646" w:rsidP="00AA00AC">
      <w:pPr>
        <w:pStyle w:val="Subtitle"/>
        <w:jc w:val="left"/>
        <w:rPr>
          <w:rFonts w:ascii="Times New Roman" w:hAnsi="Times New Roman" w:cs="Times New Roman"/>
          <w:sz w:val="18"/>
          <w:szCs w:val="18"/>
        </w:rPr>
      </w:pPr>
      <w:r w:rsidRPr="00AA00AC">
        <w:rPr>
          <w:rFonts w:ascii="Times New Roman" w:hAnsi="Times New Roman" w:cs="Times New Roman"/>
          <w:sz w:val="18"/>
          <w:szCs w:val="18"/>
        </w:rPr>
        <w:t>Ardından bir türlü gidemiyorum işte.</w:t>
      </w: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Dörtlükteki eylemler için hangisi söylenemez?</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A) “olsam” şart kipiyle çekimlenmiştir.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 “bitirmiş” öğrenilen geçmiş zamanla çekimlenmiştir.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“duyuyorum” durum anlamı taşıyan bir fiildir.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 “gidemiyorum” şimdiki zaman eki almıştır.</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“Yazarın herhangi bir konu hakkındaki görüşlerini kanıtlama yoluna gitmeden özgürce anlattığı yazı türüdür.”</w:t>
      </w: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5- Yukarıda tanımı verilen bu yazının türü ne olabilir?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A) Hikâye                      B) Anı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C) Biyografi                  D) Deneme</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Kitap; düşünenlerin,  yaşadığı zamana bir değer katmak isteyenlerin sığınağıdır. O vazgeçilmez bir ihtiyaçtır; kesinlikle boş zamanların uğraşı değildir. Bilgisiz yüreklerin, sorularla uyuşmuş  beyinlerin sessizlik aradıkları bir liman gibidir kitap.</w:t>
      </w: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6-Yukarıdaki metinde asıl anlatılmak istenen aşağıdakilerden hangisidir?</w:t>
      </w:r>
    </w:p>
    <w:p w:rsidR="008F1646" w:rsidRPr="00AA00AC"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A)</w:t>
      </w:r>
      <w:r w:rsidRPr="00AA00AC">
        <w:rPr>
          <w:rFonts w:ascii="Times New Roman" w:hAnsi="Times New Roman" w:cs="Times New Roman"/>
          <w:sz w:val="18"/>
          <w:szCs w:val="18"/>
        </w:rPr>
        <w:t>Kitap, insanın en önemli ihtiyacıdır.</w:t>
      </w:r>
    </w:p>
    <w:p w:rsidR="008F1646" w:rsidRPr="00AA00AC"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B)</w:t>
      </w:r>
      <w:r w:rsidRPr="00AA00AC">
        <w:rPr>
          <w:rFonts w:ascii="Times New Roman" w:hAnsi="Times New Roman" w:cs="Times New Roman"/>
          <w:sz w:val="18"/>
          <w:szCs w:val="18"/>
        </w:rPr>
        <w:t>Ara sıra kitap okumak yararlıdır.</w:t>
      </w:r>
    </w:p>
    <w:p w:rsidR="008F1646" w:rsidRPr="00AA00AC"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C)</w:t>
      </w:r>
      <w:r w:rsidRPr="00AA00AC">
        <w:rPr>
          <w:rFonts w:ascii="Times New Roman" w:hAnsi="Times New Roman" w:cs="Times New Roman"/>
          <w:sz w:val="18"/>
          <w:szCs w:val="18"/>
        </w:rPr>
        <w:t>Her çeşit kitabı okumak gerek.</w:t>
      </w:r>
    </w:p>
    <w:p w:rsidR="008F1646"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D)</w:t>
      </w:r>
      <w:r w:rsidRPr="00AA00AC">
        <w:rPr>
          <w:rFonts w:ascii="Times New Roman" w:hAnsi="Times New Roman" w:cs="Times New Roman"/>
          <w:sz w:val="18"/>
          <w:szCs w:val="18"/>
        </w:rPr>
        <w:t>Yolculuklarda en iyi dost kitaptır.</w:t>
      </w:r>
    </w:p>
    <w:p w:rsidR="008F1646" w:rsidRDefault="008F1646" w:rsidP="00AA00AC"/>
    <w:p w:rsidR="008F1646" w:rsidRDefault="008F1646" w:rsidP="00AA00AC"/>
    <w:p w:rsidR="008F1646" w:rsidRPr="00AA00AC" w:rsidRDefault="008F1646" w:rsidP="00AA00AC"/>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7- Aşağıdaki cümlelerin hangisindeki birleşik fiilin çeşidi diğerlerinden farklıdır?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 İş için MEB’e başvurmuş.</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 Sınıfa şöyle bir göz attı.</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Onun hakkında güzel şeyler hissediyorum.</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 Derste konuyu anlatırken pot kırdı.</w:t>
      </w:r>
    </w:p>
    <w:p w:rsidR="008F1646" w:rsidRPr="00AA00AC" w:rsidRDefault="008F1646" w:rsidP="003E0F20">
      <w:pPr>
        <w:pStyle w:val="Subtitle"/>
        <w:jc w:val="left"/>
        <w:rPr>
          <w:rFonts w:ascii="Times New Roman" w:hAnsi="Times New Roman" w:cs="Times New Roman"/>
          <w:b/>
          <w:bCs/>
          <w:sz w:val="18"/>
          <w:szCs w:val="18"/>
        </w:rPr>
      </w:pP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8- Aşağıda cümlelerdeki fiillerden hangisi tür bakımından (iş, oluş, durum) diğerlerinden farklıdır?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 Ayşe bu akşam erken yattı.</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 Bu hafta herkes roman okusun.</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Yorulunca koltuğa uzandı.</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 Durakta dolmuş bekliyorum.</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9-Ağağıdaki cümlelerin hangisinde yer-yön zarfı(belirteci) vardır?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A) Vali dışarıyı selamlıyordu.</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B) Bir türlü yukarı kata çıkamadık.</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C) Buradan ileriye gitme.</w:t>
      </w:r>
    </w:p>
    <w:p w:rsidR="008F1646"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D) Yolun yarısından geri dönmek zorunda kaldı.</w:t>
      </w:r>
    </w:p>
    <w:p w:rsidR="008F1646" w:rsidRPr="00AA00AC" w:rsidRDefault="008F1646" w:rsidP="00AA00AC"/>
    <w:p w:rsidR="008F1646"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10-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 Atamam kendimi denize, dünya güzel.</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 Açıver pencereni umuda, yarınlara…</w:t>
      </w:r>
    </w:p>
    <w:p w:rsidR="008F1646" w:rsidRPr="00AA00AC"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 xml:space="preserve"> </w:t>
      </w:r>
      <w:r w:rsidRPr="00AA00AC">
        <w:rPr>
          <w:rFonts w:ascii="Times New Roman" w:hAnsi="Times New Roman" w:cs="Times New Roman"/>
          <w:sz w:val="18"/>
          <w:szCs w:val="18"/>
        </w:rPr>
        <w:t>• Bekleyedursun yıllar, ben gelmeyeceğim.</w:t>
      </w:r>
    </w:p>
    <w:p w:rsidR="008F1646" w:rsidRPr="00AA00AC" w:rsidRDefault="008F1646" w:rsidP="003E0F20">
      <w:pPr>
        <w:pStyle w:val="Subtitle"/>
        <w:jc w:val="left"/>
        <w:rPr>
          <w:rFonts w:ascii="Times New Roman" w:hAnsi="Times New Roman" w:cs="Times New Roman"/>
          <w:sz w:val="18"/>
          <w:szCs w:val="18"/>
        </w:rPr>
      </w:pPr>
      <w:r>
        <w:rPr>
          <w:rFonts w:ascii="Times New Roman" w:hAnsi="Times New Roman" w:cs="Times New Roman"/>
          <w:sz w:val="18"/>
          <w:szCs w:val="18"/>
        </w:rPr>
        <w:t xml:space="preserve"> </w:t>
      </w:r>
      <w:r w:rsidRPr="00AA00AC">
        <w:rPr>
          <w:rFonts w:ascii="Times New Roman" w:hAnsi="Times New Roman" w:cs="Times New Roman"/>
          <w:sz w:val="18"/>
          <w:szCs w:val="18"/>
        </w:rPr>
        <w:t>• Koşabilirdim zamanın peşinden ben de.</w:t>
      </w: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Yukarıdaki cümlelerde hangi anlam özelliğiyle kullanılmış bir birleşik fiil yoktur?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A)Yeterlik           B)Yaklaşma          C)Tezlik            D)Sürerlik</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11-Aşağıdaki cümlelerin hangisinin yüklemi ek-eylem almış bir isimdir?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A) Bu kitaptan bir tane de bana alır mısınız?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 O gün gelmediğim için sizden özür dilerim.</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C) Bir gün bize Bergama’yı gezdiriyorlardı. </w:t>
      </w:r>
    </w:p>
    <w:p w:rsidR="008F1646"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 İnsanı yaşama bağlayan umutlarıdır.</w:t>
      </w:r>
    </w:p>
    <w:p w:rsidR="008F1646" w:rsidRPr="00AA00AC" w:rsidRDefault="008F1646" w:rsidP="00AA00AC"/>
    <w:p w:rsidR="008F1646"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12-Aşağıdaki cümlelerde altı çizili sözcüklerden hangisi eşseslilik (sesteşlik) özelliği taşımaz?</w:t>
      </w:r>
    </w:p>
    <w:p w:rsidR="008F1646" w:rsidRPr="00AA00AC" w:rsidRDefault="008F1646" w:rsidP="00AA00AC"/>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  Yol ver dağlar yarime gideyim.</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   Her yıl senden uzaklaşıyorum istemeden.</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Boş kaldı kadehler zamansız zamanlarda.</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  İçim kan ağlıyor sensiz geçen dakikalarda.</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13- Kenar mahalleler birbirine geçmiş, yaşlanmış tahta evler. Kiminin kaplamaları biraz daha kararmış, kiminin balkonu biraz daha eğrilmiş, kimi biraz daha çömelmiştir. Hepsi hastadır; onları seviyorum; çünkü onlarda kendimi buluyorum. </w:t>
      </w:r>
    </w:p>
    <w:p w:rsidR="008F1646" w:rsidRPr="00AA00AC" w:rsidRDefault="008F1646" w:rsidP="003E0F20">
      <w:pPr>
        <w:pStyle w:val="Subtitle"/>
        <w:jc w:val="left"/>
        <w:rPr>
          <w:rFonts w:ascii="Times New Roman" w:hAnsi="Times New Roman" w:cs="Times New Roman"/>
          <w:b/>
          <w:bCs/>
          <w:sz w:val="18"/>
          <w:szCs w:val="18"/>
        </w:rPr>
      </w:pPr>
      <w:r w:rsidRPr="00AA00AC">
        <w:rPr>
          <w:rFonts w:ascii="Times New Roman" w:hAnsi="Times New Roman" w:cs="Times New Roman"/>
          <w:b/>
          <w:bCs/>
          <w:sz w:val="18"/>
          <w:szCs w:val="18"/>
        </w:rPr>
        <w:t xml:space="preserve">Bu parçanın anlatım biçimi, aşağıdakilerden hangisine bir örnektir?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A) Betimleme (tasvir)     </w:t>
      </w:r>
      <w:bookmarkStart w:id="0" w:name="_GoBack"/>
      <w:bookmarkEnd w:id="0"/>
      <w:r>
        <w:rPr>
          <w:rFonts w:ascii="Times New Roman" w:hAnsi="Times New Roman" w:cs="Times New Roman"/>
          <w:sz w:val="18"/>
          <w:szCs w:val="18"/>
        </w:rPr>
        <w:tab/>
      </w:r>
      <w:r w:rsidRPr="00AA00AC">
        <w:rPr>
          <w:rFonts w:ascii="Times New Roman" w:hAnsi="Times New Roman" w:cs="Times New Roman"/>
          <w:sz w:val="18"/>
          <w:szCs w:val="18"/>
        </w:rPr>
        <w:t>B) Tartışma</w:t>
      </w:r>
    </w:p>
    <w:p w:rsidR="008F1646"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C) Açıklama    </w:t>
      </w:r>
      <w:r w:rsidRPr="00AA00AC">
        <w:rPr>
          <w:rFonts w:ascii="Times New Roman" w:hAnsi="Times New Roman" w:cs="Times New Roman"/>
          <w:sz w:val="18"/>
          <w:szCs w:val="18"/>
        </w:rPr>
        <w:tab/>
      </w:r>
      <w:r w:rsidRPr="00AA00AC">
        <w:rPr>
          <w:rFonts w:ascii="Times New Roman" w:hAnsi="Times New Roman" w:cs="Times New Roman"/>
          <w:sz w:val="18"/>
          <w:szCs w:val="18"/>
        </w:rPr>
        <w:tab/>
        <w:t>D) Öyküleme</w:t>
      </w:r>
    </w:p>
    <w:p w:rsidR="008F1646" w:rsidRDefault="008F1646" w:rsidP="00AA00AC"/>
    <w:p w:rsidR="008F1646" w:rsidRDefault="008F1646" w:rsidP="00AA00AC"/>
    <w:p w:rsidR="008F1646" w:rsidRDefault="008F1646" w:rsidP="00AA00AC"/>
    <w:p w:rsidR="008F1646" w:rsidRDefault="008F1646" w:rsidP="00AA00AC"/>
    <w:p w:rsidR="008F1646" w:rsidRDefault="008F1646" w:rsidP="00AA00AC"/>
    <w:p w:rsidR="008F1646" w:rsidRPr="00AA00AC" w:rsidRDefault="008F1646" w:rsidP="00AA00AC"/>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14-Nurullah Ataç'ı hep eleştirmen olarak düşünmüşümdür. Oysa Ataç'ın asıl önemi eleştirmenliğinden değil, Türkçe'nin düz yazı dili olarak kullanılması yolunda harcadığı çabadan gelir. "Eleştirmen bir öldü mü bir daha kimse anmaz onu. " der. Kendi çabalarının nedenini de şöyle açıklar: "Bugün bir ülkede bir dil kuruluyor; o yapıda benim de bir taşım vardır. Ancak, görünmeyen, kimsenin gözüne çarpmayan, ta gerilerde bir taş. "</w:t>
      </w:r>
    </w:p>
    <w:p w:rsidR="008F1646" w:rsidRPr="00EC501B" w:rsidRDefault="008F1646" w:rsidP="003E0F20">
      <w:pPr>
        <w:pStyle w:val="Subtitle"/>
        <w:jc w:val="left"/>
        <w:rPr>
          <w:rFonts w:ascii="Times New Roman" w:hAnsi="Times New Roman" w:cs="Times New Roman"/>
          <w:b/>
          <w:bCs/>
          <w:sz w:val="18"/>
          <w:szCs w:val="18"/>
        </w:rPr>
      </w:pPr>
      <w:r w:rsidRPr="00EC501B">
        <w:rPr>
          <w:rFonts w:ascii="Times New Roman" w:hAnsi="Times New Roman" w:cs="Times New Roman"/>
          <w:b/>
          <w:bCs/>
          <w:sz w:val="18"/>
          <w:szCs w:val="18"/>
        </w:rPr>
        <w:t xml:space="preserve">Bu parçada yazar söylediklerini inandırıcı kılmak için aşağıdakilerden hangisine başvurmuştur?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A) Tanık gösterme   </w:t>
      </w:r>
      <w:r w:rsidRPr="00AA00AC">
        <w:rPr>
          <w:rFonts w:ascii="Times New Roman" w:hAnsi="Times New Roman" w:cs="Times New Roman"/>
          <w:sz w:val="18"/>
          <w:szCs w:val="18"/>
        </w:rPr>
        <w:tab/>
        <w:t>B) Örnekleme</w:t>
      </w:r>
    </w:p>
    <w:p w:rsidR="008F1646"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C) Tanımlama    </w:t>
      </w:r>
      <w:r w:rsidRPr="00AA00AC">
        <w:rPr>
          <w:rFonts w:ascii="Times New Roman" w:hAnsi="Times New Roman" w:cs="Times New Roman"/>
          <w:sz w:val="18"/>
          <w:szCs w:val="18"/>
        </w:rPr>
        <w:tab/>
      </w:r>
      <w:r>
        <w:rPr>
          <w:rFonts w:ascii="Times New Roman" w:hAnsi="Times New Roman" w:cs="Times New Roman"/>
          <w:sz w:val="18"/>
          <w:szCs w:val="18"/>
        </w:rPr>
        <w:tab/>
      </w:r>
      <w:r w:rsidRPr="00AA00AC">
        <w:rPr>
          <w:rFonts w:ascii="Times New Roman" w:hAnsi="Times New Roman" w:cs="Times New Roman"/>
          <w:sz w:val="18"/>
          <w:szCs w:val="18"/>
        </w:rPr>
        <w:t>C) Karşılaştırma</w:t>
      </w:r>
    </w:p>
    <w:p w:rsidR="008F1646" w:rsidRPr="00EC501B" w:rsidRDefault="008F1646" w:rsidP="00EC501B"/>
    <w:p w:rsidR="008F1646" w:rsidRPr="00EC501B" w:rsidRDefault="008F1646" w:rsidP="003E0F20">
      <w:pPr>
        <w:pStyle w:val="Subtitle"/>
        <w:jc w:val="left"/>
        <w:rPr>
          <w:rFonts w:ascii="Times New Roman" w:hAnsi="Times New Roman" w:cs="Times New Roman"/>
          <w:b/>
          <w:bCs/>
          <w:sz w:val="18"/>
          <w:szCs w:val="18"/>
        </w:rPr>
      </w:pPr>
      <w:r w:rsidRPr="00EC501B">
        <w:rPr>
          <w:rFonts w:ascii="Times New Roman" w:hAnsi="Times New Roman" w:cs="Times New Roman"/>
          <w:b/>
          <w:bCs/>
          <w:sz w:val="18"/>
          <w:szCs w:val="18"/>
        </w:rPr>
        <w:t>15- Aşağıdaki cümlelerde kullanılan fiillerin hangisinde zaman kayması(anlam kayması) yoktur?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w:t>
      </w:r>
      <w:r w:rsidRPr="00AA00AC">
        <w:rPr>
          <w:rFonts w:ascii="Times New Roman" w:hAnsi="Times New Roman" w:cs="Times New Roman"/>
          <w:sz w:val="18"/>
          <w:szCs w:val="18"/>
        </w:rPr>
        <w:tab/>
        <w:t>Okullar iki ay sonra açılıyor.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w:t>
      </w:r>
      <w:r w:rsidRPr="00AA00AC">
        <w:rPr>
          <w:rFonts w:ascii="Times New Roman" w:hAnsi="Times New Roman" w:cs="Times New Roman"/>
          <w:sz w:val="18"/>
          <w:szCs w:val="18"/>
        </w:rPr>
        <w:tab/>
        <w:t>Dudaklarında bir gülüşle bakıyor.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w:t>
      </w:r>
      <w:r w:rsidRPr="00AA00AC">
        <w:rPr>
          <w:rFonts w:ascii="Times New Roman" w:hAnsi="Times New Roman" w:cs="Times New Roman"/>
          <w:sz w:val="18"/>
          <w:szCs w:val="18"/>
        </w:rPr>
        <w:tab/>
        <w:t xml:space="preserve">Nasrettin Hoca bir gün dama çıkar.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w:t>
      </w:r>
      <w:r w:rsidRPr="00AA00AC">
        <w:rPr>
          <w:rFonts w:ascii="Times New Roman" w:hAnsi="Times New Roman" w:cs="Times New Roman"/>
          <w:sz w:val="18"/>
          <w:szCs w:val="18"/>
        </w:rPr>
        <w:tab/>
        <w:t>Önder, yarın İzmir’e gidiyor.</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Yazarın bu kitapçıkta ele aldığı son şair olan Âşık Veysel, Türk saz şiiri geleneğinin son büyük halkasıdır. O, şiiriyle, yaklaşık bin yıllık geleneği yenilemiştir. Dış dünyayı göremeyen, fakat iç dünyası son derece aydınlık bir şair olarak, edebiyatımızda kendine has bir sesin sahibi olmuştur. </w:t>
      </w:r>
    </w:p>
    <w:p w:rsidR="008F1646" w:rsidRPr="00EC501B" w:rsidRDefault="008F1646" w:rsidP="003E0F20">
      <w:pPr>
        <w:pStyle w:val="Subtitle"/>
        <w:jc w:val="left"/>
        <w:rPr>
          <w:rFonts w:ascii="Times New Roman" w:hAnsi="Times New Roman" w:cs="Times New Roman"/>
          <w:b/>
          <w:bCs/>
          <w:sz w:val="18"/>
          <w:szCs w:val="18"/>
        </w:rPr>
      </w:pPr>
      <w:r w:rsidRPr="00EC501B">
        <w:rPr>
          <w:rFonts w:ascii="Times New Roman" w:hAnsi="Times New Roman" w:cs="Times New Roman"/>
          <w:b/>
          <w:bCs/>
          <w:sz w:val="18"/>
          <w:szCs w:val="18"/>
        </w:rPr>
        <w:t>16-Yukarıdaki altı çizili cümlede Aşık Veysel’in hangi özelliği vurgulanmıştır?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 Ustaca saz çalması</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 Kendisinden sonra gelen sanatçıları etkilemesi.</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Özgün eserler meydana getirmesi.</w:t>
      </w:r>
    </w:p>
    <w:p w:rsidR="008F1646"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 Zor bir yaşam sürmüş olması</w:t>
      </w:r>
    </w:p>
    <w:p w:rsidR="008F1646" w:rsidRPr="00EC501B" w:rsidRDefault="008F1646" w:rsidP="00EC501B"/>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17-Nasıl geçti sınavın? Soruları doğru cevapladın umarım. Biraz zorlanmışsındır ama. Yorulduysan az sonra dinlenebilirsin.</w:t>
      </w:r>
    </w:p>
    <w:p w:rsidR="008F1646" w:rsidRPr="00EC501B" w:rsidRDefault="008F1646" w:rsidP="003E0F20">
      <w:pPr>
        <w:pStyle w:val="Subtitle"/>
        <w:jc w:val="left"/>
        <w:rPr>
          <w:rFonts w:ascii="Times New Roman" w:hAnsi="Times New Roman" w:cs="Times New Roman"/>
          <w:b/>
          <w:bCs/>
          <w:sz w:val="18"/>
          <w:szCs w:val="18"/>
        </w:rPr>
      </w:pPr>
      <w:r w:rsidRPr="00EC501B">
        <w:rPr>
          <w:rFonts w:ascii="Times New Roman" w:hAnsi="Times New Roman" w:cs="Times New Roman"/>
          <w:b/>
          <w:bCs/>
          <w:sz w:val="18"/>
          <w:szCs w:val="18"/>
        </w:rPr>
        <w:t>Yukarıdaki cümlede altı çizili sözcükler zarf görevinde kullanılmıştır.  Bu zarfların türleri sırasıyla aşağıdaki şıkların hangisinde doğru olarak verilmiştir?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 Soru Zarfı – Durum zarfı – Yer Yön Zarfı – Miktar Zarfı</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 Soru Zarfı – Durum zarfı – Miktar Zarfı –  Zaman zarfı</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Soru Zarfı – Durum zarfı – Yer Yön Zarfı –Zaman zarfı</w:t>
      </w:r>
    </w:p>
    <w:p w:rsidR="008F1646"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D) Soru Zarfı – Miktar zarfı – Durum Zarfı –  Zaman zarfı </w:t>
      </w:r>
    </w:p>
    <w:p w:rsidR="008F1646" w:rsidRPr="00EC501B" w:rsidRDefault="008F1646" w:rsidP="00EC501B"/>
    <w:p w:rsidR="008F1646" w:rsidRPr="00EC501B" w:rsidRDefault="008F1646" w:rsidP="003E0F20">
      <w:pPr>
        <w:pStyle w:val="Subtitle"/>
        <w:jc w:val="left"/>
        <w:rPr>
          <w:rFonts w:ascii="Times New Roman" w:hAnsi="Times New Roman" w:cs="Times New Roman"/>
          <w:b/>
          <w:bCs/>
          <w:sz w:val="18"/>
          <w:szCs w:val="18"/>
        </w:rPr>
      </w:pPr>
      <w:r w:rsidRPr="00EC501B">
        <w:rPr>
          <w:rFonts w:ascii="Times New Roman" w:hAnsi="Times New Roman" w:cs="Times New Roman"/>
          <w:b/>
          <w:bCs/>
          <w:sz w:val="18"/>
          <w:szCs w:val="18"/>
        </w:rPr>
        <w:t>18-Aşağıdaki cümlelerin hangisinde karşılaştır</w:t>
      </w:r>
      <w:r w:rsidRPr="00EC501B">
        <w:rPr>
          <w:rFonts w:ascii="Times New Roman" w:hAnsi="Times New Roman" w:cs="Times New Roman"/>
          <w:b/>
          <w:bCs/>
          <w:sz w:val="18"/>
          <w:szCs w:val="18"/>
        </w:rPr>
        <w:softHyphen/>
        <w:t xml:space="preserve">ma söz konusudur?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A) Burada çalışmak herkesin hoşuna gider.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B) Diğer yazarlar gibi süslü bir dil kullanmaz.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Şiir duygularımızın özlü bir şekilde dile gel</w:t>
      </w:r>
      <w:r w:rsidRPr="00AA00AC">
        <w:rPr>
          <w:rFonts w:ascii="Times New Roman" w:hAnsi="Times New Roman" w:cs="Times New Roman"/>
          <w:sz w:val="18"/>
          <w:szCs w:val="18"/>
        </w:rPr>
        <w:softHyphen/>
        <w:t xml:space="preserve">mesidir.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 xml:space="preserve">D) Sevgi dolu gözlerle bana bakıyordu. </w:t>
      </w:r>
    </w:p>
    <w:p w:rsidR="008F1646" w:rsidRPr="00AA00AC" w:rsidRDefault="008F1646" w:rsidP="003E0F20">
      <w:pPr>
        <w:pStyle w:val="Subtitle"/>
        <w:jc w:val="left"/>
        <w:rPr>
          <w:rFonts w:ascii="Times New Roman" w:hAnsi="Times New Roman" w:cs="Times New Roman"/>
          <w:color w:val="000000"/>
          <w:sz w:val="18"/>
          <w:szCs w:val="18"/>
          <w:lang w:eastAsia="en-US"/>
        </w:rPr>
      </w:pP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1. Dirseklerini masaya dayadı ve başını yana eğip bir süre düşündü.</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2. Sonra bir saniye bile ara vermeden yazmaya başladı.</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3. Çalışma odasında bir aşağı bir yukarı iki defa dolaştı.</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4. Parmaklarını kapatıp açtı ve yazı takımını eline alarak masaya oturdu.</w:t>
      </w:r>
    </w:p>
    <w:p w:rsidR="008F1646" w:rsidRPr="00AA00AC" w:rsidRDefault="008F1646" w:rsidP="003E0F20">
      <w:pPr>
        <w:pStyle w:val="Subtitle"/>
        <w:jc w:val="left"/>
        <w:rPr>
          <w:rFonts w:ascii="Times New Roman" w:hAnsi="Times New Roman" w:cs="Times New Roman"/>
          <w:color w:val="000000"/>
          <w:sz w:val="18"/>
          <w:szCs w:val="18"/>
          <w:lang w:eastAsia="en-US"/>
        </w:rPr>
      </w:pPr>
      <w:r w:rsidRPr="00AA00AC">
        <w:rPr>
          <w:rFonts w:ascii="Times New Roman" w:hAnsi="Times New Roman" w:cs="Times New Roman"/>
          <w:sz w:val="18"/>
          <w:szCs w:val="18"/>
        </w:rPr>
        <w:t xml:space="preserve">5. </w:t>
      </w:r>
      <w:r w:rsidRPr="00AA00AC">
        <w:rPr>
          <w:rFonts w:ascii="Times New Roman" w:hAnsi="Times New Roman" w:cs="Times New Roman"/>
          <w:caps/>
          <w:color w:val="000000"/>
          <w:sz w:val="18"/>
          <w:szCs w:val="18"/>
          <w:lang w:eastAsia="en-US"/>
        </w:rPr>
        <w:t>ö</w:t>
      </w:r>
      <w:r w:rsidRPr="00AA00AC">
        <w:rPr>
          <w:rFonts w:ascii="Times New Roman" w:hAnsi="Times New Roman" w:cs="Times New Roman"/>
          <w:sz w:val="18"/>
          <w:szCs w:val="18"/>
        </w:rPr>
        <w:t xml:space="preserve">nceden lambasını yakmış olduğu büyük yazı masasının  </w:t>
      </w:r>
      <w:r w:rsidRPr="00AA00AC">
        <w:rPr>
          <w:rFonts w:ascii="Times New Roman" w:hAnsi="Times New Roman" w:cs="Times New Roman"/>
          <w:color w:val="000000"/>
          <w:sz w:val="18"/>
          <w:szCs w:val="18"/>
          <w:lang w:eastAsia="en-US"/>
        </w:rPr>
        <w:t>önünde durdu.</w:t>
      </w:r>
    </w:p>
    <w:p w:rsidR="008F1646" w:rsidRPr="00EC501B" w:rsidRDefault="008F1646" w:rsidP="003E0F20">
      <w:pPr>
        <w:pStyle w:val="Subtitle"/>
        <w:jc w:val="left"/>
        <w:rPr>
          <w:rFonts w:ascii="Times New Roman" w:hAnsi="Times New Roman" w:cs="Times New Roman"/>
          <w:b/>
          <w:bCs/>
          <w:sz w:val="18"/>
          <w:szCs w:val="18"/>
        </w:rPr>
      </w:pPr>
      <w:r w:rsidRPr="00EC501B">
        <w:rPr>
          <w:rFonts w:ascii="Times New Roman" w:hAnsi="Times New Roman" w:cs="Times New Roman"/>
          <w:b/>
          <w:bCs/>
          <w:color w:val="000000"/>
          <w:sz w:val="18"/>
          <w:szCs w:val="18"/>
        </w:rPr>
        <w:t>19-Cümleler olayların oluş sı</w:t>
      </w:r>
      <w:r w:rsidRPr="00EC501B">
        <w:rPr>
          <w:rFonts w:ascii="Times New Roman" w:hAnsi="Times New Roman" w:cs="Times New Roman"/>
          <w:b/>
          <w:bCs/>
          <w:color w:val="000000"/>
          <w:sz w:val="18"/>
          <w:szCs w:val="18"/>
        </w:rPr>
        <w:softHyphen/>
        <w:t xml:space="preserve">rasına göre nasıl sıralamalıdır? </w:t>
      </w:r>
    </w:p>
    <w:p w:rsidR="008F1646" w:rsidRPr="00AA00AC" w:rsidRDefault="008F1646" w:rsidP="003E0F20">
      <w:pPr>
        <w:pStyle w:val="Subtitle"/>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 xml:space="preserve">A) 2 - 4 - 3 - 5 - 1                 B) 3 - 5 - 4 - 1 - 2 </w:t>
      </w:r>
    </w:p>
    <w:p w:rsidR="008F1646" w:rsidRPr="00AA00AC" w:rsidRDefault="008F1646" w:rsidP="003E0F20">
      <w:pPr>
        <w:pStyle w:val="Subtitle"/>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 xml:space="preserve">C) 4 - 2 - 1 - 3 - 5                 D) 5 - 1 - 2 - 4 – 3     </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p>
    <w:p w:rsidR="008F1646"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20-“gitmeliyim, yazsam, alayım”</w:t>
      </w:r>
    </w:p>
    <w:p w:rsidR="008F1646" w:rsidRPr="00EC501B" w:rsidRDefault="008F1646" w:rsidP="003E0F20">
      <w:pPr>
        <w:pStyle w:val="Subtitle"/>
        <w:jc w:val="left"/>
        <w:rPr>
          <w:rFonts w:ascii="Times New Roman" w:hAnsi="Times New Roman" w:cs="Times New Roman"/>
          <w:b/>
          <w:bCs/>
          <w:sz w:val="18"/>
          <w:szCs w:val="18"/>
        </w:rPr>
      </w:pPr>
      <w:r w:rsidRPr="00EC501B">
        <w:rPr>
          <w:rFonts w:ascii="Times New Roman" w:hAnsi="Times New Roman" w:cs="Times New Roman"/>
          <w:b/>
          <w:bCs/>
          <w:sz w:val="18"/>
          <w:szCs w:val="18"/>
        </w:rPr>
        <w:t>Yukarıdaki eylemlerin kipleri hangi seçenekte doğru sıra ile verilmiştir?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 Gereklilik kipi, istek kipi, dilek şart kipi</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 Dilek şart kipi, istek kipi, gereklilik kipi</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istek kipi, gereklilik kipi, dilek şart kipi</w:t>
      </w:r>
    </w:p>
    <w:p w:rsidR="008F1646"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 Gereklilik kipi, dilek şart kipi,istek kipi</w:t>
      </w:r>
    </w:p>
    <w:p w:rsidR="008F1646" w:rsidRPr="00EC501B" w:rsidRDefault="008F1646" w:rsidP="00EC501B">
      <w:pPr>
        <w:rPr>
          <w:b/>
          <w:bCs/>
        </w:rPr>
      </w:pPr>
    </w:p>
    <w:p w:rsidR="008F1646" w:rsidRDefault="008F1646" w:rsidP="003E0F20">
      <w:pPr>
        <w:pStyle w:val="Subtitle"/>
        <w:jc w:val="left"/>
        <w:rPr>
          <w:rFonts w:ascii="Times New Roman" w:hAnsi="Times New Roman" w:cs="Times New Roman"/>
          <w:b/>
          <w:bCs/>
          <w:color w:val="000000"/>
          <w:sz w:val="18"/>
          <w:szCs w:val="18"/>
          <w:lang w:eastAsia="en-US"/>
        </w:rPr>
      </w:pPr>
      <w:r w:rsidRPr="00EC501B">
        <w:rPr>
          <w:rFonts w:ascii="Times New Roman" w:hAnsi="Times New Roman" w:cs="Times New Roman"/>
          <w:b/>
          <w:bCs/>
          <w:color w:val="000000"/>
          <w:sz w:val="18"/>
          <w:szCs w:val="18"/>
          <w:lang w:eastAsia="en-US"/>
        </w:rPr>
        <w:t>21-Aşağıdaki zaman ve anlam kaymasına yoktur?</w:t>
      </w:r>
    </w:p>
    <w:p w:rsidR="008F1646" w:rsidRPr="00EC501B" w:rsidRDefault="008F1646" w:rsidP="00EC501B">
      <w:pPr>
        <w:rPr>
          <w:lang w:eastAsia="en-US"/>
        </w:rPr>
      </w:pPr>
    </w:p>
    <w:p w:rsidR="008F1646" w:rsidRPr="00AA00AC" w:rsidRDefault="008F1646" w:rsidP="003E0F20">
      <w:pPr>
        <w:pStyle w:val="Subtitle"/>
        <w:jc w:val="left"/>
        <w:rPr>
          <w:rFonts w:ascii="Times New Roman" w:hAnsi="Times New Roman" w:cs="Times New Roman"/>
          <w:color w:val="000000"/>
          <w:sz w:val="18"/>
          <w:szCs w:val="18"/>
          <w:lang w:eastAsia="en-US"/>
        </w:rPr>
      </w:pPr>
      <w:r w:rsidRPr="00AA00AC">
        <w:rPr>
          <w:rFonts w:ascii="Times New Roman" w:hAnsi="Times New Roman" w:cs="Times New Roman"/>
          <w:color w:val="000000"/>
          <w:sz w:val="18"/>
          <w:szCs w:val="18"/>
          <w:lang w:eastAsia="en-US"/>
        </w:rPr>
        <w:t xml:space="preserve">A) Büyük ihtimalle bu yaz, tatile Trabzon’a gideriz. </w:t>
      </w:r>
    </w:p>
    <w:p w:rsidR="008F1646" w:rsidRPr="00AA00AC" w:rsidRDefault="008F1646" w:rsidP="003E0F20">
      <w:pPr>
        <w:pStyle w:val="Subtitle"/>
        <w:jc w:val="left"/>
        <w:rPr>
          <w:rFonts w:ascii="Times New Roman" w:hAnsi="Times New Roman" w:cs="Times New Roman"/>
          <w:color w:val="000000"/>
          <w:sz w:val="18"/>
          <w:szCs w:val="18"/>
          <w:lang w:eastAsia="en-US"/>
        </w:rPr>
      </w:pPr>
      <w:r w:rsidRPr="00AA00AC">
        <w:rPr>
          <w:rFonts w:ascii="Times New Roman" w:hAnsi="Times New Roman" w:cs="Times New Roman"/>
          <w:color w:val="000000"/>
          <w:sz w:val="18"/>
          <w:szCs w:val="18"/>
          <w:lang w:eastAsia="en-US"/>
        </w:rPr>
        <w:t>B) Başka bir fotoğrafta babamla masa başında kiraz yiyoruz.</w:t>
      </w:r>
    </w:p>
    <w:p w:rsidR="008F1646" w:rsidRPr="00AA00AC" w:rsidRDefault="008F1646" w:rsidP="003E0F20">
      <w:pPr>
        <w:pStyle w:val="Subtitle"/>
        <w:jc w:val="left"/>
        <w:rPr>
          <w:rFonts w:ascii="Times New Roman" w:hAnsi="Times New Roman" w:cs="Times New Roman"/>
          <w:color w:val="000000"/>
          <w:sz w:val="18"/>
          <w:szCs w:val="18"/>
          <w:lang w:eastAsia="en-US"/>
        </w:rPr>
      </w:pPr>
      <w:r w:rsidRPr="00AA00AC">
        <w:rPr>
          <w:rFonts w:ascii="Times New Roman" w:hAnsi="Times New Roman" w:cs="Times New Roman"/>
          <w:color w:val="000000"/>
          <w:sz w:val="18"/>
          <w:szCs w:val="18"/>
          <w:lang w:eastAsia="en-US"/>
        </w:rPr>
        <w:t xml:space="preserve">C) Her sabah güneşin doğuşunu izlerim. </w:t>
      </w:r>
    </w:p>
    <w:p w:rsidR="008F1646" w:rsidRPr="00AA00AC" w:rsidRDefault="008F1646" w:rsidP="003E0F20">
      <w:pPr>
        <w:pStyle w:val="Subtitle"/>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lang w:eastAsia="en-US"/>
        </w:rPr>
        <w:t xml:space="preserve">D) Yazar, okuduğum bu kitapta doğduğu kasabayı ayrıntılı olarak anlatır. </w:t>
      </w:r>
    </w:p>
    <w:p w:rsidR="008F1646" w:rsidRPr="00AA00AC" w:rsidRDefault="008F1646" w:rsidP="003E0F20">
      <w:pPr>
        <w:pStyle w:val="Subtitle"/>
        <w:jc w:val="left"/>
        <w:rPr>
          <w:rFonts w:ascii="Times New Roman" w:hAnsi="Times New Roman" w:cs="Times New Roman"/>
          <w:sz w:val="18"/>
          <w:szCs w:val="18"/>
        </w:rPr>
      </w:pP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Şekerin zor bulunduğu yıllarda bir öğretmen, bir köye konuk olur. Akşam yemekten sonra evde bir telaştır başlar. Ev sahibi sandığın anahtarını bir türlü bulamaz. Sonunda sandığı kırmaya karar verir, sandık kırılır, öğretmen işin farkına o zaman varır. Ev sahibi kırdığı sandıktan küçük bir çıkın çıkarır, içerisinde üç şeker vardır. Evet, konuğa şekerli bir kahve ikram etmek için sakladığı üç şeker.</w:t>
      </w:r>
    </w:p>
    <w:p w:rsidR="008F1646" w:rsidRPr="00EC501B" w:rsidRDefault="008F1646" w:rsidP="003E0F20">
      <w:pPr>
        <w:pStyle w:val="Subtitle"/>
        <w:jc w:val="left"/>
        <w:rPr>
          <w:rFonts w:ascii="Times New Roman" w:hAnsi="Times New Roman" w:cs="Times New Roman"/>
          <w:sz w:val="18"/>
          <w:szCs w:val="18"/>
        </w:rPr>
      </w:pPr>
      <w:r w:rsidRPr="00EC501B">
        <w:rPr>
          <w:rStyle w:val="Strong"/>
          <w:rFonts w:ascii="Times New Roman" w:hAnsi="Times New Roman" w:cs="Times New Roman"/>
          <w:sz w:val="18"/>
          <w:szCs w:val="18"/>
        </w:rPr>
        <w:t>22-Yukarıdaki paragrafın ana fikri aşağıdakilerden hangisidir?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 Misafir umduğunu değil bulduğunu yer.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B)Misafirler ev sahibine fazlaca yük olmamalıdır.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Misafire değer verip konuksever olunmalıdır.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D)Misafirler bazen ev sahibini zor durumda bırakabilir.</w:t>
      </w:r>
    </w:p>
    <w:p w:rsidR="008F1646" w:rsidRPr="00AA00AC" w:rsidRDefault="008F1646" w:rsidP="003E0F20">
      <w:pPr>
        <w:pStyle w:val="Subtitle"/>
        <w:jc w:val="left"/>
        <w:rPr>
          <w:rFonts w:ascii="Times New Roman" w:hAnsi="Times New Roman" w:cs="Times New Roman"/>
          <w:sz w:val="18"/>
          <w:szCs w:val="18"/>
        </w:rPr>
      </w:pPr>
    </w:p>
    <w:p w:rsidR="008F1646" w:rsidRPr="00EC501B" w:rsidRDefault="008F1646" w:rsidP="003E0F20">
      <w:pPr>
        <w:pStyle w:val="Subtitle"/>
        <w:jc w:val="left"/>
        <w:rPr>
          <w:rFonts w:ascii="Times New Roman" w:hAnsi="Times New Roman" w:cs="Times New Roman"/>
          <w:b/>
          <w:bCs/>
          <w:sz w:val="18"/>
          <w:szCs w:val="18"/>
        </w:rPr>
      </w:pPr>
      <w:r w:rsidRPr="00EC501B">
        <w:rPr>
          <w:rFonts w:ascii="Times New Roman" w:hAnsi="Times New Roman" w:cs="Times New Roman"/>
          <w:b/>
          <w:bCs/>
          <w:sz w:val="18"/>
          <w:szCs w:val="18"/>
        </w:rPr>
        <w:t xml:space="preserve">23-“Düzenli” sözcüğü hangi cümlede eylemin durumunu belirtmiştir? </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A) O, derslerine düzenli çalıştı.</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B) Düzenli kişileri herkes sever.</w:t>
      </w:r>
    </w:p>
    <w:p w:rsidR="008F1646" w:rsidRPr="00AA00AC"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C) Düzenli ödevler her zaman iyi not alır.</w:t>
      </w:r>
    </w:p>
    <w:p w:rsidR="008F1646" w:rsidRDefault="008F1646" w:rsidP="003E0F20">
      <w:pPr>
        <w:pStyle w:val="Subtitle"/>
        <w:jc w:val="left"/>
        <w:rPr>
          <w:rFonts w:ascii="Times New Roman" w:hAnsi="Times New Roman" w:cs="Times New Roman"/>
          <w:sz w:val="18"/>
          <w:szCs w:val="18"/>
        </w:rPr>
      </w:pPr>
      <w:r w:rsidRPr="00AA00AC">
        <w:rPr>
          <w:rFonts w:ascii="Times New Roman" w:hAnsi="Times New Roman" w:cs="Times New Roman"/>
          <w:sz w:val="18"/>
          <w:szCs w:val="18"/>
        </w:rPr>
        <w:t>D) Onun düzenli bir odası vardı.</w:t>
      </w:r>
    </w:p>
    <w:p w:rsidR="008F1646" w:rsidRPr="00EC501B" w:rsidRDefault="008F1646" w:rsidP="00EC501B"/>
    <w:p w:rsidR="008F1646" w:rsidRPr="00EC501B" w:rsidRDefault="008F1646" w:rsidP="003E0F20">
      <w:pPr>
        <w:pStyle w:val="Subtitle"/>
        <w:jc w:val="left"/>
        <w:rPr>
          <w:rFonts w:ascii="Times New Roman" w:hAnsi="Times New Roman" w:cs="Times New Roman"/>
          <w:b/>
          <w:bCs/>
          <w:color w:val="000000"/>
          <w:sz w:val="18"/>
          <w:szCs w:val="18"/>
        </w:rPr>
      </w:pPr>
      <w:r w:rsidRPr="00EC501B">
        <w:rPr>
          <w:rFonts w:ascii="Times New Roman" w:hAnsi="Times New Roman" w:cs="Times New Roman"/>
          <w:b/>
          <w:bCs/>
          <w:color w:val="000000"/>
          <w:sz w:val="18"/>
          <w:szCs w:val="18"/>
        </w:rPr>
        <w:t>24-Aşağıdaki verilen altı çizili belirteçlerden hangisi belirttiği anlamıyla yanlış eşleştirilmiştir?</w:t>
      </w:r>
    </w:p>
    <w:p w:rsidR="008F1646" w:rsidRPr="00AA00AC" w:rsidRDefault="008F1646" w:rsidP="003E0F20">
      <w:pPr>
        <w:pStyle w:val="Subtitle"/>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A)Bana dostça davranıyordu.-Durum</w:t>
      </w:r>
    </w:p>
    <w:p w:rsidR="008F1646" w:rsidRPr="00AA00AC" w:rsidRDefault="008F1646" w:rsidP="003E0F20">
      <w:pPr>
        <w:pStyle w:val="Subtitle"/>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B)Tren istasyona gece ulaştı.-Zaman</w:t>
      </w:r>
    </w:p>
    <w:p w:rsidR="008F1646" w:rsidRPr="00AA00AC" w:rsidRDefault="008F1646" w:rsidP="003E0F20">
      <w:pPr>
        <w:pStyle w:val="Subtitle"/>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C)Yeni gelen kız çok konuşuyor.-miktar</w:t>
      </w:r>
    </w:p>
    <w:p w:rsidR="008F1646" w:rsidRPr="00AA00AC" w:rsidRDefault="008F1646" w:rsidP="003E0F20">
      <w:pPr>
        <w:pStyle w:val="Subtitle"/>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D)Kar yağınca içeri girdik.-zaman</w:t>
      </w:r>
    </w:p>
    <w:p w:rsidR="008F1646" w:rsidRPr="00AA00AC" w:rsidRDefault="008F1646" w:rsidP="003E0F20">
      <w:pPr>
        <w:pStyle w:val="Subtitle"/>
        <w:jc w:val="left"/>
        <w:rPr>
          <w:rFonts w:ascii="Times New Roman" w:hAnsi="Times New Roman" w:cs="Times New Roman"/>
          <w:color w:val="0D0D0D"/>
          <w:sz w:val="18"/>
          <w:szCs w:val="18"/>
        </w:rPr>
      </w:pPr>
    </w:p>
    <w:p w:rsidR="008F1646" w:rsidRPr="00AA00AC" w:rsidRDefault="008F1646" w:rsidP="003E0F20">
      <w:pPr>
        <w:pStyle w:val="Subtitle"/>
        <w:jc w:val="left"/>
        <w:rPr>
          <w:rFonts w:ascii="Times New Roman" w:hAnsi="Times New Roman" w:cs="Times New Roman"/>
          <w:color w:val="0D0D0D"/>
          <w:sz w:val="18"/>
          <w:szCs w:val="18"/>
        </w:rPr>
      </w:pPr>
      <w:r w:rsidRPr="00AA00AC">
        <w:rPr>
          <w:rFonts w:ascii="Times New Roman" w:hAnsi="Times New Roman" w:cs="Times New Roman"/>
          <w:color w:val="0D0D0D"/>
          <w:sz w:val="18"/>
          <w:szCs w:val="18"/>
        </w:rPr>
        <w:t>Bana çok değer vermişmiş.</w:t>
      </w:r>
    </w:p>
    <w:p w:rsidR="008F1646" w:rsidRPr="00AA00AC" w:rsidRDefault="008F1646" w:rsidP="003E0F20">
      <w:pPr>
        <w:pStyle w:val="Subtitle"/>
        <w:jc w:val="left"/>
        <w:rPr>
          <w:rFonts w:ascii="Times New Roman" w:hAnsi="Times New Roman" w:cs="Times New Roman"/>
          <w:color w:val="0D0D0D"/>
          <w:sz w:val="18"/>
          <w:szCs w:val="18"/>
        </w:rPr>
      </w:pPr>
      <w:r w:rsidRPr="00AA00AC">
        <w:rPr>
          <w:rFonts w:ascii="Times New Roman" w:hAnsi="Times New Roman" w:cs="Times New Roman"/>
          <w:color w:val="0D0D0D"/>
          <w:sz w:val="18"/>
          <w:szCs w:val="18"/>
        </w:rPr>
        <w:t>Program iptal edilmeseydi “Türkçe” üzerine bir konuşma yapacaktım.</w:t>
      </w:r>
    </w:p>
    <w:p w:rsidR="008F1646" w:rsidRPr="00AA00AC" w:rsidRDefault="008F1646" w:rsidP="003E0F20">
      <w:pPr>
        <w:pStyle w:val="Subtitle"/>
        <w:jc w:val="left"/>
        <w:rPr>
          <w:rFonts w:ascii="Times New Roman" w:hAnsi="Times New Roman" w:cs="Times New Roman"/>
          <w:color w:val="0D0D0D"/>
          <w:sz w:val="18"/>
          <w:szCs w:val="18"/>
        </w:rPr>
      </w:pPr>
      <w:r w:rsidRPr="00AA00AC">
        <w:rPr>
          <w:rFonts w:ascii="Times New Roman" w:hAnsi="Times New Roman" w:cs="Times New Roman"/>
          <w:color w:val="0D0D0D"/>
          <w:sz w:val="18"/>
          <w:szCs w:val="18"/>
        </w:rPr>
        <w:t>Her hafta tiyatroya giderdi.</w:t>
      </w:r>
    </w:p>
    <w:p w:rsidR="008F1646" w:rsidRPr="00EC501B" w:rsidRDefault="008F1646" w:rsidP="003E0F20">
      <w:pPr>
        <w:pStyle w:val="Subtitle"/>
        <w:jc w:val="left"/>
        <w:rPr>
          <w:rFonts w:ascii="Times New Roman" w:hAnsi="Times New Roman" w:cs="Times New Roman"/>
          <w:b/>
          <w:bCs/>
          <w:color w:val="0D0D0D"/>
          <w:sz w:val="18"/>
          <w:szCs w:val="18"/>
        </w:rPr>
      </w:pPr>
      <w:r w:rsidRPr="00EC501B">
        <w:rPr>
          <w:rFonts w:ascii="Times New Roman" w:hAnsi="Times New Roman" w:cs="Times New Roman"/>
          <w:b/>
          <w:bCs/>
          <w:color w:val="0D0D0D"/>
          <w:sz w:val="18"/>
          <w:szCs w:val="18"/>
        </w:rPr>
        <w:t>25</w:t>
      </w:r>
      <w:r>
        <w:rPr>
          <w:rFonts w:ascii="Times New Roman" w:hAnsi="Times New Roman" w:cs="Times New Roman"/>
          <w:b/>
          <w:bCs/>
          <w:color w:val="0D0D0D"/>
          <w:sz w:val="18"/>
          <w:szCs w:val="18"/>
        </w:rPr>
        <w:t>—</w:t>
      </w:r>
      <w:r w:rsidRPr="00EC501B">
        <w:rPr>
          <w:rFonts w:ascii="Times New Roman" w:hAnsi="Times New Roman" w:cs="Times New Roman"/>
          <w:b/>
          <w:bCs/>
          <w:color w:val="0D0D0D"/>
          <w:sz w:val="18"/>
          <w:szCs w:val="18"/>
        </w:rPr>
        <w:t>Yukarıdaki cümlelerde aşağıdaki anlamlardan hangisi yoktur?</w:t>
      </w:r>
    </w:p>
    <w:p w:rsidR="008F1646" w:rsidRPr="00AA00AC" w:rsidRDefault="008F1646" w:rsidP="003E0F20">
      <w:pPr>
        <w:pStyle w:val="Subtitle"/>
        <w:jc w:val="left"/>
        <w:rPr>
          <w:rFonts w:ascii="Times New Roman" w:hAnsi="Times New Roman" w:cs="Times New Roman"/>
          <w:color w:val="0D0D0D"/>
          <w:sz w:val="18"/>
          <w:szCs w:val="18"/>
        </w:rPr>
      </w:pPr>
      <w:r>
        <w:rPr>
          <w:rFonts w:ascii="Times New Roman" w:hAnsi="Times New Roman" w:cs="Times New Roman"/>
          <w:color w:val="0D0D0D"/>
          <w:sz w:val="18"/>
          <w:szCs w:val="18"/>
        </w:rPr>
        <w:t>A)</w:t>
      </w:r>
      <w:r w:rsidRPr="00AA00AC">
        <w:rPr>
          <w:rFonts w:ascii="Times New Roman" w:hAnsi="Times New Roman" w:cs="Times New Roman"/>
          <w:color w:val="0D0D0D"/>
          <w:sz w:val="18"/>
          <w:szCs w:val="18"/>
        </w:rPr>
        <w:t>Terk edilmiş bir alışkanlık.</w:t>
      </w:r>
    </w:p>
    <w:p w:rsidR="008F1646" w:rsidRPr="00AA00AC" w:rsidRDefault="008F1646" w:rsidP="003E0F20">
      <w:pPr>
        <w:pStyle w:val="Subtitle"/>
        <w:jc w:val="left"/>
        <w:rPr>
          <w:rFonts w:ascii="Times New Roman" w:hAnsi="Times New Roman" w:cs="Times New Roman"/>
          <w:color w:val="0D0D0D"/>
          <w:sz w:val="18"/>
          <w:szCs w:val="18"/>
        </w:rPr>
      </w:pPr>
      <w:r>
        <w:rPr>
          <w:rFonts w:ascii="Times New Roman" w:hAnsi="Times New Roman" w:cs="Times New Roman"/>
          <w:color w:val="0D0D0D"/>
          <w:sz w:val="18"/>
          <w:szCs w:val="18"/>
        </w:rPr>
        <w:t>B)</w:t>
      </w:r>
      <w:r w:rsidRPr="00AA00AC">
        <w:rPr>
          <w:rFonts w:ascii="Times New Roman" w:hAnsi="Times New Roman" w:cs="Times New Roman"/>
          <w:color w:val="0D0D0D"/>
          <w:sz w:val="18"/>
          <w:szCs w:val="18"/>
        </w:rPr>
        <w:t>İnanmama.</w:t>
      </w:r>
    </w:p>
    <w:p w:rsidR="008F1646" w:rsidRPr="00AA00AC" w:rsidRDefault="008F1646" w:rsidP="003E0F20">
      <w:pPr>
        <w:pStyle w:val="Subtitle"/>
        <w:jc w:val="left"/>
        <w:rPr>
          <w:rFonts w:ascii="Times New Roman" w:hAnsi="Times New Roman" w:cs="Times New Roman"/>
          <w:color w:val="0D0D0D"/>
          <w:sz w:val="18"/>
          <w:szCs w:val="18"/>
        </w:rPr>
      </w:pPr>
      <w:r>
        <w:rPr>
          <w:rFonts w:ascii="Times New Roman" w:hAnsi="Times New Roman" w:cs="Times New Roman"/>
          <w:color w:val="0D0D0D"/>
          <w:sz w:val="18"/>
          <w:szCs w:val="18"/>
        </w:rPr>
        <w:t>C)</w:t>
      </w:r>
      <w:r w:rsidRPr="00AA00AC">
        <w:rPr>
          <w:rFonts w:ascii="Times New Roman" w:hAnsi="Times New Roman" w:cs="Times New Roman"/>
          <w:color w:val="0D0D0D"/>
          <w:sz w:val="18"/>
          <w:szCs w:val="18"/>
        </w:rPr>
        <w:t>Kesinlik</w:t>
      </w:r>
    </w:p>
    <w:p w:rsidR="008F1646" w:rsidRDefault="008F1646" w:rsidP="003E0F20">
      <w:pPr>
        <w:pStyle w:val="Subtitle"/>
        <w:jc w:val="left"/>
        <w:rPr>
          <w:rFonts w:ascii="Times New Roman" w:hAnsi="Times New Roman" w:cs="Times New Roman"/>
          <w:color w:val="0D0D0D"/>
          <w:sz w:val="18"/>
          <w:szCs w:val="18"/>
        </w:rPr>
      </w:pPr>
      <w:r>
        <w:rPr>
          <w:rFonts w:ascii="Times New Roman" w:hAnsi="Times New Roman" w:cs="Times New Roman"/>
          <w:color w:val="0D0D0D"/>
          <w:sz w:val="18"/>
          <w:szCs w:val="18"/>
        </w:rPr>
        <w:t>D)</w:t>
      </w:r>
      <w:r w:rsidRPr="00AA00AC">
        <w:rPr>
          <w:rFonts w:ascii="Times New Roman" w:hAnsi="Times New Roman" w:cs="Times New Roman"/>
          <w:color w:val="0D0D0D"/>
          <w:sz w:val="18"/>
          <w:szCs w:val="18"/>
        </w:rPr>
        <w:t>Gerçekleşmemiş bir niyet.</w:t>
      </w:r>
    </w:p>
    <w:p w:rsidR="008F1646" w:rsidRDefault="008F1646" w:rsidP="00EC501B"/>
    <w:p w:rsidR="008F1646" w:rsidRPr="00EC501B" w:rsidRDefault="008F1646" w:rsidP="00EC501B">
      <w:r>
        <w:tab/>
      </w:r>
      <w:r>
        <w:tab/>
      </w:r>
      <w:r>
        <w:tab/>
        <w:t>TÜRKÇE ZÜMRESİ</w:t>
      </w:r>
    </w:p>
    <w:p w:rsidR="008F1646" w:rsidRPr="00AA00AC" w:rsidRDefault="008F1646" w:rsidP="003E0F20">
      <w:pPr>
        <w:pStyle w:val="Subtitle"/>
        <w:jc w:val="left"/>
        <w:rPr>
          <w:rFonts w:ascii="Times New Roman" w:hAnsi="Times New Roman" w:cs="Times New Roman"/>
          <w:color w:val="0D0D0D"/>
          <w:sz w:val="18"/>
          <w:szCs w:val="18"/>
        </w:rPr>
      </w:pPr>
    </w:p>
    <w:p w:rsidR="008F1646" w:rsidRDefault="008F1646" w:rsidP="00AF77A7">
      <w:pPr>
        <w:rPr>
          <w:rFonts w:ascii="Comic Sans MS" w:hAnsi="Comic Sans MS" w:cs="Comic Sans MS"/>
          <w:sz w:val="16"/>
          <w:szCs w:val="16"/>
        </w:rPr>
      </w:pPr>
      <w:hyperlink r:id="rId5" w:history="1">
        <w:r>
          <w:rPr>
            <w:rStyle w:val="Hyperlink"/>
            <w:rFonts w:ascii="Comic Sans MS" w:hAnsi="Comic Sans MS" w:cs="Comic Sans MS"/>
            <w:sz w:val="16"/>
            <w:szCs w:val="16"/>
          </w:rPr>
          <w:t>www.sorubak.com</w:t>
        </w:r>
      </w:hyperlink>
      <w:r>
        <w:rPr>
          <w:rFonts w:ascii="Comic Sans MS" w:hAnsi="Comic Sans MS" w:cs="Comic Sans MS"/>
          <w:sz w:val="16"/>
          <w:szCs w:val="16"/>
        </w:rPr>
        <w:t xml:space="preserve"> </w:t>
      </w:r>
    </w:p>
    <w:p w:rsidR="008F1646" w:rsidRPr="00AA00AC" w:rsidRDefault="008F1646" w:rsidP="003E0F20">
      <w:pPr>
        <w:pStyle w:val="Subtitle"/>
        <w:jc w:val="left"/>
        <w:rPr>
          <w:rFonts w:ascii="Times New Roman" w:hAnsi="Times New Roman" w:cs="Times New Roman"/>
          <w:sz w:val="18"/>
          <w:szCs w:val="18"/>
        </w:rPr>
      </w:pPr>
    </w:p>
    <w:sectPr w:rsidR="008F1646" w:rsidRPr="00AA00AC" w:rsidSect="003E0F20">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D7C69"/>
    <w:multiLevelType w:val="hybridMultilevel"/>
    <w:tmpl w:val="EA126766"/>
    <w:lvl w:ilvl="0" w:tplc="5BE84BA8">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4D7247D"/>
    <w:multiLevelType w:val="hybridMultilevel"/>
    <w:tmpl w:val="37340C96"/>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54FC20F0"/>
    <w:multiLevelType w:val="hybridMultilevel"/>
    <w:tmpl w:val="1D04A0C4"/>
    <w:lvl w:ilvl="0" w:tplc="041F000B">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3">
    <w:nsid w:val="79A57F26"/>
    <w:multiLevelType w:val="hybridMultilevel"/>
    <w:tmpl w:val="5374E8A8"/>
    <w:lvl w:ilvl="0" w:tplc="51BC28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rawingGridVerticalSpacing w:val="17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0F5A"/>
    <w:rsid w:val="00002C4C"/>
    <w:rsid w:val="000047EF"/>
    <w:rsid w:val="00004A85"/>
    <w:rsid w:val="00007B7F"/>
    <w:rsid w:val="00015432"/>
    <w:rsid w:val="00015A49"/>
    <w:rsid w:val="000247C5"/>
    <w:rsid w:val="00026096"/>
    <w:rsid w:val="000301F0"/>
    <w:rsid w:val="00032163"/>
    <w:rsid w:val="0003699C"/>
    <w:rsid w:val="00040FCA"/>
    <w:rsid w:val="00043720"/>
    <w:rsid w:val="000439DF"/>
    <w:rsid w:val="00045AD9"/>
    <w:rsid w:val="00046247"/>
    <w:rsid w:val="00046703"/>
    <w:rsid w:val="00046B9A"/>
    <w:rsid w:val="000500CF"/>
    <w:rsid w:val="00051779"/>
    <w:rsid w:val="00054A46"/>
    <w:rsid w:val="00054E13"/>
    <w:rsid w:val="0005518C"/>
    <w:rsid w:val="000628F1"/>
    <w:rsid w:val="00065738"/>
    <w:rsid w:val="0007058B"/>
    <w:rsid w:val="00070632"/>
    <w:rsid w:val="0007291A"/>
    <w:rsid w:val="0007535F"/>
    <w:rsid w:val="0008474D"/>
    <w:rsid w:val="00085062"/>
    <w:rsid w:val="00085B18"/>
    <w:rsid w:val="0009359A"/>
    <w:rsid w:val="00096441"/>
    <w:rsid w:val="000A078B"/>
    <w:rsid w:val="000A3FEC"/>
    <w:rsid w:val="000A5101"/>
    <w:rsid w:val="000C3483"/>
    <w:rsid w:val="000C3CEA"/>
    <w:rsid w:val="000D399C"/>
    <w:rsid w:val="000D4E33"/>
    <w:rsid w:val="000E0C36"/>
    <w:rsid w:val="000E4751"/>
    <w:rsid w:val="000F193A"/>
    <w:rsid w:val="000F2E10"/>
    <w:rsid w:val="000F6186"/>
    <w:rsid w:val="000F7785"/>
    <w:rsid w:val="000F7B55"/>
    <w:rsid w:val="00101D00"/>
    <w:rsid w:val="00107CB9"/>
    <w:rsid w:val="00110FF4"/>
    <w:rsid w:val="0011311B"/>
    <w:rsid w:val="00114A26"/>
    <w:rsid w:val="00114B10"/>
    <w:rsid w:val="00115A9B"/>
    <w:rsid w:val="00117429"/>
    <w:rsid w:val="00120217"/>
    <w:rsid w:val="0012383C"/>
    <w:rsid w:val="00123C00"/>
    <w:rsid w:val="00127DAE"/>
    <w:rsid w:val="00131B7D"/>
    <w:rsid w:val="001352E0"/>
    <w:rsid w:val="00135479"/>
    <w:rsid w:val="001420C7"/>
    <w:rsid w:val="001423DA"/>
    <w:rsid w:val="001438D0"/>
    <w:rsid w:val="00143B9C"/>
    <w:rsid w:val="0015293F"/>
    <w:rsid w:val="00156477"/>
    <w:rsid w:val="00157C32"/>
    <w:rsid w:val="00157EEF"/>
    <w:rsid w:val="00161734"/>
    <w:rsid w:val="00162371"/>
    <w:rsid w:val="00162D4F"/>
    <w:rsid w:val="00162EF2"/>
    <w:rsid w:val="00164BB7"/>
    <w:rsid w:val="00167FF0"/>
    <w:rsid w:val="00172E31"/>
    <w:rsid w:val="001738B3"/>
    <w:rsid w:val="0017470E"/>
    <w:rsid w:val="00174B4B"/>
    <w:rsid w:val="0017689E"/>
    <w:rsid w:val="001809C5"/>
    <w:rsid w:val="0018154B"/>
    <w:rsid w:val="00181D8E"/>
    <w:rsid w:val="00182AF9"/>
    <w:rsid w:val="00184433"/>
    <w:rsid w:val="001849CB"/>
    <w:rsid w:val="00186DE9"/>
    <w:rsid w:val="00190E9A"/>
    <w:rsid w:val="00191F05"/>
    <w:rsid w:val="00196B54"/>
    <w:rsid w:val="001A14B9"/>
    <w:rsid w:val="001A297D"/>
    <w:rsid w:val="001A2B56"/>
    <w:rsid w:val="001A551E"/>
    <w:rsid w:val="001B0E90"/>
    <w:rsid w:val="001B2D01"/>
    <w:rsid w:val="001B78E0"/>
    <w:rsid w:val="001C0190"/>
    <w:rsid w:val="001C279F"/>
    <w:rsid w:val="001C551F"/>
    <w:rsid w:val="001C6064"/>
    <w:rsid w:val="001D039D"/>
    <w:rsid w:val="001D18A1"/>
    <w:rsid w:val="001D3493"/>
    <w:rsid w:val="001E649E"/>
    <w:rsid w:val="001F0D44"/>
    <w:rsid w:val="001F3BD7"/>
    <w:rsid w:val="001F401A"/>
    <w:rsid w:val="001F5876"/>
    <w:rsid w:val="001F6129"/>
    <w:rsid w:val="001F622F"/>
    <w:rsid w:val="001F689E"/>
    <w:rsid w:val="001F7767"/>
    <w:rsid w:val="0020299E"/>
    <w:rsid w:val="00217CC3"/>
    <w:rsid w:val="00221EF4"/>
    <w:rsid w:val="00231351"/>
    <w:rsid w:val="002313F4"/>
    <w:rsid w:val="002315E2"/>
    <w:rsid w:val="00231C5A"/>
    <w:rsid w:val="002327C7"/>
    <w:rsid w:val="00232B27"/>
    <w:rsid w:val="0024168F"/>
    <w:rsid w:val="00241CB3"/>
    <w:rsid w:val="00242F3B"/>
    <w:rsid w:val="002515A0"/>
    <w:rsid w:val="00252285"/>
    <w:rsid w:val="00253498"/>
    <w:rsid w:val="0025767B"/>
    <w:rsid w:val="002607FB"/>
    <w:rsid w:val="00260A5A"/>
    <w:rsid w:val="00263F82"/>
    <w:rsid w:val="002724B2"/>
    <w:rsid w:val="00273050"/>
    <w:rsid w:val="00273A51"/>
    <w:rsid w:val="002741AA"/>
    <w:rsid w:val="00281F22"/>
    <w:rsid w:val="00285174"/>
    <w:rsid w:val="00286DC6"/>
    <w:rsid w:val="002877FE"/>
    <w:rsid w:val="00290C62"/>
    <w:rsid w:val="00291982"/>
    <w:rsid w:val="00291E09"/>
    <w:rsid w:val="002A42B3"/>
    <w:rsid w:val="002A6F84"/>
    <w:rsid w:val="002A73B2"/>
    <w:rsid w:val="002C1BCF"/>
    <w:rsid w:val="002C7EE2"/>
    <w:rsid w:val="002D1FD1"/>
    <w:rsid w:val="002D290C"/>
    <w:rsid w:val="002D3205"/>
    <w:rsid w:val="002E3179"/>
    <w:rsid w:val="002E4AD2"/>
    <w:rsid w:val="002E4FE9"/>
    <w:rsid w:val="002E5FF5"/>
    <w:rsid w:val="002E7201"/>
    <w:rsid w:val="002E7D38"/>
    <w:rsid w:val="002F0912"/>
    <w:rsid w:val="002F1CBA"/>
    <w:rsid w:val="003014AA"/>
    <w:rsid w:val="0030493E"/>
    <w:rsid w:val="00311DA1"/>
    <w:rsid w:val="00312AA0"/>
    <w:rsid w:val="00314284"/>
    <w:rsid w:val="00316116"/>
    <w:rsid w:val="003226FA"/>
    <w:rsid w:val="00326356"/>
    <w:rsid w:val="00332573"/>
    <w:rsid w:val="00336E60"/>
    <w:rsid w:val="00341EE5"/>
    <w:rsid w:val="00344290"/>
    <w:rsid w:val="00344385"/>
    <w:rsid w:val="0034609B"/>
    <w:rsid w:val="00351A3B"/>
    <w:rsid w:val="00357416"/>
    <w:rsid w:val="00364FAD"/>
    <w:rsid w:val="00365069"/>
    <w:rsid w:val="003724F9"/>
    <w:rsid w:val="003746B1"/>
    <w:rsid w:val="00375D3D"/>
    <w:rsid w:val="00376055"/>
    <w:rsid w:val="00377263"/>
    <w:rsid w:val="00377785"/>
    <w:rsid w:val="00377A9C"/>
    <w:rsid w:val="0038074C"/>
    <w:rsid w:val="00380D6B"/>
    <w:rsid w:val="003877FA"/>
    <w:rsid w:val="00393AB6"/>
    <w:rsid w:val="003945CE"/>
    <w:rsid w:val="00395324"/>
    <w:rsid w:val="00396359"/>
    <w:rsid w:val="00396AB2"/>
    <w:rsid w:val="00397DD5"/>
    <w:rsid w:val="003A24E6"/>
    <w:rsid w:val="003A3AEB"/>
    <w:rsid w:val="003A4BA7"/>
    <w:rsid w:val="003B01D5"/>
    <w:rsid w:val="003B21F5"/>
    <w:rsid w:val="003B3062"/>
    <w:rsid w:val="003B59C0"/>
    <w:rsid w:val="003C055F"/>
    <w:rsid w:val="003C3617"/>
    <w:rsid w:val="003C446F"/>
    <w:rsid w:val="003C5178"/>
    <w:rsid w:val="003D000B"/>
    <w:rsid w:val="003D2DE4"/>
    <w:rsid w:val="003D43C1"/>
    <w:rsid w:val="003D5189"/>
    <w:rsid w:val="003D53AB"/>
    <w:rsid w:val="003E0F20"/>
    <w:rsid w:val="003E1D33"/>
    <w:rsid w:val="003E214D"/>
    <w:rsid w:val="003F09D8"/>
    <w:rsid w:val="003F3414"/>
    <w:rsid w:val="003F4EA2"/>
    <w:rsid w:val="00401032"/>
    <w:rsid w:val="00406EC5"/>
    <w:rsid w:val="0041613D"/>
    <w:rsid w:val="004174A6"/>
    <w:rsid w:val="00420CDC"/>
    <w:rsid w:val="00420FB4"/>
    <w:rsid w:val="004219B3"/>
    <w:rsid w:val="004233F7"/>
    <w:rsid w:val="00425849"/>
    <w:rsid w:val="00427FBE"/>
    <w:rsid w:val="004313B4"/>
    <w:rsid w:val="0043412B"/>
    <w:rsid w:val="00434BCF"/>
    <w:rsid w:val="00437B95"/>
    <w:rsid w:val="00442DE2"/>
    <w:rsid w:val="004431F6"/>
    <w:rsid w:val="0044324A"/>
    <w:rsid w:val="00443F1C"/>
    <w:rsid w:val="0045007F"/>
    <w:rsid w:val="004500E2"/>
    <w:rsid w:val="004516CB"/>
    <w:rsid w:val="00467291"/>
    <w:rsid w:val="00481681"/>
    <w:rsid w:val="00483392"/>
    <w:rsid w:val="004834DC"/>
    <w:rsid w:val="00485161"/>
    <w:rsid w:val="0049081C"/>
    <w:rsid w:val="0049095C"/>
    <w:rsid w:val="004A3841"/>
    <w:rsid w:val="004A67D8"/>
    <w:rsid w:val="004B3138"/>
    <w:rsid w:val="004B3973"/>
    <w:rsid w:val="004B3EEC"/>
    <w:rsid w:val="004B5EBF"/>
    <w:rsid w:val="004B69F9"/>
    <w:rsid w:val="004C317D"/>
    <w:rsid w:val="004C76A5"/>
    <w:rsid w:val="004D327E"/>
    <w:rsid w:val="004D4341"/>
    <w:rsid w:val="004D66EF"/>
    <w:rsid w:val="004D7162"/>
    <w:rsid w:val="004E16C2"/>
    <w:rsid w:val="004E54E1"/>
    <w:rsid w:val="004F1A7E"/>
    <w:rsid w:val="004F4D64"/>
    <w:rsid w:val="00501ECB"/>
    <w:rsid w:val="00502F69"/>
    <w:rsid w:val="00503475"/>
    <w:rsid w:val="00504EF5"/>
    <w:rsid w:val="00510F5A"/>
    <w:rsid w:val="005113FD"/>
    <w:rsid w:val="00512A96"/>
    <w:rsid w:val="00515040"/>
    <w:rsid w:val="00516D01"/>
    <w:rsid w:val="0052144B"/>
    <w:rsid w:val="00521A73"/>
    <w:rsid w:val="00522951"/>
    <w:rsid w:val="00533245"/>
    <w:rsid w:val="00536A2E"/>
    <w:rsid w:val="00537884"/>
    <w:rsid w:val="005475EB"/>
    <w:rsid w:val="00552831"/>
    <w:rsid w:val="005533AA"/>
    <w:rsid w:val="00553C0A"/>
    <w:rsid w:val="005561DB"/>
    <w:rsid w:val="00560E5B"/>
    <w:rsid w:val="00562A9D"/>
    <w:rsid w:val="005634E2"/>
    <w:rsid w:val="0057250D"/>
    <w:rsid w:val="00580735"/>
    <w:rsid w:val="005844D7"/>
    <w:rsid w:val="0058575F"/>
    <w:rsid w:val="0059043D"/>
    <w:rsid w:val="005927A0"/>
    <w:rsid w:val="00595EF1"/>
    <w:rsid w:val="00596165"/>
    <w:rsid w:val="00597F64"/>
    <w:rsid w:val="005A419C"/>
    <w:rsid w:val="005A5A20"/>
    <w:rsid w:val="005A5EF7"/>
    <w:rsid w:val="005C077C"/>
    <w:rsid w:val="005C3831"/>
    <w:rsid w:val="005D2288"/>
    <w:rsid w:val="005D5648"/>
    <w:rsid w:val="005D68D2"/>
    <w:rsid w:val="005E04DE"/>
    <w:rsid w:val="005E0783"/>
    <w:rsid w:val="005E0BA7"/>
    <w:rsid w:val="005E18D5"/>
    <w:rsid w:val="005E6BBB"/>
    <w:rsid w:val="005E7B98"/>
    <w:rsid w:val="005F525A"/>
    <w:rsid w:val="006046A2"/>
    <w:rsid w:val="006123B9"/>
    <w:rsid w:val="00617E9D"/>
    <w:rsid w:val="00622ED5"/>
    <w:rsid w:val="0063726C"/>
    <w:rsid w:val="0064054B"/>
    <w:rsid w:val="006406A8"/>
    <w:rsid w:val="006418C2"/>
    <w:rsid w:val="006522F8"/>
    <w:rsid w:val="006528E1"/>
    <w:rsid w:val="006536A8"/>
    <w:rsid w:val="00653937"/>
    <w:rsid w:val="00653AE4"/>
    <w:rsid w:val="00655278"/>
    <w:rsid w:val="00662B68"/>
    <w:rsid w:val="00663F2A"/>
    <w:rsid w:val="006649F5"/>
    <w:rsid w:val="0066723B"/>
    <w:rsid w:val="00680749"/>
    <w:rsid w:val="006808D2"/>
    <w:rsid w:val="0068350A"/>
    <w:rsid w:val="00684053"/>
    <w:rsid w:val="006905AD"/>
    <w:rsid w:val="00692CE9"/>
    <w:rsid w:val="00693C13"/>
    <w:rsid w:val="0069680D"/>
    <w:rsid w:val="006A5461"/>
    <w:rsid w:val="006A6400"/>
    <w:rsid w:val="006B2C03"/>
    <w:rsid w:val="006B5362"/>
    <w:rsid w:val="006B62E0"/>
    <w:rsid w:val="006C1438"/>
    <w:rsid w:val="006C79BC"/>
    <w:rsid w:val="006D325A"/>
    <w:rsid w:val="006D4256"/>
    <w:rsid w:val="006D6B36"/>
    <w:rsid w:val="006E270F"/>
    <w:rsid w:val="006E5142"/>
    <w:rsid w:val="006F2B00"/>
    <w:rsid w:val="00701270"/>
    <w:rsid w:val="00701BDD"/>
    <w:rsid w:val="00702193"/>
    <w:rsid w:val="00703ABD"/>
    <w:rsid w:val="00705063"/>
    <w:rsid w:val="00711AA0"/>
    <w:rsid w:val="0071468C"/>
    <w:rsid w:val="00716C7C"/>
    <w:rsid w:val="0072341C"/>
    <w:rsid w:val="00724C3F"/>
    <w:rsid w:val="007276AB"/>
    <w:rsid w:val="00730713"/>
    <w:rsid w:val="00731694"/>
    <w:rsid w:val="007333B9"/>
    <w:rsid w:val="00734620"/>
    <w:rsid w:val="00735005"/>
    <w:rsid w:val="00742AFE"/>
    <w:rsid w:val="00743CFB"/>
    <w:rsid w:val="007457F4"/>
    <w:rsid w:val="00745964"/>
    <w:rsid w:val="00747DAB"/>
    <w:rsid w:val="00757378"/>
    <w:rsid w:val="0076702B"/>
    <w:rsid w:val="00767FBF"/>
    <w:rsid w:val="00770540"/>
    <w:rsid w:val="00774DB3"/>
    <w:rsid w:val="00775FCB"/>
    <w:rsid w:val="00780CDB"/>
    <w:rsid w:val="0078357C"/>
    <w:rsid w:val="00786A20"/>
    <w:rsid w:val="00792CBE"/>
    <w:rsid w:val="007951E0"/>
    <w:rsid w:val="007970A4"/>
    <w:rsid w:val="007A077D"/>
    <w:rsid w:val="007A239D"/>
    <w:rsid w:val="007A2D40"/>
    <w:rsid w:val="007A6434"/>
    <w:rsid w:val="007B2D33"/>
    <w:rsid w:val="007B4CBE"/>
    <w:rsid w:val="007C18C5"/>
    <w:rsid w:val="007C2A15"/>
    <w:rsid w:val="007C3D4D"/>
    <w:rsid w:val="007C6771"/>
    <w:rsid w:val="007C7E16"/>
    <w:rsid w:val="007D1E4F"/>
    <w:rsid w:val="007D7576"/>
    <w:rsid w:val="007E5D96"/>
    <w:rsid w:val="007F1340"/>
    <w:rsid w:val="007F2BD7"/>
    <w:rsid w:val="007F2F83"/>
    <w:rsid w:val="007F46BA"/>
    <w:rsid w:val="007F54D5"/>
    <w:rsid w:val="007F62D8"/>
    <w:rsid w:val="00804245"/>
    <w:rsid w:val="00812AD1"/>
    <w:rsid w:val="00813623"/>
    <w:rsid w:val="00821535"/>
    <w:rsid w:val="00821C9A"/>
    <w:rsid w:val="00826B8C"/>
    <w:rsid w:val="00827AF9"/>
    <w:rsid w:val="00827CFE"/>
    <w:rsid w:val="00831808"/>
    <w:rsid w:val="00832963"/>
    <w:rsid w:val="00834F13"/>
    <w:rsid w:val="00835B86"/>
    <w:rsid w:val="00837390"/>
    <w:rsid w:val="008408EB"/>
    <w:rsid w:val="00840C00"/>
    <w:rsid w:val="00844862"/>
    <w:rsid w:val="0085015A"/>
    <w:rsid w:val="0085069F"/>
    <w:rsid w:val="00857707"/>
    <w:rsid w:val="00863DAC"/>
    <w:rsid w:val="008640FB"/>
    <w:rsid w:val="00866587"/>
    <w:rsid w:val="008703B6"/>
    <w:rsid w:val="008712E7"/>
    <w:rsid w:val="00872055"/>
    <w:rsid w:val="0087262A"/>
    <w:rsid w:val="00873D5A"/>
    <w:rsid w:val="00876796"/>
    <w:rsid w:val="00880F7C"/>
    <w:rsid w:val="00881E2C"/>
    <w:rsid w:val="008840B2"/>
    <w:rsid w:val="00884A9D"/>
    <w:rsid w:val="00891BCF"/>
    <w:rsid w:val="00896BEC"/>
    <w:rsid w:val="0089719A"/>
    <w:rsid w:val="008A1A41"/>
    <w:rsid w:val="008A39E8"/>
    <w:rsid w:val="008A4184"/>
    <w:rsid w:val="008A486F"/>
    <w:rsid w:val="008B039C"/>
    <w:rsid w:val="008B0620"/>
    <w:rsid w:val="008B4C40"/>
    <w:rsid w:val="008B6414"/>
    <w:rsid w:val="008C12D1"/>
    <w:rsid w:val="008C2F4A"/>
    <w:rsid w:val="008D3968"/>
    <w:rsid w:val="008D4115"/>
    <w:rsid w:val="008D455C"/>
    <w:rsid w:val="008D6E18"/>
    <w:rsid w:val="008E2D9E"/>
    <w:rsid w:val="008E6CDF"/>
    <w:rsid w:val="008E6CF2"/>
    <w:rsid w:val="008F1646"/>
    <w:rsid w:val="008F771C"/>
    <w:rsid w:val="0090633F"/>
    <w:rsid w:val="00913962"/>
    <w:rsid w:val="00915B34"/>
    <w:rsid w:val="00916BA0"/>
    <w:rsid w:val="00917E14"/>
    <w:rsid w:val="009202DB"/>
    <w:rsid w:val="00924003"/>
    <w:rsid w:val="00926EBC"/>
    <w:rsid w:val="009300CA"/>
    <w:rsid w:val="009303C1"/>
    <w:rsid w:val="00931E67"/>
    <w:rsid w:val="00935C9B"/>
    <w:rsid w:val="00940FC7"/>
    <w:rsid w:val="009433E2"/>
    <w:rsid w:val="009434E2"/>
    <w:rsid w:val="00943E2B"/>
    <w:rsid w:val="009442EB"/>
    <w:rsid w:val="00947AF7"/>
    <w:rsid w:val="00947FC6"/>
    <w:rsid w:val="00952C54"/>
    <w:rsid w:val="00955C90"/>
    <w:rsid w:val="00957449"/>
    <w:rsid w:val="009608FE"/>
    <w:rsid w:val="00963F3C"/>
    <w:rsid w:val="00964C6E"/>
    <w:rsid w:val="00975B57"/>
    <w:rsid w:val="009838F5"/>
    <w:rsid w:val="009867B3"/>
    <w:rsid w:val="00990051"/>
    <w:rsid w:val="00993AD7"/>
    <w:rsid w:val="009A200C"/>
    <w:rsid w:val="009A20D0"/>
    <w:rsid w:val="009A6153"/>
    <w:rsid w:val="009A6B24"/>
    <w:rsid w:val="009B6F4B"/>
    <w:rsid w:val="009C3F1C"/>
    <w:rsid w:val="009C3FFA"/>
    <w:rsid w:val="009C5BCE"/>
    <w:rsid w:val="009D1868"/>
    <w:rsid w:val="009D297B"/>
    <w:rsid w:val="009E7A48"/>
    <w:rsid w:val="009F0A5D"/>
    <w:rsid w:val="009F0CD6"/>
    <w:rsid w:val="00A00BA3"/>
    <w:rsid w:val="00A01659"/>
    <w:rsid w:val="00A04B39"/>
    <w:rsid w:val="00A10D5B"/>
    <w:rsid w:val="00A132DC"/>
    <w:rsid w:val="00A13387"/>
    <w:rsid w:val="00A15710"/>
    <w:rsid w:val="00A15FAD"/>
    <w:rsid w:val="00A16EF4"/>
    <w:rsid w:val="00A22052"/>
    <w:rsid w:val="00A26CD9"/>
    <w:rsid w:val="00A2726C"/>
    <w:rsid w:val="00A2744F"/>
    <w:rsid w:val="00A445B5"/>
    <w:rsid w:val="00A55EDC"/>
    <w:rsid w:val="00A6307C"/>
    <w:rsid w:val="00A6346B"/>
    <w:rsid w:val="00A63653"/>
    <w:rsid w:val="00A6515A"/>
    <w:rsid w:val="00A65ED1"/>
    <w:rsid w:val="00A745F8"/>
    <w:rsid w:val="00A76DDF"/>
    <w:rsid w:val="00A80322"/>
    <w:rsid w:val="00A84751"/>
    <w:rsid w:val="00A86927"/>
    <w:rsid w:val="00A901E3"/>
    <w:rsid w:val="00A90615"/>
    <w:rsid w:val="00A92977"/>
    <w:rsid w:val="00A95A0D"/>
    <w:rsid w:val="00AA00AC"/>
    <w:rsid w:val="00AA1A86"/>
    <w:rsid w:val="00AA4089"/>
    <w:rsid w:val="00AA4F40"/>
    <w:rsid w:val="00AA691B"/>
    <w:rsid w:val="00AB2021"/>
    <w:rsid w:val="00AB735B"/>
    <w:rsid w:val="00AC6B9C"/>
    <w:rsid w:val="00AC7DF6"/>
    <w:rsid w:val="00AD292C"/>
    <w:rsid w:val="00AD5E01"/>
    <w:rsid w:val="00AD60E3"/>
    <w:rsid w:val="00AD71B1"/>
    <w:rsid w:val="00AF3377"/>
    <w:rsid w:val="00AF4DEE"/>
    <w:rsid w:val="00AF77A7"/>
    <w:rsid w:val="00AF7983"/>
    <w:rsid w:val="00B07645"/>
    <w:rsid w:val="00B135B4"/>
    <w:rsid w:val="00B159E7"/>
    <w:rsid w:val="00B16955"/>
    <w:rsid w:val="00B206B3"/>
    <w:rsid w:val="00B211B8"/>
    <w:rsid w:val="00B34449"/>
    <w:rsid w:val="00B34E20"/>
    <w:rsid w:val="00B40389"/>
    <w:rsid w:val="00B404B1"/>
    <w:rsid w:val="00B42475"/>
    <w:rsid w:val="00B4279E"/>
    <w:rsid w:val="00B51CCA"/>
    <w:rsid w:val="00B54000"/>
    <w:rsid w:val="00B547D3"/>
    <w:rsid w:val="00B54F11"/>
    <w:rsid w:val="00B609BB"/>
    <w:rsid w:val="00B61172"/>
    <w:rsid w:val="00B64646"/>
    <w:rsid w:val="00B64706"/>
    <w:rsid w:val="00B6484C"/>
    <w:rsid w:val="00B651B8"/>
    <w:rsid w:val="00B678A5"/>
    <w:rsid w:val="00B67C6C"/>
    <w:rsid w:val="00B728DF"/>
    <w:rsid w:val="00B74522"/>
    <w:rsid w:val="00B76C0F"/>
    <w:rsid w:val="00B8020A"/>
    <w:rsid w:val="00B808C5"/>
    <w:rsid w:val="00B81971"/>
    <w:rsid w:val="00B904E2"/>
    <w:rsid w:val="00B91A4F"/>
    <w:rsid w:val="00B9409C"/>
    <w:rsid w:val="00B97677"/>
    <w:rsid w:val="00B97B59"/>
    <w:rsid w:val="00BA00EE"/>
    <w:rsid w:val="00BA257E"/>
    <w:rsid w:val="00BA3BE1"/>
    <w:rsid w:val="00BA3E65"/>
    <w:rsid w:val="00BA6704"/>
    <w:rsid w:val="00BB57AE"/>
    <w:rsid w:val="00BC2122"/>
    <w:rsid w:val="00BC27ED"/>
    <w:rsid w:val="00BC4E4A"/>
    <w:rsid w:val="00BC4F66"/>
    <w:rsid w:val="00BC56D4"/>
    <w:rsid w:val="00BD2F50"/>
    <w:rsid w:val="00BD4308"/>
    <w:rsid w:val="00BD562F"/>
    <w:rsid w:val="00BD672C"/>
    <w:rsid w:val="00BE18D0"/>
    <w:rsid w:val="00BE59B8"/>
    <w:rsid w:val="00BE5B5E"/>
    <w:rsid w:val="00BE5EC6"/>
    <w:rsid w:val="00BE6778"/>
    <w:rsid w:val="00C05C46"/>
    <w:rsid w:val="00C07ECC"/>
    <w:rsid w:val="00C1121E"/>
    <w:rsid w:val="00C11977"/>
    <w:rsid w:val="00C11F83"/>
    <w:rsid w:val="00C122C9"/>
    <w:rsid w:val="00C13E75"/>
    <w:rsid w:val="00C15274"/>
    <w:rsid w:val="00C17203"/>
    <w:rsid w:val="00C20F31"/>
    <w:rsid w:val="00C24294"/>
    <w:rsid w:val="00C34EFB"/>
    <w:rsid w:val="00C43EAE"/>
    <w:rsid w:val="00C4410B"/>
    <w:rsid w:val="00C462F5"/>
    <w:rsid w:val="00C463B1"/>
    <w:rsid w:val="00C466FC"/>
    <w:rsid w:val="00C46F24"/>
    <w:rsid w:val="00C619CB"/>
    <w:rsid w:val="00C64E1C"/>
    <w:rsid w:val="00C66C6F"/>
    <w:rsid w:val="00C66CB9"/>
    <w:rsid w:val="00C701A2"/>
    <w:rsid w:val="00C70ABA"/>
    <w:rsid w:val="00C70BCB"/>
    <w:rsid w:val="00C765FA"/>
    <w:rsid w:val="00C77D2E"/>
    <w:rsid w:val="00C818E1"/>
    <w:rsid w:val="00C84E16"/>
    <w:rsid w:val="00C857C1"/>
    <w:rsid w:val="00C85923"/>
    <w:rsid w:val="00C85E1D"/>
    <w:rsid w:val="00C87217"/>
    <w:rsid w:val="00C9068E"/>
    <w:rsid w:val="00C922A8"/>
    <w:rsid w:val="00C940C6"/>
    <w:rsid w:val="00C9437B"/>
    <w:rsid w:val="00C965B9"/>
    <w:rsid w:val="00C96FD1"/>
    <w:rsid w:val="00CA1AD5"/>
    <w:rsid w:val="00CA2A00"/>
    <w:rsid w:val="00CA513D"/>
    <w:rsid w:val="00CA5AAD"/>
    <w:rsid w:val="00CA6616"/>
    <w:rsid w:val="00CB25E8"/>
    <w:rsid w:val="00CB2CCF"/>
    <w:rsid w:val="00CB3408"/>
    <w:rsid w:val="00CB5542"/>
    <w:rsid w:val="00CB55FC"/>
    <w:rsid w:val="00CC0ED6"/>
    <w:rsid w:val="00CC30C5"/>
    <w:rsid w:val="00CC581A"/>
    <w:rsid w:val="00CC7758"/>
    <w:rsid w:val="00CD5786"/>
    <w:rsid w:val="00CE2508"/>
    <w:rsid w:val="00CE2D9A"/>
    <w:rsid w:val="00CE4D54"/>
    <w:rsid w:val="00CE53F2"/>
    <w:rsid w:val="00CE71A7"/>
    <w:rsid w:val="00CF0D04"/>
    <w:rsid w:val="00CF4512"/>
    <w:rsid w:val="00CF76C1"/>
    <w:rsid w:val="00D044C3"/>
    <w:rsid w:val="00D206F4"/>
    <w:rsid w:val="00D214E3"/>
    <w:rsid w:val="00D2214B"/>
    <w:rsid w:val="00D341EA"/>
    <w:rsid w:val="00D34B64"/>
    <w:rsid w:val="00D354ED"/>
    <w:rsid w:val="00D373D1"/>
    <w:rsid w:val="00D37D38"/>
    <w:rsid w:val="00D41269"/>
    <w:rsid w:val="00D4316E"/>
    <w:rsid w:val="00D46D1B"/>
    <w:rsid w:val="00D50F8F"/>
    <w:rsid w:val="00D52832"/>
    <w:rsid w:val="00D611FE"/>
    <w:rsid w:val="00D64A2E"/>
    <w:rsid w:val="00D705A8"/>
    <w:rsid w:val="00D73A0C"/>
    <w:rsid w:val="00D808F0"/>
    <w:rsid w:val="00D87671"/>
    <w:rsid w:val="00DA0AD9"/>
    <w:rsid w:val="00DA0D8F"/>
    <w:rsid w:val="00DA3E5F"/>
    <w:rsid w:val="00DA72C9"/>
    <w:rsid w:val="00DB3E71"/>
    <w:rsid w:val="00DB6210"/>
    <w:rsid w:val="00DC02DB"/>
    <w:rsid w:val="00DC4FA2"/>
    <w:rsid w:val="00DD11A4"/>
    <w:rsid w:val="00DD38B9"/>
    <w:rsid w:val="00DD506F"/>
    <w:rsid w:val="00DD57B8"/>
    <w:rsid w:val="00DD59EF"/>
    <w:rsid w:val="00DD5CD8"/>
    <w:rsid w:val="00DE098B"/>
    <w:rsid w:val="00DE1470"/>
    <w:rsid w:val="00DE21F2"/>
    <w:rsid w:val="00DE4629"/>
    <w:rsid w:val="00DE6FB6"/>
    <w:rsid w:val="00DF6441"/>
    <w:rsid w:val="00DF7DB5"/>
    <w:rsid w:val="00E02D5F"/>
    <w:rsid w:val="00E03C13"/>
    <w:rsid w:val="00E047D8"/>
    <w:rsid w:val="00E06298"/>
    <w:rsid w:val="00E065C2"/>
    <w:rsid w:val="00E13FAB"/>
    <w:rsid w:val="00E165E0"/>
    <w:rsid w:val="00E174FE"/>
    <w:rsid w:val="00E22248"/>
    <w:rsid w:val="00E26AC3"/>
    <w:rsid w:val="00E277A9"/>
    <w:rsid w:val="00E31AB0"/>
    <w:rsid w:val="00E40BAC"/>
    <w:rsid w:val="00E421DC"/>
    <w:rsid w:val="00E54445"/>
    <w:rsid w:val="00E62397"/>
    <w:rsid w:val="00E71E39"/>
    <w:rsid w:val="00E751EC"/>
    <w:rsid w:val="00E810BC"/>
    <w:rsid w:val="00E82830"/>
    <w:rsid w:val="00E82B40"/>
    <w:rsid w:val="00E84FCC"/>
    <w:rsid w:val="00E85624"/>
    <w:rsid w:val="00E85831"/>
    <w:rsid w:val="00E92DE5"/>
    <w:rsid w:val="00E94921"/>
    <w:rsid w:val="00E9725D"/>
    <w:rsid w:val="00E979D9"/>
    <w:rsid w:val="00E97AD0"/>
    <w:rsid w:val="00EA157A"/>
    <w:rsid w:val="00EA6516"/>
    <w:rsid w:val="00EA71BF"/>
    <w:rsid w:val="00EB2631"/>
    <w:rsid w:val="00EC30C1"/>
    <w:rsid w:val="00EC46CB"/>
    <w:rsid w:val="00EC501B"/>
    <w:rsid w:val="00EC5187"/>
    <w:rsid w:val="00EC6DED"/>
    <w:rsid w:val="00ED69A0"/>
    <w:rsid w:val="00ED70F1"/>
    <w:rsid w:val="00EE2240"/>
    <w:rsid w:val="00EE3B37"/>
    <w:rsid w:val="00EE4046"/>
    <w:rsid w:val="00EE7E8F"/>
    <w:rsid w:val="00EF0886"/>
    <w:rsid w:val="00EF1C41"/>
    <w:rsid w:val="00F02BAD"/>
    <w:rsid w:val="00F10180"/>
    <w:rsid w:val="00F1527A"/>
    <w:rsid w:val="00F16DC9"/>
    <w:rsid w:val="00F22E07"/>
    <w:rsid w:val="00F3520C"/>
    <w:rsid w:val="00F37884"/>
    <w:rsid w:val="00F40997"/>
    <w:rsid w:val="00F417A9"/>
    <w:rsid w:val="00F4225D"/>
    <w:rsid w:val="00F431B4"/>
    <w:rsid w:val="00F4591B"/>
    <w:rsid w:val="00F45D51"/>
    <w:rsid w:val="00F50427"/>
    <w:rsid w:val="00F53085"/>
    <w:rsid w:val="00F5568B"/>
    <w:rsid w:val="00F56608"/>
    <w:rsid w:val="00F63D2B"/>
    <w:rsid w:val="00F706DA"/>
    <w:rsid w:val="00F71E2D"/>
    <w:rsid w:val="00F72ACB"/>
    <w:rsid w:val="00F72E6F"/>
    <w:rsid w:val="00F75452"/>
    <w:rsid w:val="00F806E2"/>
    <w:rsid w:val="00F82972"/>
    <w:rsid w:val="00F82B87"/>
    <w:rsid w:val="00F837C3"/>
    <w:rsid w:val="00F90D0F"/>
    <w:rsid w:val="00FA11BC"/>
    <w:rsid w:val="00FA21BD"/>
    <w:rsid w:val="00FB58ED"/>
    <w:rsid w:val="00FD0E64"/>
    <w:rsid w:val="00FD6FA0"/>
    <w:rsid w:val="00FE1A7E"/>
    <w:rsid w:val="00FE42AC"/>
    <w:rsid w:val="00FE6A57"/>
    <w:rsid w:val="00FF36D1"/>
    <w:rsid w:val="00FF5F7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F5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99"/>
    <w:qFormat/>
    <w:rsid w:val="00955C90"/>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955C90"/>
    <w:rPr>
      <w:rFonts w:ascii="Cambria" w:hAnsi="Cambria" w:cs="Cambria"/>
      <w:sz w:val="24"/>
      <w:szCs w:val="24"/>
      <w:lang w:eastAsia="tr-TR"/>
    </w:rPr>
  </w:style>
  <w:style w:type="paragraph" w:styleId="NoSpacing">
    <w:name w:val="No Spacing"/>
    <w:link w:val="NoSpacingChar"/>
    <w:uiPriority w:val="99"/>
    <w:qFormat/>
    <w:rsid w:val="00955C90"/>
    <w:rPr>
      <w:rFonts w:eastAsia="Times New Roman" w:cs="Calibri"/>
    </w:rPr>
  </w:style>
  <w:style w:type="paragraph" w:styleId="ListParagraph">
    <w:name w:val="List Paragraph"/>
    <w:basedOn w:val="Normal"/>
    <w:uiPriority w:val="99"/>
    <w:qFormat/>
    <w:rsid w:val="00955C90"/>
    <w:pPr>
      <w:ind w:left="720"/>
    </w:pPr>
  </w:style>
  <w:style w:type="character" w:customStyle="1" w:styleId="NoSpacingChar">
    <w:name w:val="No Spacing Char"/>
    <w:basedOn w:val="DefaultParagraphFont"/>
    <w:link w:val="NoSpacing"/>
    <w:uiPriority w:val="99"/>
    <w:locked/>
    <w:rsid w:val="00510F5A"/>
    <w:rPr>
      <w:rFonts w:eastAsia="Times New Roman"/>
      <w:sz w:val="22"/>
      <w:szCs w:val="22"/>
      <w:lang w:val="tr-TR" w:eastAsia="tr-TR"/>
    </w:rPr>
  </w:style>
  <w:style w:type="paragraph" w:styleId="BodyText3">
    <w:name w:val="Body Text 3"/>
    <w:basedOn w:val="Normal"/>
    <w:link w:val="BodyText3Char"/>
    <w:uiPriority w:val="99"/>
    <w:rsid w:val="00510F5A"/>
    <w:pPr>
      <w:spacing w:after="120" w:line="276" w:lineRule="auto"/>
    </w:pPr>
    <w:rPr>
      <w:rFonts w:ascii="Calibri" w:eastAsia="Calibri" w:hAnsi="Calibri" w:cs="Calibri"/>
      <w:sz w:val="16"/>
      <w:szCs w:val="16"/>
      <w:lang w:eastAsia="en-US"/>
    </w:rPr>
  </w:style>
  <w:style w:type="character" w:customStyle="1" w:styleId="BodyText3Char">
    <w:name w:val="Body Text 3 Char"/>
    <w:basedOn w:val="DefaultParagraphFont"/>
    <w:link w:val="BodyText3"/>
    <w:uiPriority w:val="99"/>
    <w:locked/>
    <w:rsid w:val="00510F5A"/>
    <w:rPr>
      <w:rFonts w:ascii="Calibri" w:eastAsia="Times New Roman" w:hAnsi="Calibri" w:cs="Calibri"/>
      <w:sz w:val="16"/>
      <w:szCs w:val="16"/>
    </w:rPr>
  </w:style>
  <w:style w:type="paragraph" w:customStyle="1" w:styleId="AralkYok1">
    <w:name w:val="Aralık Yok1"/>
    <w:uiPriority w:val="99"/>
    <w:rsid w:val="00510F5A"/>
    <w:rPr>
      <w:rFonts w:eastAsia="Times New Roman" w:cs="Calibri"/>
      <w:lang w:eastAsia="en-US"/>
    </w:rPr>
  </w:style>
  <w:style w:type="paragraph" w:customStyle="1" w:styleId="Pa12">
    <w:name w:val="Pa12"/>
    <w:basedOn w:val="Normal"/>
    <w:next w:val="Normal"/>
    <w:uiPriority w:val="99"/>
    <w:rsid w:val="00510F5A"/>
    <w:pPr>
      <w:autoSpaceDE w:val="0"/>
      <w:autoSpaceDN w:val="0"/>
      <w:adjustRightInd w:val="0"/>
      <w:spacing w:line="201" w:lineRule="atLeast"/>
    </w:pPr>
    <w:rPr>
      <w:rFonts w:ascii="Arial" w:eastAsia="Calibri" w:hAnsi="Arial" w:cs="Arial"/>
      <w:lang w:eastAsia="en-US"/>
    </w:rPr>
  </w:style>
  <w:style w:type="paragraph" w:styleId="NormalWeb">
    <w:name w:val="Normal (Web)"/>
    <w:basedOn w:val="Normal"/>
    <w:uiPriority w:val="99"/>
    <w:rsid w:val="003E0F20"/>
    <w:pPr>
      <w:spacing w:before="100" w:beforeAutospacing="1" w:after="100" w:afterAutospacing="1"/>
    </w:pPr>
  </w:style>
  <w:style w:type="character" w:styleId="Strong">
    <w:name w:val="Strong"/>
    <w:basedOn w:val="DefaultParagraphFont"/>
    <w:uiPriority w:val="99"/>
    <w:qFormat/>
    <w:rsid w:val="003E0F20"/>
    <w:rPr>
      <w:b/>
      <w:bCs/>
    </w:rPr>
  </w:style>
  <w:style w:type="paragraph" w:styleId="BodyText2">
    <w:name w:val="Body Text 2"/>
    <w:basedOn w:val="Normal"/>
    <w:link w:val="BodyText2Char"/>
    <w:uiPriority w:val="99"/>
    <w:semiHidden/>
    <w:rsid w:val="003E0F20"/>
    <w:pPr>
      <w:spacing w:after="120" w:line="480" w:lineRule="auto"/>
    </w:pPr>
  </w:style>
  <w:style w:type="character" w:customStyle="1" w:styleId="BodyText2Char">
    <w:name w:val="Body Text 2 Char"/>
    <w:basedOn w:val="DefaultParagraphFont"/>
    <w:link w:val="BodyText2"/>
    <w:uiPriority w:val="99"/>
    <w:semiHidden/>
    <w:locked/>
    <w:rsid w:val="003E0F20"/>
    <w:rPr>
      <w:rFonts w:ascii="Times New Roman" w:hAnsi="Times New Roman" w:cs="Times New Roman"/>
      <w:sz w:val="24"/>
      <w:szCs w:val="24"/>
      <w:lang w:eastAsia="tr-TR"/>
    </w:rPr>
  </w:style>
  <w:style w:type="character" w:styleId="Hyperlink">
    <w:name w:val="Hyperlink"/>
    <w:basedOn w:val="DefaultParagraphFont"/>
    <w:uiPriority w:val="99"/>
    <w:rsid w:val="00AF77A7"/>
    <w:rPr>
      <w:color w:val="0000FF"/>
      <w:u w:val="single"/>
    </w:rPr>
  </w:style>
</w:styles>
</file>

<file path=word/webSettings.xml><?xml version="1.0" encoding="utf-8"?>
<w:webSettings xmlns:r="http://schemas.openxmlformats.org/officeDocument/2006/relationships" xmlns:w="http://schemas.openxmlformats.org/wordprocessingml/2006/main">
  <w:divs>
    <w:div w:id="38090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2</Pages>
  <Words>1278</Words>
  <Characters>7287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user</dc:creator>
  <cp:keywords>www.sorubak.com</cp:keywords>
  <dc:description/>
  <cp:lastModifiedBy>edanur</cp:lastModifiedBy>
  <cp:revision>2</cp:revision>
  <dcterms:created xsi:type="dcterms:W3CDTF">2015-04-19T12:07:00Z</dcterms:created>
  <dcterms:modified xsi:type="dcterms:W3CDTF">2015-04-19T14:25:00Z</dcterms:modified>
</cp:coreProperties>
</file>