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1B7" w:rsidRPr="009F15A2" w:rsidRDefault="00AF31B7" w:rsidP="009F15A2">
      <w:pPr>
        <w:jc w:val="center"/>
        <w:rPr>
          <w:b/>
          <w:bCs/>
        </w:rPr>
      </w:pPr>
      <w:r>
        <w:rPr>
          <w:b/>
          <w:bCs/>
        </w:rPr>
        <w:t>2014-2015</w:t>
      </w:r>
      <w:r w:rsidRPr="009F15A2">
        <w:rPr>
          <w:b/>
          <w:bCs/>
        </w:rPr>
        <w:t xml:space="preserve"> EĞİTİM-ÖĞRETİM YILI BAYRAKLI OSMAN ÇINAR ORTAOKULU 7.SINIF 2.DÖNEM 2.YAZILI</w:t>
      </w:r>
    </w:p>
    <w:p w:rsidR="00AF31B7" w:rsidRPr="009F15A2" w:rsidRDefault="00AF31B7">
      <w:pPr>
        <w:rPr>
          <w:b/>
          <w:bCs/>
        </w:rPr>
      </w:pPr>
      <w:r w:rsidRPr="009F15A2">
        <w:rPr>
          <w:b/>
          <w:bCs/>
        </w:rPr>
        <w:t>ADI SOYADI:</w:t>
      </w:r>
    </w:p>
    <w:p w:rsidR="00AF31B7" w:rsidRPr="009F15A2" w:rsidRDefault="00AF31B7">
      <w:pPr>
        <w:rPr>
          <w:b/>
          <w:bCs/>
        </w:rPr>
      </w:pPr>
      <w:r w:rsidRPr="009F15A2">
        <w:rPr>
          <w:b/>
          <w:bCs/>
        </w:rPr>
        <w:t>SINIFI/ NUMARASI:</w:t>
      </w:r>
    </w:p>
    <w:p w:rsidR="00AF31B7" w:rsidRDefault="00AF31B7">
      <w:pPr>
        <w:sectPr w:rsidR="00AF31B7" w:rsidSect="008C6670">
          <w:pgSz w:w="11906" w:h="16838"/>
          <w:pgMar w:top="720" w:right="720" w:bottom="720" w:left="720" w:header="708" w:footer="708" w:gutter="0"/>
          <w:cols w:space="708"/>
          <w:docGrid w:linePitch="360"/>
        </w:sectPr>
      </w:pPr>
    </w:p>
    <w:p w:rsidR="00AF31B7" w:rsidRPr="00037105" w:rsidRDefault="00AF31B7" w:rsidP="00037105">
      <w:pPr>
        <w:pStyle w:val="NoSpacing"/>
        <w:rPr>
          <w:b/>
          <w:bCs/>
        </w:rPr>
      </w:pPr>
      <w:r w:rsidRPr="00037105">
        <w:rPr>
          <w:b/>
          <w:bCs/>
        </w:rPr>
        <w:t xml:space="preserve">1.Aşağıdaki cümlelerde yer alan altı çizili eylemlerden hangisi zaman anlamı </w:t>
      </w:r>
      <w:r w:rsidRPr="00037105">
        <w:rPr>
          <w:b/>
          <w:bCs/>
          <w:u w:val="single"/>
        </w:rPr>
        <w:t>taşımamaktadır?</w:t>
      </w:r>
    </w:p>
    <w:p w:rsidR="00AF31B7" w:rsidRPr="00037105" w:rsidRDefault="00AF31B7" w:rsidP="00037105">
      <w:pPr>
        <w:pStyle w:val="NoSpacing"/>
      </w:pPr>
      <w:r w:rsidRPr="00037105">
        <w:t xml:space="preserve">A)Bu ekmekler </w:t>
      </w:r>
      <w:r w:rsidRPr="00037105">
        <w:rPr>
          <w:u w:val="single"/>
        </w:rPr>
        <w:t>bayatlamış.</w:t>
      </w:r>
    </w:p>
    <w:p w:rsidR="00AF31B7" w:rsidRPr="00037105" w:rsidRDefault="00AF31B7" w:rsidP="00037105">
      <w:pPr>
        <w:pStyle w:val="NoSpacing"/>
      </w:pPr>
      <w:r w:rsidRPr="00037105">
        <w:t xml:space="preserve">B)Arabamı bahçede </w:t>
      </w:r>
      <w:r w:rsidRPr="00037105">
        <w:rPr>
          <w:u w:val="single"/>
        </w:rPr>
        <w:t>yıkadım.</w:t>
      </w:r>
    </w:p>
    <w:p w:rsidR="00AF31B7" w:rsidRPr="00037105" w:rsidRDefault="00AF31B7" w:rsidP="00037105">
      <w:pPr>
        <w:pStyle w:val="NoSpacing"/>
      </w:pPr>
      <w:r w:rsidRPr="00037105">
        <w:t xml:space="preserve">C)Onu kızdırdıkları halde </w:t>
      </w:r>
      <w:r w:rsidRPr="00037105">
        <w:rPr>
          <w:u w:val="single"/>
        </w:rPr>
        <w:t>susuyor.</w:t>
      </w:r>
    </w:p>
    <w:p w:rsidR="00AF31B7" w:rsidRPr="00037105" w:rsidRDefault="00AF31B7" w:rsidP="00037105">
      <w:pPr>
        <w:pStyle w:val="NoSpacing"/>
      </w:pPr>
      <w:r w:rsidRPr="00037105">
        <w:t xml:space="preserve">D)Caddedeki ağaçları </w:t>
      </w:r>
      <w:r w:rsidRPr="00037105">
        <w:rPr>
          <w:u w:val="single"/>
        </w:rPr>
        <w:t>kesmemeliydiler.</w:t>
      </w:r>
    </w:p>
    <w:p w:rsidR="00AF31B7" w:rsidRPr="00037105" w:rsidRDefault="00AF31B7" w:rsidP="00037105">
      <w:pPr>
        <w:pStyle w:val="NoSpacing"/>
      </w:pPr>
    </w:p>
    <w:p w:rsidR="00AF31B7" w:rsidRPr="00037105" w:rsidRDefault="00AF31B7" w:rsidP="00037105">
      <w:pPr>
        <w:pStyle w:val="NoSpacing"/>
        <w:rPr>
          <w:b/>
          <w:bCs/>
        </w:rPr>
      </w:pPr>
      <w:r w:rsidRPr="00037105">
        <w:rPr>
          <w:b/>
          <w:bCs/>
        </w:rPr>
        <w:t xml:space="preserve">2.Aşağıdaki cümlelerin hangisinde altı çizili eylem </w:t>
      </w:r>
      <w:r w:rsidRPr="00037105">
        <w:rPr>
          <w:b/>
          <w:bCs/>
          <w:u w:val="single"/>
        </w:rPr>
        <w:t>farklı bir kiple</w:t>
      </w:r>
      <w:r w:rsidRPr="00037105">
        <w:rPr>
          <w:b/>
          <w:bCs/>
        </w:rPr>
        <w:t xml:space="preserve"> çekimlenmiştir?</w:t>
      </w:r>
    </w:p>
    <w:p w:rsidR="00AF31B7" w:rsidRPr="00037105" w:rsidRDefault="00AF31B7" w:rsidP="00037105">
      <w:pPr>
        <w:pStyle w:val="NoSpacing"/>
      </w:pPr>
      <w:r w:rsidRPr="00037105">
        <w:t xml:space="preserve">A)Bu problemlerin hepsini </w:t>
      </w:r>
      <w:r w:rsidRPr="00037105">
        <w:rPr>
          <w:u w:val="single"/>
        </w:rPr>
        <w:t>çözmeliyim</w:t>
      </w:r>
      <w:r w:rsidRPr="00037105">
        <w:t>.</w:t>
      </w:r>
    </w:p>
    <w:p w:rsidR="00AF31B7" w:rsidRPr="00037105" w:rsidRDefault="00AF31B7" w:rsidP="00037105">
      <w:pPr>
        <w:pStyle w:val="NoSpacing"/>
      </w:pPr>
      <w:r w:rsidRPr="00037105">
        <w:t xml:space="preserve">B)Çiçeğin yaprakları gün geçtikçe </w:t>
      </w:r>
      <w:r w:rsidRPr="00037105">
        <w:rPr>
          <w:u w:val="single"/>
        </w:rPr>
        <w:t>soluyor</w:t>
      </w:r>
      <w:r w:rsidRPr="00037105">
        <w:t>.</w:t>
      </w:r>
    </w:p>
    <w:p w:rsidR="00AF31B7" w:rsidRPr="00037105" w:rsidRDefault="00AF31B7" w:rsidP="00037105">
      <w:pPr>
        <w:pStyle w:val="NoSpacing"/>
      </w:pPr>
      <w:r w:rsidRPr="00037105">
        <w:t xml:space="preserve">C)Tenis oynamayı da </w:t>
      </w:r>
      <w:r w:rsidRPr="00037105">
        <w:rPr>
          <w:u w:val="single"/>
        </w:rPr>
        <w:t>severiz.</w:t>
      </w:r>
    </w:p>
    <w:p w:rsidR="00AF31B7" w:rsidRDefault="00AF31B7" w:rsidP="00037105">
      <w:pPr>
        <w:pStyle w:val="NoSpacing"/>
      </w:pPr>
      <w:r w:rsidRPr="00037105">
        <w:t xml:space="preserve">D)Suphi Bey, Anadolu’yu </w:t>
      </w:r>
      <w:r w:rsidRPr="00037105">
        <w:rPr>
          <w:u w:val="single"/>
        </w:rPr>
        <w:t>gezecek</w:t>
      </w:r>
      <w:r w:rsidRPr="00037105">
        <w:t>.</w:t>
      </w:r>
    </w:p>
    <w:p w:rsidR="00AF31B7" w:rsidRPr="00037105" w:rsidRDefault="00AF31B7" w:rsidP="00037105">
      <w:pPr>
        <w:pStyle w:val="NoSpacing"/>
      </w:pPr>
    </w:p>
    <w:p w:rsidR="00AF31B7" w:rsidRPr="00037105" w:rsidRDefault="00AF31B7" w:rsidP="00037105">
      <w:pPr>
        <w:pStyle w:val="NoSpacing"/>
        <w:rPr>
          <w:b/>
          <w:bCs/>
        </w:rPr>
      </w:pPr>
      <w:r w:rsidRPr="00037105">
        <w:rPr>
          <w:b/>
          <w:bCs/>
        </w:rPr>
        <w:t>3. ”Eylemin yöneldiği yeri bildiren sözcükler, çekim eki aldıklarında isimleşir.”</w:t>
      </w:r>
    </w:p>
    <w:p w:rsidR="00AF31B7" w:rsidRPr="00037105" w:rsidRDefault="00AF31B7" w:rsidP="00037105">
      <w:pPr>
        <w:pStyle w:val="NoSpacing"/>
      </w:pPr>
      <w:r w:rsidRPr="00037105">
        <w:rPr>
          <w:b/>
          <w:bCs/>
        </w:rPr>
        <w:t>Aşağıdaki cümlelerin hangisinde bu açıklamaya uygun bir kullanım vardır?</w:t>
      </w:r>
      <w:r w:rsidRPr="00037105">
        <w:rPr>
          <w:b/>
          <w:bCs/>
        </w:rPr>
        <w:br/>
      </w:r>
      <w:r w:rsidRPr="00037105">
        <w:t>A)Kaç gündür evden dışarı çıkmıyor.</w:t>
      </w:r>
    </w:p>
    <w:p w:rsidR="00AF31B7" w:rsidRPr="00037105" w:rsidRDefault="00AF31B7" w:rsidP="00037105">
      <w:pPr>
        <w:pStyle w:val="NoSpacing"/>
      </w:pPr>
      <w:r w:rsidRPr="00037105">
        <w:t>B)Pencere açık kalınca bir sinek içeri girmişti.</w:t>
      </w:r>
    </w:p>
    <w:p w:rsidR="00AF31B7" w:rsidRPr="00037105" w:rsidRDefault="00AF31B7" w:rsidP="00037105">
      <w:pPr>
        <w:pStyle w:val="NoSpacing"/>
      </w:pPr>
      <w:r w:rsidRPr="00037105">
        <w:t>C)Misafirlerimizi içeri alalım.</w:t>
      </w:r>
      <w:r w:rsidRPr="00037105">
        <w:br/>
        <w:t>D)Ders çalışırken dışarıya bakma!</w:t>
      </w:r>
      <w:r w:rsidRPr="00037105">
        <w:tab/>
      </w:r>
    </w:p>
    <w:p w:rsidR="00AF31B7" w:rsidRPr="00037105" w:rsidRDefault="00AF31B7" w:rsidP="00037105">
      <w:pPr>
        <w:pStyle w:val="NoSpacing"/>
      </w:pPr>
      <w:r>
        <w:rPr>
          <w:noProof/>
          <w:lang w:eastAsia="tr-TR"/>
        </w:rPr>
        <w:pict>
          <v:shapetype id="_x0000_t202" coordsize="21600,21600" o:spt="202" path="m,l,21600r21600,l21600,xe">
            <v:stroke joinstyle="miter"/>
            <v:path gradientshapeok="t" o:connecttype="rect"/>
          </v:shapetype>
          <v:shape id="Metin Kutusu 67" o:spid="_x0000_s1026" type="#_x0000_t202" style="position:absolute;margin-left:186.75pt;margin-top:.7pt;width:79.7pt;height:227.15pt;z-index:251658240;visibility:visible" stroked="f">
            <v:textbox>
              <w:txbxContent>
                <w:p w:rsidR="00AF31B7" w:rsidRDefault="00AF31B7" w:rsidP="008C6670">
                  <w:r>
                    <w:t xml:space="preserve"> </w:t>
                  </w:r>
                  <w:r w:rsidRPr="007B578E">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68" o:spid="_x0000_i1026" type="#_x0000_t75" style="width:57.75pt;height:207.75pt;visibility:visible">
                        <v:imagedata r:id="rId5" o:title=""/>
                      </v:shape>
                    </w:pict>
                  </w:r>
                </w:p>
              </w:txbxContent>
            </v:textbox>
          </v:shape>
        </w:pict>
      </w:r>
      <w:r>
        <w:rPr>
          <w:noProof/>
          <w:lang w:eastAsia="tr-TR"/>
        </w:rPr>
        <w:pict>
          <v:rect id="Dikdörtgen 65" o:spid="_x0000_s1027" style="position:absolute;margin-left:71.25pt;margin-top:14.1pt;width:123pt;height:37.5pt;z-index:251659264;visibility:visible" strokeweight="1.5pt">
            <v:textbox>
              <w:txbxContent>
                <w:p w:rsidR="00AF31B7" w:rsidRPr="00203922" w:rsidRDefault="00AF31B7" w:rsidP="008C6670">
                  <w:r>
                    <w:t>İşini bitirince birkaç saat bana yardım etti.</w:t>
                  </w:r>
                </w:p>
              </w:txbxContent>
            </v:textbox>
          </v:rect>
        </w:pict>
      </w:r>
      <w:r w:rsidRPr="007B578E">
        <w:rPr>
          <w:noProof/>
          <w:lang w:eastAsia="tr-TR"/>
        </w:rPr>
        <w:pict>
          <v:shape id="Resim 43" o:spid="_x0000_i1027" type="#_x0000_t75" alt="http://t2.gstatic.com/images?q=tbn:ANd9GcSwg94L7l6h3LuNpG2dhi6JatdtclJ_-qhN9dxWa9o1woJMowQN" style="width:166.5pt;height:30.75pt;visibility:visible">
            <v:imagedata r:id="rId6" o:title=""/>
          </v:shape>
        </w:pict>
      </w:r>
    </w:p>
    <w:p w:rsidR="00AF31B7" w:rsidRPr="00037105" w:rsidRDefault="00AF31B7" w:rsidP="00037105">
      <w:pPr>
        <w:pStyle w:val="NoSpacing"/>
      </w:pPr>
      <w:r w:rsidRPr="00037105">
        <w:t>1</w:t>
      </w:r>
    </w:p>
    <w:p w:rsidR="00AF31B7" w:rsidRPr="00037105" w:rsidRDefault="00AF31B7" w:rsidP="00037105">
      <w:pPr>
        <w:pStyle w:val="NoSpacing"/>
      </w:pPr>
    </w:p>
    <w:p w:rsidR="00AF31B7" w:rsidRPr="00037105" w:rsidRDefault="00AF31B7" w:rsidP="00037105">
      <w:pPr>
        <w:pStyle w:val="NoSpacing"/>
      </w:pPr>
      <w:r>
        <w:rPr>
          <w:noProof/>
          <w:lang w:eastAsia="tr-TR"/>
        </w:rPr>
        <w:pict>
          <v:rect id="Dikdörtgen 64" o:spid="_x0000_s1028" style="position:absolute;margin-left:71.25pt;margin-top:15pt;width:123pt;height:37.5pt;z-index:251660288;visibility:visible" strokeweight="1.5pt">
            <v:textbox>
              <w:txbxContent>
                <w:p w:rsidR="00AF31B7" w:rsidRPr="00203922" w:rsidRDefault="00AF31B7" w:rsidP="008C6670">
                  <w:r>
                    <w:t>Senin nasıl bir olduğunu geç fark ettim.</w:t>
                  </w:r>
                </w:p>
              </w:txbxContent>
            </v:textbox>
          </v:rect>
        </w:pict>
      </w:r>
      <w:r w:rsidRPr="007B578E">
        <w:rPr>
          <w:noProof/>
          <w:lang w:eastAsia="tr-TR"/>
        </w:rPr>
        <w:pict>
          <v:shape id="Resim 42" o:spid="_x0000_i1028" type="#_x0000_t75" alt="http://t2.gstatic.com/images?q=tbn:ANd9GcSwg94L7l6h3LuNpG2dhi6JatdtclJ_-qhN9dxWa9o1woJMowQN" style="width:166.5pt;height:30.75pt;visibility:visible">
            <v:imagedata r:id="rId6" o:title=""/>
          </v:shape>
        </w:pict>
      </w:r>
    </w:p>
    <w:p w:rsidR="00AF31B7" w:rsidRPr="00037105" w:rsidRDefault="00AF31B7" w:rsidP="00037105">
      <w:pPr>
        <w:pStyle w:val="NoSpacing"/>
      </w:pPr>
      <w:r w:rsidRPr="00037105">
        <w:t>2</w:t>
      </w:r>
    </w:p>
    <w:p w:rsidR="00AF31B7" w:rsidRPr="00037105" w:rsidRDefault="00AF31B7" w:rsidP="00037105">
      <w:pPr>
        <w:pStyle w:val="NoSpacing"/>
      </w:pPr>
    </w:p>
    <w:p w:rsidR="00AF31B7" w:rsidRPr="00037105" w:rsidRDefault="00AF31B7" w:rsidP="00037105">
      <w:pPr>
        <w:pStyle w:val="NoSpacing"/>
      </w:pPr>
      <w:r>
        <w:rPr>
          <w:noProof/>
          <w:lang w:eastAsia="tr-TR"/>
        </w:rPr>
        <w:pict>
          <v:rect id="Dikdörtgen 63" o:spid="_x0000_s1029" style="position:absolute;margin-left:71.25pt;margin-top:13.45pt;width:123pt;height:37.5pt;z-index:251661312;visibility:visible" strokeweight="1.5pt">
            <v:textbox>
              <w:txbxContent>
                <w:p w:rsidR="00AF31B7" w:rsidRPr="00203922" w:rsidRDefault="00AF31B7" w:rsidP="008C6670">
                  <w:r>
                    <w:t>Bir zahmet siz de şunun ucundan tutuverin.</w:t>
                  </w:r>
                </w:p>
              </w:txbxContent>
            </v:textbox>
          </v:rect>
        </w:pict>
      </w:r>
      <w:r w:rsidRPr="007B578E">
        <w:rPr>
          <w:noProof/>
          <w:lang w:eastAsia="tr-TR"/>
        </w:rPr>
        <w:pict>
          <v:shape id="Resim 41" o:spid="_x0000_i1029" type="#_x0000_t75" alt="http://t2.gstatic.com/images?q=tbn:ANd9GcSwg94L7l6h3LuNpG2dhi6JatdtclJ_-qhN9dxWa9o1woJMowQN" style="width:166.5pt;height:30.75pt;visibility:visible">
            <v:imagedata r:id="rId6" o:title=""/>
          </v:shape>
        </w:pict>
      </w:r>
    </w:p>
    <w:p w:rsidR="00AF31B7" w:rsidRPr="00037105" w:rsidRDefault="00AF31B7" w:rsidP="00037105">
      <w:pPr>
        <w:pStyle w:val="NoSpacing"/>
      </w:pPr>
      <w:r w:rsidRPr="00037105">
        <w:t>3</w:t>
      </w:r>
    </w:p>
    <w:p w:rsidR="00AF31B7" w:rsidRPr="00037105" w:rsidRDefault="00AF31B7" w:rsidP="00037105">
      <w:pPr>
        <w:pStyle w:val="NoSpacing"/>
      </w:pPr>
    </w:p>
    <w:p w:rsidR="00AF31B7" w:rsidRPr="00037105" w:rsidRDefault="00AF31B7" w:rsidP="00037105">
      <w:pPr>
        <w:pStyle w:val="NoSpacing"/>
      </w:pPr>
      <w:r>
        <w:rPr>
          <w:noProof/>
          <w:lang w:eastAsia="tr-TR"/>
        </w:rPr>
        <w:pict>
          <v:rect id="Dikdörtgen 62" o:spid="_x0000_s1030" style="position:absolute;margin-left:71.25pt;margin-top:17.55pt;width:123pt;height:37.5pt;z-index:251662336;visibility:visible" strokeweight="1.5pt">
            <v:textbox>
              <w:txbxContent>
                <w:p w:rsidR="00AF31B7" w:rsidRPr="00203922" w:rsidRDefault="00AF31B7" w:rsidP="008C6670">
                  <w:r>
                    <w:t>Bu çocuk da ikide bir hasta oluyordu.</w:t>
                  </w:r>
                </w:p>
              </w:txbxContent>
            </v:textbox>
          </v:rect>
        </w:pict>
      </w:r>
      <w:r w:rsidRPr="007B578E">
        <w:rPr>
          <w:noProof/>
          <w:lang w:eastAsia="tr-TR"/>
        </w:rPr>
        <w:pict>
          <v:shape id="Resim 40" o:spid="_x0000_i1030" type="#_x0000_t75" alt="http://t2.gstatic.com/images?q=tbn:ANd9GcSwg94L7l6h3LuNpG2dhi6JatdtclJ_-qhN9dxWa9o1woJMowQN" style="width:166.5pt;height:30.75pt;visibility:visible">
            <v:imagedata r:id="rId6" o:title=""/>
          </v:shape>
        </w:pict>
      </w:r>
    </w:p>
    <w:p w:rsidR="00AF31B7" w:rsidRPr="00037105" w:rsidRDefault="00AF31B7" w:rsidP="00037105">
      <w:pPr>
        <w:pStyle w:val="NoSpacing"/>
      </w:pPr>
      <w:r w:rsidRPr="00037105">
        <w:t>4</w:t>
      </w:r>
    </w:p>
    <w:p w:rsidR="00AF31B7" w:rsidRPr="00037105" w:rsidRDefault="00AF31B7" w:rsidP="00037105">
      <w:pPr>
        <w:pStyle w:val="NoSpacing"/>
      </w:pPr>
    </w:p>
    <w:p w:rsidR="00AF31B7" w:rsidRPr="00037105" w:rsidRDefault="00AF31B7" w:rsidP="00037105">
      <w:pPr>
        <w:pStyle w:val="NoSpacing"/>
      </w:pPr>
    </w:p>
    <w:p w:rsidR="00AF31B7" w:rsidRPr="00037105" w:rsidRDefault="00AF31B7" w:rsidP="00037105">
      <w:pPr>
        <w:pStyle w:val="NoSpacing"/>
      </w:pPr>
      <w:r w:rsidRPr="00037105">
        <w:rPr>
          <w:b/>
          <w:bCs/>
        </w:rPr>
        <w:t>4.</w:t>
      </w:r>
      <w:r w:rsidRPr="00037105">
        <w:t>Ahmet Bey, hedefe atış yaparken tek bir atışını isabet ettirebilmiştir. İsabet ettirdiği atışındaki cümlede bulunan birleşik fiil yapılışı bakımından diğerlerinden farklıdır.</w:t>
      </w:r>
    </w:p>
    <w:p w:rsidR="00AF31B7" w:rsidRPr="00037105" w:rsidRDefault="00AF31B7" w:rsidP="00037105">
      <w:pPr>
        <w:pStyle w:val="NoSpacing"/>
        <w:rPr>
          <w:b/>
          <w:bCs/>
        </w:rPr>
      </w:pPr>
      <w:r w:rsidRPr="00037105">
        <w:rPr>
          <w:b/>
          <w:bCs/>
        </w:rPr>
        <w:t>Buna göre Ahmet Bey, kaç numaralı atışı isabet ettirebilmiştir?</w:t>
      </w:r>
    </w:p>
    <w:p w:rsidR="00AF31B7" w:rsidRDefault="00AF31B7" w:rsidP="00037105">
      <w:pPr>
        <w:pStyle w:val="NoSpacing"/>
      </w:pPr>
      <w:r w:rsidRPr="00037105">
        <w:t xml:space="preserve">A)1                       B)2                   </w:t>
      </w:r>
    </w:p>
    <w:p w:rsidR="00AF31B7" w:rsidRPr="00037105" w:rsidRDefault="00AF31B7" w:rsidP="00037105">
      <w:pPr>
        <w:pStyle w:val="NoSpacing"/>
      </w:pPr>
      <w:r w:rsidRPr="00037105">
        <w:t xml:space="preserve">C)3                 </w:t>
      </w:r>
      <w:r>
        <w:t xml:space="preserve">      </w:t>
      </w:r>
      <w:r w:rsidRPr="00037105">
        <w:t>D)4</w:t>
      </w:r>
    </w:p>
    <w:p w:rsidR="00AF31B7" w:rsidRPr="00037105" w:rsidRDefault="00AF31B7" w:rsidP="00037105">
      <w:pPr>
        <w:pStyle w:val="NoSpacing"/>
      </w:pPr>
    </w:p>
    <w:p w:rsidR="00AF31B7" w:rsidRDefault="00AF31B7" w:rsidP="00037105">
      <w:pPr>
        <w:pStyle w:val="NoSpacing"/>
        <w:rPr>
          <w:b/>
          <w:bCs/>
        </w:rPr>
      </w:pPr>
    </w:p>
    <w:p w:rsidR="00AF31B7" w:rsidRDefault="00AF31B7" w:rsidP="00037105">
      <w:pPr>
        <w:pStyle w:val="NoSpacing"/>
        <w:rPr>
          <w:b/>
          <w:bCs/>
        </w:rPr>
      </w:pPr>
    </w:p>
    <w:p w:rsidR="00AF31B7" w:rsidRPr="00037105" w:rsidRDefault="00AF31B7" w:rsidP="00037105">
      <w:pPr>
        <w:pStyle w:val="NoSpacing"/>
      </w:pPr>
      <w:r w:rsidRPr="00037105">
        <w:rPr>
          <w:b/>
          <w:bCs/>
        </w:rPr>
        <w:t>5.</w:t>
      </w:r>
      <w:r w:rsidRPr="00037105">
        <w:t>1.Sen yavaş yavaş gidedur, ben arkandan yetişirim.</w:t>
      </w:r>
    </w:p>
    <w:p w:rsidR="00AF31B7" w:rsidRPr="00037105" w:rsidRDefault="00AF31B7" w:rsidP="00037105">
      <w:pPr>
        <w:pStyle w:val="NoSpacing"/>
      </w:pPr>
      <w:r w:rsidRPr="00037105">
        <w:t xml:space="preserve">    2.Giderken şu parayı da bakkala bırakıverir misin?</w:t>
      </w:r>
    </w:p>
    <w:p w:rsidR="00AF31B7" w:rsidRPr="00037105" w:rsidRDefault="00AF31B7" w:rsidP="00037105">
      <w:pPr>
        <w:pStyle w:val="NoSpacing"/>
      </w:pPr>
      <w:r w:rsidRPr="00037105">
        <w:t xml:space="preserve">    3.Biraz daha geç çıkarsak derse yetişemeyebiliriz.</w:t>
      </w:r>
    </w:p>
    <w:p w:rsidR="00AF31B7" w:rsidRPr="00037105" w:rsidRDefault="00AF31B7" w:rsidP="00037105">
      <w:pPr>
        <w:pStyle w:val="NoSpacing"/>
        <w:rPr>
          <w:b/>
          <w:bCs/>
        </w:rPr>
      </w:pPr>
      <w:r w:rsidRPr="00037105">
        <w:rPr>
          <w:b/>
          <w:bCs/>
        </w:rPr>
        <w:t>Yukarıdaki cümlelerde geçen kurallı birleşik eylemlerin türleri sırayla aşağıdakilerin hangisinde doğru verilmiştir?</w:t>
      </w:r>
    </w:p>
    <w:p w:rsidR="00AF31B7" w:rsidRPr="00037105" w:rsidRDefault="00AF31B7" w:rsidP="00037105">
      <w:pPr>
        <w:pStyle w:val="NoSpacing"/>
      </w:pPr>
      <w:r w:rsidRPr="00037105">
        <w:t xml:space="preserve">    </w:t>
      </w:r>
      <w:r w:rsidRPr="00037105">
        <w:rPr>
          <w:u w:val="single"/>
        </w:rPr>
        <w:t>1.cümle</w:t>
      </w:r>
      <w:r w:rsidRPr="00037105">
        <w:t xml:space="preserve">             </w:t>
      </w:r>
      <w:r w:rsidRPr="00037105">
        <w:rPr>
          <w:u w:val="single"/>
        </w:rPr>
        <w:t xml:space="preserve">2.cümle </w:t>
      </w:r>
      <w:r w:rsidRPr="00037105">
        <w:t xml:space="preserve">                 </w:t>
      </w:r>
      <w:r w:rsidRPr="00037105">
        <w:rPr>
          <w:u w:val="single"/>
        </w:rPr>
        <w:t>3.cümle</w:t>
      </w:r>
    </w:p>
    <w:p w:rsidR="00AF31B7" w:rsidRPr="00037105" w:rsidRDefault="00AF31B7" w:rsidP="00037105">
      <w:pPr>
        <w:pStyle w:val="NoSpacing"/>
      </w:pPr>
      <w:r w:rsidRPr="00037105">
        <w:t>A)Tezlik                 Yeterlik                İsteklenme</w:t>
      </w:r>
    </w:p>
    <w:p w:rsidR="00AF31B7" w:rsidRPr="00037105" w:rsidRDefault="00AF31B7" w:rsidP="00037105">
      <w:pPr>
        <w:pStyle w:val="NoSpacing"/>
      </w:pPr>
      <w:r w:rsidRPr="00037105">
        <w:t>B)Sürerlik              Sürerlik               Tezlik</w:t>
      </w:r>
    </w:p>
    <w:p w:rsidR="00AF31B7" w:rsidRPr="00037105" w:rsidRDefault="00AF31B7" w:rsidP="00037105">
      <w:pPr>
        <w:pStyle w:val="NoSpacing"/>
      </w:pPr>
      <w:r w:rsidRPr="00037105">
        <w:t xml:space="preserve">C)Sürerlik              Tezlik                   Yeterlik </w:t>
      </w:r>
    </w:p>
    <w:p w:rsidR="00AF31B7" w:rsidRPr="00037105" w:rsidRDefault="00AF31B7" w:rsidP="00037105">
      <w:pPr>
        <w:pStyle w:val="NoSpacing"/>
      </w:pPr>
      <w:r w:rsidRPr="00037105">
        <w:t>D)Yeterlik              Tezlik                   Sürerlik</w:t>
      </w:r>
    </w:p>
    <w:p w:rsidR="00AF31B7" w:rsidRPr="00037105" w:rsidRDefault="00AF31B7" w:rsidP="00037105">
      <w:pPr>
        <w:pStyle w:val="NoSpacing"/>
      </w:pPr>
    </w:p>
    <w:p w:rsidR="00AF31B7" w:rsidRPr="00037105" w:rsidRDefault="00AF31B7" w:rsidP="00037105">
      <w:pPr>
        <w:pStyle w:val="NoSpacing"/>
        <w:rPr>
          <w:b/>
          <w:bCs/>
        </w:rPr>
      </w:pPr>
      <w:r>
        <w:rPr>
          <w:b/>
          <w:bCs/>
        </w:rPr>
        <w:t>6</w:t>
      </w:r>
      <w:r w:rsidRPr="00037105">
        <w:rPr>
          <w:b/>
          <w:bCs/>
        </w:rPr>
        <w:t xml:space="preserve">.Aşağıdaki cümlelerde yer alan ikilemelerden hangisi zarf olarak </w:t>
      </w:r>
      <w:r w:rsidRPr="00037105">
        <w:rPr>
          <w:b/>
          <w:bCs/>
          <w:u w:val="single"/>
        </w:rPr>
        <w:t>kullanılmamıştır</w:t>
      </w:r>
      <w:r w:rsidRPr="00037105">
        <w:rPr>
          <w:b/>
          <w:bCs/>
        </w:rPr>
        <w:t>?</w:t>
      </w:r>
    </w:p>
    <w:p w:rsidR="00AF31B7" w:rsidRPr="00037105" w:rsidRDefault="00AF31B7" w:rsidP="00037105">
      <w:pPr>
        <w:pStyle w:val="NoSpacing"/>
      </w:pPr>
      <w:r w:rsidRPr="00037105">
        <w:t>Yağmur çisil çisil yağıyordu.</w:t>
      </w:r>
    </w:p>
    <w:p w:rsidR="00AF31B7" w:rsidRPr="00037105" w:rsidRDefault="00AF31B7" w:rsidP="00037105">
      <w:pPr>
        <w:pStyle w:val="NoSpacing"/>
      </w:pPr>
      <w:r w:rsidRPr="00037105">
        <w:t>İstemeye istemeye tahtaya kalktı.</w:t>
      </w:r>
    </w:p>
    <w:p w:rsidR="00AF31B7" w:rsidRPr="00037105" w:rsidRDefault="00AF31B7" w:rsidP="00037105">
      <w:pPr>
        <w:pStyle w:val="NoSpacing"/>
      </w:pPr>
      <w:r w:rsidRPr="00037105">
        <w:t>Köpük köpük dalgalar kıyıları dövüyordu.</w:t>
      </w:r>
    </w:p>
    <w:p w:rsidR="00AF31B7" w:rsidRPr="00037105" w:rsidRDefault="00AF31B7" w:rsidP="00037105">
      <w:pPr>
        <w:pStyle w:val="NoSpacing"/>
      </w:pPr>
      <w:r w:rsidRPr="00037105">
        <w:t>Hava yavaş yavaş aydınlanıyordu.</w:t>
      </w:r>
    </w:p>
    <w:p w:rsidR="00AF31B7" w:rsidRPr="00037105" w:rsidRDefault="00AF31B7" w:rsidP="00037105">
      <w:pPr>
        <w:pStyle w:val="NoSpacing"/>
      </w:pPr>
    </w:p>
    <w:p w:rsidR="00AF31B7" w:rsidRPr="00037105" w:rsidRDefault="00AF31B7" w:rsidP="00037105">
      <w:pPr>
        <w:pStyle w:val="NoSpacing"/>
        <w:rPr>
          <w:b/>
          <w:bCs/>
        </w:rPr>
      </w:pPr>
      <w:r>
        <w:rPr>
          <w:b/>
          <w:bCs/>
        </w:rPr>
        <w:t>7</w:t>
      </w:r>
      <w:r w:rsidRPr="00037105">
        <w:rPr>
          <w:b/>
          <w:bCs/>
        </w:rPr>
        <w:t>. Aşağıdakilerin hangisinde eylem, kendi kip anlamının dışında kullanılmıştır?</w:t>
      </w:r>
    </w:p>
    <w:p w:rsidR="00AF31B7" w:rsidRPr="00037105" w:rsidRDefault="00AF31B7" w:rsidP="00037105">
      <w:pPr>
        <w:pStyle w:val="NoSpacing"/>
      </w:pPr>
      <w:r w:rsidRPr="00037105">
        <w:t>A)  Bu kadar güzel bir günde pikniğe gidilmez mi?</w:t>
      </w:r>
    </w:p>
    <w:p w:rsidR="00AF31B7" w:rsidRPr="00037105" w:rsidRDefault="00AF31B7" w:rsidP="00037105">
      <w:pPr>
        <w:pStyle w:val="NoSpacing"/>
      </w:pPr>
      <w:r w:rsidRPr="009F15A2">
        <w:t>B)  Her okul çıkışında ona rastlıyorum.</w:t>
      </w:r>
    </w:p>
    <w:p w:rsidR="00AF31B7" w:rsidRPr="00037105" w:rsidRDefault="00AF31B7" w:rsidP="00037105">
      <w:pPr>
        <w:pStyle w:val="NoSpacing"/>
      </w:pPr>
      <w:r w:rsidRPr="00037105">
        <w:t>C)  Babam, kardeşimi parka götürmek istiyormuş.</w:t>
      </w:r>
    </w:p>
    <w:p w:rsidR="00AF31B7" w:rsidRPr="00037105" w:rsidRDefault="00AF31B7" w:rsidP="00037105">
      <w:pPr>
        <w:pStyle w:val="NoSpacing"/>
      </w:pPr>
      <w:r w:rsidRPr="00037105">
        <w:t>D)  On gündür beklediğim mektup sonunda geldi.</w:t>
      </w:r>
    </w:p>
    <w:p w:rsidR="00AF31B7" w:rsidRPr="00037105" w:rsidRDefault="00AF31B7" w:rsidP="00037105">
      <w:pPr>
        <w:pStyle w:val="NoSpacing"/>
      </w:pPr>
    </w:p>
    <w:p w:rsidR="00AF31B7" w:rsidRPr="00037105" w:rsidRDefault="00AF31B7" w:rsidP="00037105">
      <w:pPr>
        <w:pStyle w:val="NoSpacing"/>
        <w:rPr>
          <w:b/>
          <w:bCs/>
        </w:rPr>
      </w:pPr>
      <w:r>
        <w:rPr>
          <w:b/>
          <w:bCs/>
        </w:rPr>
        <w:t>8.</w:t>
      </w:r>
      <w:r w:rsidRPr="00037105">
        <w:rPr>
          <w:b/>
          <w:bCs/>
        </w:rPr>
        <w:t xml:space="preserve">Aşağıdaki cümlelerin hangisinin yüklemi ek-eylem almış bir </w:t>
      </w:r>
      <w:r w:rsidRPr="00037105">
        <w:rPr>
          <w:b/>
          <w:bCs/>
          <w:u w:val="single"/>
        </w:rPr>
        <w:t>isimdir?</w:t>
      </w:r>
    </w:p>
    <w:p w:rsidR="00AF31B7" w:rsidRPr="00037105" w:rsidRDefault="00AF31B7" w:rsidP="00037105">
      <w:pPr>
        <w:pStyle w:val="NoSpacing"/>
      </w:pPr>
      <w:r w:rsidRPr="00037105">
        <w:t xml:space="preserve">A) Bu kitaptan bir tane de bana alır mısınız?  </w:t>
      </w:r>
    </w:p>
    <w:p w:rsidR="00AF31B7" w:rsidRPr="00037105" w:rsidRDefault="00AF31B7" w:rsidP="00037105">
      <w:pPr>
        <w:pStyle w:val="NoSpacing"/>
      </w:pPr>
      <w:r w:rsidRPr="00037105">
        <w:t>B) O gün gelmediğim için sizden özür dilerim.</w:t>
      </w:r>
    </w:p>
    <w:p w:rsidR="00AF31B7" w:rsidRPr="00037105" w:rsidRDefault="00AF31B7" w:rsidP="00037105">
      <w:pPr>
        <w:pStyle w:val="NoSpacing"/>
      </w:pPr>
      <w:r w:rsidRPr="00037105">
        <w:t xml:space="preserve">C) Bir gün bize Bergama’yı gezdiriyorlardı. </w:t>
      </w:r>
    </w:p>
    <w:p w:rsidR="00AF31B7" w:rsidRPr="00037105" w:rsidRDefault="00AF31B7" w:rsidP="00037105">
      <w:pPr>
        <w:pStyle w:val="NoSpacing"/>
      </w:pPr>
      <w:r w:rsidRPr="00037105">
        <w:t>D) İnsanı yaşama bağlayan umutlarıdır.</w:t>
      </w:r>
    </w:p>
    <w:p w:rsidR="00AF31B7" w:rsidRPr="00037105" w:rsidRDefault="00AF31B7" w:rsidP="00037105">
      <w:pPr>
        <w:pStyle w:val="NoSpacing"/>
      </w:pPr>
    </w:p>
    <w:p w:rsidR="00AF31B7" w:rsidRPr="00037105" w:rsidRDefault="00AF31B7" w:rsidP="00037105">
      <w:pPr>
        <w:pStyle w:val="NoSpacing"/>
      </w:pPr>
    </w:p>
    <w:p w:rsidR="00AF31B7" w:rsidRPr="00037105" w:rsidRDefault="00AF31B7" w:rsidP="00037105">
      <w:pPr>
        <w:pStyle w:val="NoSpacing"/>
        <w:rPr>
          <w:b/>
          <w:bCs/>
        </w:rPr>
      </w:pPr>
      <w:r>
        <w:rPr>
          <w:b/>
          <w:bCs/>
        </w:rPr>
        <w:t>9.Aşağıdakilerden hangisi düşünce</w:t>
      </w:r>
      <w:r w:rsidRPr="00037105">
        <w:rPr>
          <w:b/>
          <w:bCs/>
        </w:rPr>
        <w:t xml:space="preserve"> yazısı değildir?</w:t>
      </w:r>
    </w:p>
    <w:p w:rsidR="00AF31B7" w:rsidRDefault="00AF31B7" w:rsidP="00037105">
      <w:pPr>
        <w:pStyle w:val="NoSpacing"/>
      </w:pPr>
      <w:r w:rsidRPr="00037105">
        <w:t xml:space="preserve">A) Deneme </w:t>
      </w:r>
      <w:r>
        <w:tab/>
      </w:r>
      <w:r>
        <w:tab/>
      </w:r>
      <w:r w:rsidRPr="00037105">
        <w:t xml:space="preserve">B) Fıkra </w:t>
      </w:r>
      <w:r>
        <w:tab/>
      </w:r>
      <w:r>
        <w:tab/>
      </w:r>
    </w:p>
    <w:p w:rsidR="00AF31B7" w:rsidRPr="00037105" w:rsidRDefault="00AF31B7" w:rsidP="00037105">
      <w:pPr>
        <w:pStyle w:val="NoSpacing"/>
      </w:pPr>
      <w:r w:rsidRPr="00037105">
        <w:t xml:space="preserve">C) Biyografi </w:t>
      </w:r>
      <w:r>
        <w:tab/>
      </w:r>
      <w:r>
        <w:tab/>
      </w:r>
      <w:r w:rsidRPr="00037105">
        <w:t>D) Makale</w:t>
      </w:r>
    </w:p>
    <w:p w:rsidR="00AF31B7" w:rsidRDefault="00AF31B7" w:rsidP="00037105">
      <w:pPr>
        <w:pStyle w:val="NoSpacing"/>
        <w:rPr>
          <w:b/>
          <w:bCs/>
        </w:rPr>
      </w:pPr>
    </w:p>
    <w:p w:rsidR="00AF31B7" w:rsidRPr="00037105" w:rsidRDefault="00AF31B7" w:rsidP="00037105">
      <w:pPr>
        <w:pStyle w:val="NoSpacing"/>
        <w:rPr>
          <w:b/>
          <w:bCs/>
        </w:rPr>
      </w:pPr>
      <w:r w:rsidRPr="00037105">
        <w:rPr>
          <w:b/>
          <w:bCs/>
        </w:rPr>
        <w:t>10.   Aşağı</w:t>
      </w:r>
      <w:r>
        <w:rPr>
          <w:b/>
          <w:bCs/>
        </w:rPr>
        <w:t>daki</w:t>
      </w:r>
      <w:r w:rsidRPr="00037105">
        <w:rPr>
          <w:b/>
          <w:bCs/>
        </w:rPr>
        <w:t xml:space="preserve">lerden hangisi anlamca </w:t>
      </w:r>
      <w:r w:rsidRPr="00037105">
        <w:rPr>
          <w:b/>
          <w:bCs/>
          <w:u w:val="single"/>
        </w:rPr>
        <w:t>farklı</w:t>
      </w:r>
      <w:r w:rsidRPr="00037105">
        <w:rPr>
          <w:b/>
          <w:bCs/>
        </w:rPr>
        <w:t>dır?</w:t>
      </w:r>
    </w:p>
    <w:p w:rsidR="00AF31B7" w:rsidRPr="00037105" w:rsidRDefault="00AF31B7" w:rsidP="00037105">
      <w:pPr>
        <w:pStyle w:val="NoSpacing"/>
      </w:pPr>
      <w:r w:rsidRPr="00037105">
        <w:t>A)  Başına çalmak</w:t>
      </w:r>
    </w:p>
    <w:p w:rsidR="00AF31B7" w:rsidRPr="00037105" w:rsidRDefault="00AF31B7" w:rsidP="00037105">
      <w:pPr>
        <w:pStyle w:val="NoSpacing"/>
      </w:pPr>
      <w:r w:rsidRPr="00037105">
        <w:t>B)   Pot kırmak</w:t>
      </w:r>
    </w:p>
    <w:p w:rsidR="00AF31B7" w:rsidRPr="00037105" w:rsidRDefault="00AF31B7" w:rsidP="00037105">
      <w:pPr>
        <w:pStyle w:val="NoSpacing"/>
      </w:pPr>
      <w:r w:rsidRPr="00037105">
        <w:t>C)  Çam devirmek</w:t>
      </w:r>
    </w:p>
    <w:p w:rsidR="00AF31B7" w:rsidRDefault="00AF31B7" w:rsidP="00037105">
      <w:pPr>
        <w:pStyle w:val="NoSpacing"/>
      </w:pPr>
      <w:r w:rsidRPr="00037105">
        <w:t>D)  Baltayı taşa vurmak</w:t>
      </w:r>
    </w:p>
    <w:p w:rsidR="00AF31B7" w:rsidRPr="00037105" w:rsidRDefault="00AF31B7" w:rsidP="00037105">
      <w:pPr>
        <w:pStyle w:val="NoSpacing"/>
      </w:pPr>
    </w:p>
    <w:p w:rsidR="00AF31B7" w:rsidRPr="009F15A2" w:rsidRDefault="00AF31B7" w:rsidP="00037105">
      <w:pPr>
        <w:pStyle w:val="NoSpacing"/>
        <w:rPr>
          <w:b/>
          <w:bCs/>
        </w:rPr>
      </w:pPr>
      <w:r w:rsidRPr="00037105">
        <w:rPr>
          <w:b/>
          <w:bCs/>
        </w:rPr>
        <w:t>11.</w:t>
      </w:r>
      <w:r w:rsidRPr="009F15A2">
        <w:rPr>
          <w:b/>
          <w:bCs/>
        </w:rPr>
        <w:t xml:space="preserve">Bu romanın oldukça </w:t>
      </w:r>
      <w:r w:rsidRPr="009F15A2">
        <w:rPr>
          <w:b/>
          <w:bCs/>
          <w:u w:val="single"/>
        </w:rPr>
        <w:t>kuru</w:t>
      </w:r>
      <w:r w:rsidRPr="009F15A2">
        <w:rPr>
          <w:b/>
          <w:bCs/>
        </w:rPr>
        <w:t xml:space="preserve"> bir anlatımı var.</w:t>
      </w:r>
    </w:p>
    <w:p w:rsidR="00AF31B7" w:rsidRPr="009F15A2" w:rsidRDefault="00AF31B7" w:rsidP="00037105">
      <w:pPr>
        <w:pStyle w:val="NoSpacing"/>
        <w:rPr>
          <w:b/>
          <w:bCs/>
        </w:rPr>
      </w:pPr>
      <w:r w:rsidRPr="009F15A2">
        <w:rPr>
          <w:b/>
          <w:bCs/>
        </w:rPr>
        <w:t>Yukarıdaki altı çizili sözcüğün karşıt anlamlısı aşağıdakilerden hangisidir?</w:t>
      </w:r>
    </w:p>
    <w:p w:rsidR="00AF31B7" w:rsidRPr="00037105" w:rsidRDefault="00AF31B7" w:rsidP="00037105">
      <w:pPr>
        <w:pStyle w:val="NoSpacing"/>
      </w:pPr>
      <w:r w:rsidRPr="00037105">
        <w:t>A) Yaş                                    B) Yavaş</w:t>
      </w:r>
    </w:p>
    <w:p w:rsidR="00AF31B7" w:rsidRPr="00037105" w:rsidRDefault="00AF31B7" w:rsidP="00037105">
      <w:pPr>
        <w:pStyle w:val="NoSpacing"/>
      </w:pPr>
      <w:r w:rsidRPr="00037105">
        <w:t xml:space="preserve">C) Yalın                                 </w:t>
      </w:r>
      <w:r>
        <w:t xml:space="preserve"> </w:t>
      </w:r>
      <w:r w:rsidRPr="00037105">
        <w:t>D) Sanatlı</w:t>
      </w:r>
    </w:p>
    <w:p w:rsidR="00AF31B7" w:rsidRDefault="00AF31B7" w:rsidP="00037105">
      <w:pPr>
        <w:pStyle w:val="NoSpacing"/>
        <w:rPr>
          <w:b/>
          <w:bCs/>
        </w:rPr>
      </w:pPr>
    </w:p>
    <w:p w:rsidR="00AF31B7" w:rsidRPr="00037105" w:rsidRDefault="00AF31B7" w:rsidP="00037105">
      <w:pPr>
        <w:pStyle w:val="NoSpacing"/>
        <w:rPr>
          <w:b/>
          <w:bCs/>
        </w:rPr>
      </w:pPr>
      <w:r>
        <w:rPr>
          <w:b/>
          <w:bCs/>
        </w:rPr>
        <w:t>12.</w:t>
      </w:r>
      <w:r w:rsidRPr="00037105">
        <w:rPr>
          <w:b/>
          <w:bCs/>
        </w:rPr>
        <w:t>Aşağıdaki altı çizili sözcüklerden hangisi mecaz anlamda kullanılmıştır?</w:t>
      </w:r>
    </w:p>
    <w:p w:rsidR="00AF31B7" w:rsidRPr="00037105" w:rsidRDefault="00AF31B7" w:rsidP="00037105">
      <w:pPr>
        <w:pStyle w:val="NoSpacing"/>
      </w:pPr>
      <w:r w:rsidRPr="00037105">
        <w:t xml:space="preserve">A)   Bahçenin duvarı </w:t>
      </w:r>
      <w:r w:rsidRPr="00037105">
        <w:rPr>
          <w:u w:val="single"/>
        </w:rPr>
        <w:t>aniden</w:t>
      </w:r>
      <w:r w:rsidRPr="00037105">
        <w:t xml:space="preserve"> gürültüyle yıkıldı.</w:t>
      </w:r>
    </w:p>
    <w:p w:rsidR="00AF31B7" w:rsidRPr="00037105" w:rsidRDefault="00AF31B7" w:rsidP="00037105">
      <w:pPr>
        <w:pStyle w:val="NoSpacing"/>
      </w:pPr>
      <w:r w:rsidRPr="00037105">
        <w:t xml:space="preserve">B)  Yollarda tek tük insana </w:t>
      </w:r>
      <w:r w:rsidRPr="00037105">
        <w:rPr>
          <w:u w:val="single"/>
        </w:rPr>
        <w:t>rastlanıyor</w:t>
      </w:r>
      <w:r w:rsidRPr="00037105">
        <w:t>.</w:t>
      </w:r>
    </w:p>
    <w:p w:rsidR="00AF31B7" w:rsidRPr="00037105" w:rsidRDefault="00AF31B7" w:rsidP="00037105">
      <w:pPr>
        <w:pStyle w:val="NoSpacing"/>
      </w:pPr>
      <w:r w:rsidRPr="00037105">
        <w:t xml:space="preserve">C)  Kar </w:t>
      </w:r>
      <w:r w:rsidRPr="00037105">
        <w:rPr>
          <w:u w:val="single"/>
        </w:rPr>
        <w:t>yağışı</w:t>
      </w:r>
      <w:r w:rsidRPr="00037105">
        <w:t xml:space="preserve"> giderek artıyor.</w:t>
      </w:r>
    </w:p>
    <w:p w:rsidR="00AF31B7" w:rsidRPr="00037105" w:rsidRDefault="00AF31B7" w:rsidP="00037105">
      <w:pPr>
        <w:pStyle w:val="NoSpacing"/>
      </w:pPr>
      <w:r w:rsidRPr="00037105">
        <w:t xml:space="preserve">D)  Tehlikeyi </w:t>
      </w:r>
      <w:r w:rsidRPr="00037105">
        <w:rPr>
          <w:u w:val="single"/>
        </w:rPr>
        <w:t>atlatınca</w:t>
      </w:r>
      <w:r w:rsidRPr="00037105">
        <w:t xml:space="preserve"> derin bir nefes aldık.</w:t>
      </w:r>
    </w:p>
    <w:p w:rsidR="00AF31B7" w:rsidRPr="00037105" w:rsidRDefault="00AF31B7" w:rsidP="00037105">
      <w:pPr>
        <w:pStyle w:val="NoSpacing"/>
      </w:pPr>
    </w:p>
    <w:p w:rsidR="00AF31B7" w:rsidRPr="00037105" w:rsidRDefault="00AF31B7" w:rsidP="00037105">
      <w:pPr>
        <w:pStyle w:val="NoSpacing"/>
        <w:rPr>
          <w:b/>
          <w:bCs/>
        </w:rPr>
      </w:pPr>
      <w:r>
        <w:rPr>
          <w:b/>
          <w:bCs/>
        </w:rPr>
        <w:t>13.</w:t>
      </w:r>
      <w:r w:rsidRPr="00037105">
        <w:rPr>
          <w:b/>
          <w:bCs/>
        </w:rPr>
        <w:t xml:space="preserve">Aşağıdaki cümlelerde altı çizili sözcüklerden hangisi eşseslilik (sesteşlik) özelliği </w:t>
      </w:r>
      <w:r w:rsidRPr="00037105">
        <w:rPr>
          <w:b/>
          <w:bCs/>
          <w:u w:val="single"/>
        </w:rPr>
        <w:t>taşımaz</w:t>
      </w:r>
      <w:r w:rsidRPr="00037105">
        <w:rPr>
          <w:b/>
          <w:bCs/>
        </w:rPr>
        <w:t>?</w:t>
      </w:r>
    </w:p>
    <w:p w:rsidR="00AF31B7" w:rsidRPr="00037105" w:rsidRDefault="00AF31B7" w:rsidP="00037105">
      <w:pPr>
        <w:pStyle w:val="NoSpacing"/>
      </w:pPr>
      <w:r w:rsidRPr="00037105">
        <w:t xml:space="preserve">A)  </w:t>
      </w:r>
      <w:r w:rsidRPr="00037105">
        <w:rPr>
          <w:u w:val="single"/>
        </w:rPr>
        <w:t>Yol</w:t>
      </w:r>
      <w:r w:rsidRPr="00037105">
        <w:t xml:space="preserve"> ver dağlar yarime gideyim.</w:t>
      </w:r>
    </w:p>
    <w:p w:rsidR="00AF31B7" w:rsidRPr="00037105" w:rsidRDefault="00AF31B7" w:rsidP="00037105">
      <w:pPr>
        <w:pStyle w:val="NoSpacing"/>
      </w:pPr>
      <w:r w:rsidRPr="00037105">
        <w:t xml:space="preserve">B)   Her </w:t>
      </w:r>
      <w:r w:rsidRPr="00037105">
        <w:rPr>
          <w:u w:val="single"/>
        </w:rPr>
        <w:t>yıl</w:t>
      </w:r>
      <w:r w:rsidRPr="00037105">
        <w:t xml:space="preserve"> senden uzaklaşıyorum istemeden.</w:t>
      </w:r>
    </w:p>
    <w:p w:rsidR="00AF31B7" w:rsidRPr="00037105" w:rsidRDefault="00AF31B7" w:rsidP="00037105">
      <w:pPr>
        <w:pStyle w:val="NoSpacing"/>
      </w:pPr>
      <w:r w:rsidRPr="00037105">
        <w:t xml:space="preserve">C)  </w:t>
      </w:r>
      <w:r w:rsidRPr="00037105">
        <w:rPr>
          <w:u w:val="single"/>
        </w:rPr>
        <w:t>Boş</w:t>
      </w:r>
      <w:r w:rsidRPr="00037105">
        <w:t xml:space="preserve"> kaldı kadehler zamansız zamanlarda.</w:t>
      </w:r>
    </w:p>
    <w:p w:rsidR="00AF31B7" w:rsidRPr="00037105" w:rsidRDefault="00AF31B7" w:rsidP="00037105">
      <w:pPr>
        <w:pStyle w:val="NoSpacing"/>
      </w:pPr>
      <w:r w:rsidRPr="00037105">
        <w:t xml:space="preserve">D)  İçim </w:t>
      </w:r>
      <w:r w:rsidRPr="00037105">
        <w:rPr>
          <w:u w:val="single"/>
        </w:rPr>
        <w:t>kan</w:t>
      </w:r>
      <w:r w:rsidRPr="00037105">
        <w:t xml:space="preserve"> ağlıyor sensiz geçen dakikalarda.</w:t>
      </w:r>
    </w:p>
    <w:p w:rsidR="00AF31B7" w:rsidRDefault="00AF31B7" w:rsidP="00037105">
      <w:pPr>
        <w:pStyle w:val="NoSpacing"/>
        <w:rPr>
          <w:b/>
          <w:bCs/>
        </w:rPr>
      </w:pPr>
    </w:p>
    <w:p w:rsidR="00AF31B7" w:rsidRPr="00037105" w:rsidRDefault="00AF31B7" w:rsidP="00037105">
      <w:pPr>
        <w:pStyle w:val="NoSpacing"/>
      </w:pPr>
      <w:r>
        <w:rPr>
          <w:b/>
          <w:bCs/>
        </w:rPr>
        <w:t>14</w:t>
      </w:r>
      <w:r w:rsidRPr="00037105">
        <w:t xml:space="preserve"> Kenar mahalleler birbirine geçmiş, yaşlanmış tahta evler. Kiminin kaplamaları biraz daha kararmış, kiminin balkonu biraz daha eğrilmiş, kimi biraz daha çömelmiştir. Hepsi hastadır; onları seviyorum; çünkü onlarda kendimi buluyorum. </w:t>
      </w:r>
    </w:p>
    <w:p w:rsidR="00AF31B7" w:rsidRPr="00037105" w:rsidRDefault="00AF31B7" w:rsidP="00037105">
      <w:pPr>
        <w:pStyle w:val="NoSpacing"/>
        <w:rPr>
          <w:b/>
          <w:bCs/>
        </w:rPr>
      </w:pPr>
      <w:r w:rsidRPr="00037105">
        <w:rPr>
          <w:b/>
          <w:bCs/>
        </w:rPr>
        <w:t xml:space="preserve">Bu parçanın anlatım biçimi, aşağıdakilerden hangisine bir örnektir? </w:t>
      </w:r>
    </w:p>
    <w:p w:rsidR="00AF31B7" w:rsidRPr="00037105" w:rsidRDefault="00AF31B7" w:rsidP="00037105">
      <w:pPr>
        <w:pStyle w:val="NoSpacing"/>
      </w:pPr>
      <w:r w:rsidRPr="00037105">
        <w:t xml:space="preserve">A) Betimleme (tasvir)   </w:t>
      </w:r>
      <w:r>
        <w:t xml:space="preserve">  </w:t>
      </w:r>
      <w:bookmarkStart w:id="0" w:name="_GoBack"/>
      <w:bookmarkEnd w:id="0"/>
      <w:r w:rsidRPr="00037105">
        <w:t>B) Tartışma</w:t>
      </w:r>
    </w:p>
    <w:p w:rsidR="00AF31B7" w:rsidRPr="00037105" w:rsidRDefault="00AF31B7" w:rsidP="00037105">
      <w:pPr>
        <w:pStyle w:val="NoSpacing"/>
      </w:pPr>
      <w:r w:rsidRPr="00037105">
        <w:t xml:space="preserve">C) Açıklama    </w:t>
      </w:r>
      <w:r>
        <w:tab/>
      </w:r>
      <w:r>
        <w:tab/>
      </w:r>
      <w:r w:rsidRPr="00037105">
        <w:t>D) Öyküleme</w:t>
      </w:r>
    </w:p>
    <w:p w:rsidR="00AF31B7" w:rsidRPr="00037105" w:rsidRDefault="00AF31B7" w:rsidP="00037105">
      <w:pPr>
        <w:pStyle w:val="NoSpacing"/>
      </w:pPr>
    </w:p>
    <w:p w:rsidR="00AF31B7" w:rsidRPr="00037105" w:rsidRDefault="00AF31B7" w:rsidP="00037105">
      <w:pPr>
        <w:pStyle w:val="NoSpacing"/>
      </w:pPr>
      <w:r>
        <w:rPr>
          <w:b/>
          <w:bCs/>
        </w:rPr>
        <w:t>15.</w:t>
      </w:r>
      <w:r w:rsidRPr="00037105">
        <w:t xml:space="preserve"> Nurullah Ataç'ı hep eleştirmen olarak düşünmüşümdür. Oysa Ataç'ın asıl önemi eleştirmenliğinden değil, Türkçe'nin düz yazı dili olarak kullanılması yolunda harcadığı çabadan gelir. "Eleştirmen bir öldü mü bir daha kimse anmaz onu. " der. Kendi çabalarının nedenini de şöyle açıklar: "Bugün bir ülkede bir dil kuruluyor; o yapıda benim de bir taşım vardır. Ancak, görünmeyen, kimsenin gözüne çarpmayan, ta gerilerde bir taş. "</w:t>
      </w:r>
    </w:p>
    <w:p w:rsidR="00AF31B7" w:rsidRPr="00037105" w:rsidRDefault="00AF31B7" w:rsidP="00037105">
      <w:pPr>
        <w:pStyle w:val="NoSpacing"/>
        <w:rPr>
          <w:b/>
          <w:bCs/>
        </w:rPr>
      </w:pPr>
      <w:r w:rsidRPr="00037105">
        <w:rPr>
          <w:b/>
          <w:bCs/>
        </w:rPr>
        <w:t xml:space="preserve">Bu parçada yazar söylediklerini inandırıcı kılmak için aşağıdakilerden hangisine başvurmuştur? </w:t>
      </w:r>
    </w:p>
    <w:p w:rsidR="00AF31B7" w:rsidRPr="0099043A" w:rsidRDefault="00AF31B7" w:rsidP="009F15A2">
      <w:pPr>
        <w:pStyle w:val="NoSpacing"/>
      </w:pPr>
      <w:r w:rsidRPr="00810A8F">
        <w:t>A)</w:t>
      </w:r>
      <w:r w:rsidRPr="0099043A">
        <w:rPr>
          <w:b/>
          <w:bCs/>
        </w:rPr>
        <w:t xml:space="preserve"> </w:t>
      </w:r>
      <w:r w:rsidRPr="0099043A">
        <w:t>Tanık gösterme</w:t>
      </w:r>
      <w:r>
        <w:t xml:space="preserve">   </w:t>
      </w:r>
      <w:r>
        <w:tab/>
      </w:r>
      <w:r w:rsidRPr="0099043A">
        <w:t>B) Örnekleme</w:t>
      </w:r>
    </w:p>
    <w:p w:rsidR="00AF31B7" w:rsidRPr="0099043A" w:rsidRDefault="00AF31B7" w:rsidP="009F15A2">
      <w:pPr>
        <w:pStyle w:val="NoSpacing"/>
      </w:pPr>
      <w:r w:rsidRPr="0099043A">
        <w:t>C) Tanımlama</w:t>
      </w:r>
      <w:r>
        <w:t xml:space="preserve">    </w:t>
      </w:r>
      <w:r>
        <w:tab/>
      </w:r>
      <w:r w:rsidRPr="0099043A">
        <w:t>C) Karşılaştırma</w:t>
      </w:r>
    </w:p>
    <w:p w:rsidR="00AF31B7" w:rsidRDefault="00AF31B7" w:rsidP="00037105">
      <w:pPr>
        <w:pStyle w:val="NoSpacing"/>
      </w:pPr>
    </w:p>
    <w:p w:rsidR="00AF31B7" w:rsidRPr="00037105" w:rsidRDefault="00AF31B7" w:rsidP="00037105">
      <w:pPr>
        <w:pStyle w:val="NoSpacing"/>
      </w:pPr>
      <w:r w:rsidRPr="00037105">
        <w:rPr>
          <w:b/>
          <w:bCs/>
        </w:rPr>
        <w:t>16.</w:t>
      </w:r>
      <w:r w:rsidRPr="00037105">
        <w:t xml:space="preserve">I. Bu nedenle hiç kitap ayırımı yapmadan okurum. </w:t>
      </w:r>
      <w:r>
        <w:t xml:space="preserve">     </w:t>
      </w:r>
      <w:r w:rsidRPr="00037105">
        <w:t xml:space="preserve">II. Çünkü beni kitaptan alabileceklerim ilgilendirir. </w:t>
      </w:r>
    </w:p>
    <w:p w:rsidR="00AF31B7" w:rsidRPr="00037105" w:rsidRDefault="00AF31B7" w:rsidP="00037105">
      <w:pPr>
        <w:pStyle w:val="NoSpacing"/>
      </w:pPr>
      <w:r w:rsidRPr="00037105">
        <w:t xml:space="preserve">III. Okumanın gereğine yürekten inanan biriyim. </w:t>
      </w:r>
    </w:p>
    <w:p w:rsidR="00AF31B7" w:rsidRPr="00037105" w:rsidRDefault="00AF31B7" w:rsidP="00037105">
      <w:pPr>
        <w:pStyle w:val="NoSpacing"/>
      </w:pPr>
      <w:r w:rsidRPr="00037105">
        <w:t xml:space="preserve">IV. Bana, bunu başkalarının söylemesine gerek yoktur. </w:t>
      </w:r>
    </w:p>
    <w:p w:rsidR="00AF31B7" w:rsidRPr="00037105" w:rsidRDefault="00AF31B7" w:rsidP="00037105">
      <w:pPr>
        <w:pStyle w:val="NoSpacing"/>
      </w:pPr>
      <w:r w:rsidRPr="00037105">
        <w:t>Numaralandırılmış cümlelerden bir paragraf oluşturulmak İstense sıralama nasıl olur?</w:t>
      </w:r>
    </w:p>
    <w:p w:rsidR="00AF31B7" w:rsidRPr="00037105" w:rsidRDefault="00AF31B7" w:rsidP="00037105">
      <w:pPr>
        <w:pStyle w:val="NoSpacing"/>
      </w:pPr>
      <w:r w:rsidRPr="00037105">
        <w:t>A) IV-II-I-I</w:t>
      </w:r>
      <w:r>
        <w:t>II</w:t>
      </w:r>
      <w:r>
        <w:tab/>
      </w:r>
      <w:r>
        <w:tab/>
      </w:r>
      <w:r w:rsidRPr="00037105">
        <w:t>B) l-lll-IV-ll</w:t>
      </w:r>
    </w:p>
    <w:p w:rsidR="00AF31B7" w:rsidRPr="00037105" w:rsidRDefault="00AF31B7" w:rsidP="00037105">
      <w:pPr>
        <w:pStyle w:val="NoSpacing"/>
      </w:pPr>
      <w:r>
        <w:t>C) ll-lll-l-IV</w:t>
      </w:r>
      <w:r>
        <w:tab/>
      </w:r>
      <w:r>
        <w:tab/>
      </w:r>
      <w:r w:rsidRPr="00037105">
        <w:t>D) lll-l-ll-IV</w:t>
      </w:r>
    </w:p>
    <w:p w:rsidR="00AF31B7" w:rsidRPr="00037105" w:rsidRDefault="00AF31B7" w:rsidP="00037105">
      <w:pPr>
        <w:pStyle w:val="NoSpacing"/>
      </w:pPr>
    </w:p>
    <w:p w:rsidR="00AF31B7" w:rsidRPr="00037105" w:rsidRDefault="00AF31B7" w:rsidP="00037105">
      <w:pPr>
        <w:pStyle w:val="NoSpacing"/>
      </w:pPr>
      <w:r>
        <w:rPr>
          <w:b/>
          <w:bCs/>
        </w:rPr>
        <w:t>17.</w:t>
      </w:r>
      <w:r w:rsidRPr="00037105">
        <w:t xml:space="preserve"> Başarılı olma yolunda senin ilk büyük düşmanın tembelliktir. Burada sana tembelliği tarif edecek değilim. Onu sen, ben, hepimiz az çok tanırız. Yalnız ben sana şunu söyleyeceğim ki tembellik, insan karşısına çıkıp da mertçe savaşan bir düşman değildir. Bilakis, eski peri hikayelerindeki kahramanlar gibi, şekilden sekile girerek ve bin bir hile kullanarak insanı alt etmeye çalışan bir namert-tir. Tehlikesinin büyüklüğü de buradan gelmektedir. </w:t>
      </w:r>
    </w:p>
    <w:p w:rsidR="00AF31B7" w:rsidRPr="00037105" w:rsidRDefault="00AF31B7" w:rsidP="00037105">
      <w:pPr>
        <w:pStyle w:val="NoSpacing"/>
      </w:pPr>
      <w:r w:rsidRPr="00037105">
        <w:t>Paragrafın konusu aşağıdakilerden hangisidir?</w:t>
      </w:r>
    </w:p>
    <w:p w:rsidR="00AF31B7" w:rsidRPr="00037105" w:rsidRDefault="00AF31B7" w:rsidP="00037105">
      <w:pPr>
        <w:pStyle w:val="NoSpacing"/>
      </w:pPr>
      <w:r w:rsidRPr="00037105">
        <w:t>A) Tembelliğin herkes tarafından eleştirilmesi</w:t>
      </w:r>
    </w:p>
    <w:p w:rsidR="00AF31B7" w:rsidRPr="00037105" w:rsidRDefault="00AF31B7" w:rsidP="00037105">
      <w:pPr>
        <w:pStyle w:val="NoSpacing"/>
      </w:pPr>
      <w:r w:rsidRPr="00037105">
        <w:t>B) Tembelliğin, başarının birinci düşmanı olması</w:t>
      </w:r>
    </w:p>
    <w:p w:rsidR="00AF31B7" w:rsidRPr="00037105" w:rsidRDefault="00AF31B7" w:rsidP="00037105">
      <w:pPr>
        <w:pStyle w:val="NoSpacing"/>
      </w:pPr>
      <w:r w:rsidRPr="00037105">
        <w:t>C) Tembelliğin girmediği kalıbın olmaması</w:t>
      </w:r>
    </w:p>
    <w:p w:rsidR="00AF31B7" w:rsidRPr="00037105" w:rsidRDefault="00AF31B7" w:rsidP="00037105">
      <w:pPr>
        <w:pStyle w:val="NoSpacing"/>
      </w:pPr>
      <w:r w:rsidRPr="00037105">
        <w:t>D) Tembelliğin bazı kişilere benzer olması</w:t>
      </w:r>
    </w:p>
    <w:p w:rsidR="00AF31B7" w:rsidRPr="00037105" w:rsidRDefault="00AF31B7" w:rsidP="00037105">
      <w:pPr>
        <w:pStyle w:val="NoSpacing"/>
      </w:pPr>
    </w:p>
    <w:p w:rsidR="00AF31B7" w:rsidRPr="00037105" w:rsidRDefault="00AF31B7" w:rsidP="00037105">
      <w:pPr>
        <w:pStyle w:val="NoSpacing"/>
      </w:pPr>
    </w:p>
    <w:p w:rsidR="00AF31B7" w:rsidRPr="009F15A2" w:rsidRDefault="00AF31B7" w:rsidP="009F15A2">
      <w:pPr>
        <w:pStyle w:val="NoSpacing"/>
      </w:pPr>
      <w:r w:rsidRPr="009F15A2">
        <w:rPr>
          <w:b/>
          <w:bCs/>
        </w:rPr>
        <w:t>18.</w:t>
      </w:r>
      <w:r w:rsidRPr="009F15A2">
        <w:t xml:space="preserve">  Yavaş yavaş dilimizden uzaklaşıyoruz, farklı arayışlar içine giriyoruz. Bu arayış da genellikle başka kaynaklara, dillere; yabancı sözcüklere yönelmek ve oradan da bu sözcükleri almakla noktalanıyor. Böylece de kişiliğimizden kopuyor ve benliğimizden uzaklaşıyoruz. Kişi, ne kadar zeki, ne kadar üstün vasıflı olursa olsun düşünme eylemini sadece ve sadece kendi ö</w:t>
      </w:r>
      <w:r>
        <w:t>z diliyle yapa</w:t>
      </w:r>
      <w:r w:rsidRPr="009F15A2">
        <w:t>bilir. Düşünce dünyasını, ne olduğunu tam olarak bilmediği bir kavramla geliştiremez.</w:t>
      </w:r>
    </w:p>
    <w:p w:rsidR="00AF31B7" w:rsidRPr="009F15A2" w:rsidRDefault="00AF31B7" w:rsidP="009F15A2">
      <w:pPr>
        <w:pStyle w:val="NoSpacing"/>
        <w:rPr>
          <w:b/>
          <w:bCs/>
        </w:rPr>
      </w:pPr>
      <w:r w:rsidRPr="009F15A2">
        <w:rPr>
          <w:b/>
          <w:bCs/>
        </w:rPr>
        <w:t>Yukarıdaki paragrafın ana düşüncesi aşağıdakilerden hangisidir?</w:t>
      </w:r>
    </w:p>
    <w:p w:rsidR="00AF31B7" w:rsidRPr="009F15A2" w:rsidRDefault="00AF31B7" w:rsidP="009F15A2">
      <w:pPr>
        <w:pStyle w:val="NoSpacing"/>
      </w:pPr>
      <w:r w:rsidRPr="009F15A2">
        <w:t>A)   Yabancı sözcükleri savunanlar dilin gelişmesini sağlarlar.</w:t>
      </w:r>
    </w:p>
    <w:p w:rsidR="00AF31B7" w:rsidRPr="009F15A2" w:rsidRDefault="00AF31B7" w:rsidP="009F15A2">
      <w:pPr>
        <w:pStyle w:val="NoSpacing"/>
      </w:pPr>
      <w:r w:rsidRPr="009F15A2">
        <w:t>B)   Çok akıllı, çok üstün vasıflı insanlar her zaman doğru düşünemez.</w:t>
      </w:r>
    </w:p>
    <w:p w:rsidR="00AF31B7" w:rsidRPr="009F15A2" w:rsidRDefault="00AF31B7" w:rsidP="009F15A2">
      <w:pPr>
        <w:pStyle w:val="NoSpacing"/>
      </w:pPr>
      <w:r w:rsidRPr="009F15A2">
        <w:t>C)   Dışarıdan alınan sözcükler dilimizi yıpratmaktadır.</w:t>
      </w:r>
    </w:p>
    <w:p w:rsidR="00AF31B7" w:rsidRPr="009F15A2" w:rsidRDefault="00AF31B7" w:rsidP="009F15A2">
      <w:pPr>
        <w:pStyle w:val="NoSpacing"/>
      </w:pPr>
      <w:r w:rsidRPr="009F15A2">
        <w:t>D)   Düşüncenin gelişmesi sadece anadille düşünmeye bağlıdır.</w:t>
      </w:r>
    </w:p>
    <w:p w:rsidR="00AF31B7" w:rsidRDefault="00AF31B7" w:rsidP="009F15A2">
      <w:pPr>
        <w:pStyle w:val="NoSpacing"/>
      </w:pPr>
    </w:p>
    <w:p w:rsidR="00AF31B7" w:rsidRPr="009F15A2" w:rsidRDefault="00AF31B7" w:rsidP="009F15A2">
      <w:pPr>
        <w:pStyle w:val="NoSpacing"/>
        <w:rPr>
          <w:b/>
          <w:bCs/>
        </w:rPr>
      </w:pPr>
      <w:r w:rsidRPr="009F15A2">
        <w:rPr>
          <w:b/>
          <w:bCs/>
        </w:rPr>
        <w:t xml:space="preserve">19. Aşağıdaki cümlelerden hangisinin yükleminde bir yazım yanlışı vardır? </w:t>
      </w:r>
    </w:p>
    <w:p w:rsidR="00AF31B7" w:rsidRPr="009F15A2" w:rsidRDefault="00AF31B7" w:rsidP="009F15A2">
      <w:pPr>
        <w:pStyle w:val="NoSpacing"/>
      </w:pPr>
      <w:r w:rsidRPr="009F15A2">
        <w:t xml:space="preserve">A) Bu olayı herkesten önce farketmiştim. </w:t>
      </w:r>
    </w:p>
    <w:p w:rsidR="00AF31B7" w:rsidRPr="009F15A2" w:rsidRDefault="00AF31B7" w:rsidP="009F15A2">
      <w:pPr>
        <w:pStyle w:val="NoSpacing"/>
      </w:pPr>
      <w:r w:rsidRPr="009F15A2">
        <w:t xml:space="preserve">B) Sevginin verdiği güvenle kendilerini rahat hissediyorlardı. </w:t>
      </w:r>
    </w:p>
    <w:p w:rsidR="00AF31B7" w:rsidRPr="009F15A2" w:rsidRDefault="00AF31B7" w:rsidP="009F15A2">
      <w:pPr>
        <w:pStyle w:val="NoSpacing"/>
      </w:pPr>
      <w:r w:rsidRPr="009F15A2">
        <w:t xml:space="preserve">C) Hatalarımıza objektif bir gözle bakabilmeliyiz. </w:t>
      </w:r>
    </w:p>
    <w:p w:rsidR="00AF31B7" w:rsidRPr="009F15A2" w:rsidRDefault="00AF31B7" w:rsidP="009F15A2">
      <w:pPr>
        <w:pStyle w:val="NoSpacing"/>
      </w:pPr>
      <w:r w:rsidRPr="009F15A2">
        <w:t xml:space="preserve">D) Her sabah askerlerin coşkulu sesi buraya kadar aksediyor. </w:t>
      </w:r>
    </w:p>
    <w:p w:rsidR="00AF31B7" w:rsidRPr="009F15A2" w:rsidRDefault="00AF31B7" w:rsidP="009F15A2">
      <w:pPr>
        <w:pStyle w:val="NoSpacing"/>
      </w:pPr>
    </w:p>
    <w:p w:rsidR="00AF31B7" w:rsidRPr="009F15A2" w:rsidRDefault="00AF31B7" w:rsidP="009F15A2">
      <w:pPr>
        <w:pStyle w:val="NoSpacing"/>
        <w:rPr>
          <w:b/>
          <w:bCs/>
        </w:rPr>
      </w:pPr>
      <w:r w:rsidRPr="009F15A2">
        <w:rPr>
          <w:b/>
          <w:bCs/>
        </w:rPr>
        <w:t xml:space="preserve">20. Aşağıdaki cümlelerden hangisinde kısaltmalardan sonra getirilen eklerin yazımıyla ilgili yanlışlık yapılmıştır? </w:t>
      </w:r>
    </w:p>
    <w:p w:rsidR="00AF31B7" w:rsidRPr="009F15A2" w:rsidRDefault="00AF31B7" w:rsidP="009F15A2">
      <w:pPr>
        <w:pStyle w:val="NoSpacing"/>
      </w:pPr>
      <w:r w:rsidRPr="009F15A2">
        <w:t xml:space="preserve">A) 23 Nisan günü çocuklar, TBMM'de büyüklerin yerlerine geçtiler. </w:t>
      </w:r>
    </w:p>
    <w:p w:rsidR="00AF31B7" w:rsidRPr="009F15A2" w:rsidRDefault="00AF31B7" w:rsidP="009F15A2">
      <w:pPr>
        <w:pStyle w:val="NoSpacing"/>
      </w:pPr>
      <w:r w:rsidRPr="009F15A2">
        <w:t xml:space="preserve">B) Öğrencilerimizin bir kısmı İTÜ'yü kazandılar. </w:t>
      </w:r>
    </w:p>
    <w:p w:rsidR="00AF31B7" w:rsidRPr="009F15A2" w:rsidRDefault="00AF31B7" w:rsidP="009F15A2">
      <w:pPr>
        <w:pStyle w:val="NoSpacing"/>
      </w:pPr>
      <w:r w:rsidRPr="009F15A2">
        <w:t xml:space="preserve">C) Her yıl DSİ'ne geçici yaz işçileri alınıyor. </w:t>
      </w:r>
    </w:p>
    <w:p w:rsidR="00AF31B7" w:rsidRPr="009F15A2" w:rsidRDefault="00AF31B7" w:rsidP="009F15A2">
      <w:pPr>
        <w:pStyle w:val="NoSpacing"/>
      </w:pPr>
      <w:r w:rsidRPr="009F15A2">
        <w:t xml:space="preserve">D) TV'deki filmi gerçekten beğendiniz mi? </w:t>
      </w:r>
    </w:p>
    <w:p w:rsidR="00AF31B7" w:rsidRPr="009F15A2" w:rsidRDefault="00AF31B7" w:rsidP="009F15A2">
      <w:pPr>
        <w:pStyle w:val="NoSpacing"/>
      </w:pPr>
      <w:hyperlink r:id="rId7" w:history="1">
        <w:r>
          <w:rPr>
            <w:rStyle w:val="Hyperlink"/>
          </w:rPr>
          <w:t>www.sorubak.com</w:t>
        </w:r>
      </w:hyperlink>
    </w:p>
    <w:sectPr w:rsidR="00AF31B7" w:rsidRPr="009F15A2" w:rsidSect="008C6670">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3E74FF"/>
    <w:multiLevelType w:val="singleLevel"/>
    <w:tmpl w:val="653AFB04"/>
    <w:lvl w:ilvl="0">
      <w:start w:val="1"/>
      <w:numFmt w:val="upperLetter"/>
      <w:lvlText w:val="%1)"/>
      <w:lvlJc w:val="left"/>
      <w:pPr>
        <w:tabs>
          <w:tab w:val="num" w:pos="360"/>
        </w:tabs>
        <w:ind w:left="36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6EB5"/>
    <w:rsid w:val="00037105"/>
    <w:rsid w:val="001C468B"/>
    <w:rsid w:val="00203922"/>
    <w:rsid w:val="00454D20"/>
    <w:rsid w:val="006844D5"/>
    <w:rsid w:val="00716256"/>
    <w:rsid w:val="007A238A"/>
    <w:rsid w:val="007B578E"/>
    <w:rsid w:val="00810A8F"/>
    <w:rsid w:val="008C6670"/>
    <w:rsid w:val="00927DDC"/>
    <w:rsid w:val="0099043A"/>
    <w:rsid w:val="009F15A2"/>
    <w:rsid w:val="00AF31B7"/>
    <w:rsid w:val="00E36EB5"/>
    <w:rsid w:val="00F25B4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B45"/>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C66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C6670"/>
    <w:rPr>
      <w:rFonts w:ascii="Tahoma" w:hAnsi="Tahoma" w:cs="Tahoma"/>
      <w:sz w:val="16"/>
      <w:szCs w:val="16"/>
    </w:rPr>
  </w:style>
  <w:style w:type="paragraph" w:styleId="NoSpacing">
    <w:name w:val="No Spacing"/>
    <w:uiPriority w:val="99"/>
    <w:qFormat/>
    <w:rsid w:val="00037105"/>
    <w:rPr>
      <w:rFonts w:cs="Calibri"/>
      <w:lang w:eastAsia="en-US"/>
    </w:rPr>
  </w:style>
  <w:style w:type="character" w:styleId="Hyperlink">
    <w:name w:val="Hyperlink"/>
    <w:basedOn w:val="DefaultParagraphFont"/>
    <w:uiPriority w:val="99"/>
    <w:rsid w:val="00454D2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1041</Words>
  <Characters>5935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AVCI</dc:creator>
  <cp:keywords>www.sorubak.com</cp:keywords>
  <dc:description>www.sorubak.com</dc:description>
  <cp:lastModifiedBy>edanur</cp:lastModifiedBy>
  <cp:revision>3</cp:revision>
  <cp:lastPrinted>2014-04-21T11:38:00Z</cp:lastPrinted>
  <dcterms:created xsi:type="dcterms:W3CDTF">2014-04-21T11:39:00Z</dcterms:created>
  <dcterms:modified xsi:type="dcterms:W3CDTF">2015-04-16T13:41:00Z</dcterms:modified>
  <cp:category>www.sorubak.com</cp:category>
  <cp:contentStatus>www.sorubak.com</cp:contentStatus>
</cp:coreProperties>
</file>