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6E75" w:rsidRPr="00BD7458" w:rsidRDefault="00D26E75" w:rsidP="00E87B11">
      <w:pPr>
        <w:jc w:val="center"/>
        <w:rPr>
          <w:rFonts w:ascii="Comic Sans MS" w:hAnsi="Comic Sans MS" w:cs="Comic Sans MS"/>
          <w:b/>
          <w:bCs/>
          <w:i/>
          <w:iCs/>
          <w:sz w:val="20"/>
          <w:szCs w:val="20"/>
          <w:highlight w:val="lightGray"/>
          <w:u w:val="single"/>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2" o:spid="_x0000_s1026" type="#_x0000_t75" alt="Ataturk_karakalem_cizimi" style="position:absolute;left:0;text-align:left;margin-left:-55.1pt;margin-top:-12.5pt;width:86.8pt;height:80.15pt;z-index:-251661824;visibility:visible">
            <v:imagedata r:id="rId5" o:title=""/>
          </v:shape>
        </w:pict>
      </w:r>
    </w:p>
    <w:p w:rsidR="00D26E75" w:rsidRPr="00BD7458" w:rsidRDefault="00D26E75" w:rsidP="00E87B11">
      <w:pPr>
        <w:jc w:val="center"/>
        <w:rPr>
          <w:rFonts w:ascii="Comic Sans MS" w:hAnsi="Comic Sans MS" w:cs="Comic Sans MS"/>
          <w:b/>
          <w:bCs/>
          <w:i/>
          <w:iCs/>
          <w:sz w:val="20"/>
          <w:szCs w:val="20"/>
          <w:highlight w:val="lightGray"/>
        </w:rPr>
      </w:pPr>
      <w:r w:rsidRPr="00926D8C">
        <w:rPr>
          <w:rFonts w:ascii="Comic Sans MS" w:hAnsi="Comic Sans MS" w:cs="Comic Sans MS"/>
          <w:b/>
          <w:bCs/>
          <w:i/>
          <w:iCs/>
          <w:noProof/>
          <w:sz w:val="20"/>
          <w:szCs w:val="20"/>
        </w:rPr>
        <w:pict>
          <v:shape id="Resim 4" o:spid="_x0000_i1025" type="#_x0000_t75" alt="http://www.haberci53.com/images/upload/7(1).jpg" style="width:96pt;height:48.75pt;visibility:visible">
            <v:imagedata r:id="rId6" o:title=""/>
          </v:shape>
        </w:pict>
      </w:r>
    </w:p>
    <w:p w:rsidR="00D26E75" w:rsidRPr="00BD7458" w:rsidRDefault="00D26E75" w:rsidP="00BD7458">
      <w:pPr>
        <w:ind w:left="-851"/>
        <w:jc w:val="center"/>
        <w:rPr>
          <w:rFonts w:ascii="Comic Sans MS" w:hAnsi="Comic Sans MS" w:cs="Comic Sans MS"/>
          <w:b/>
          <w:bCs/>
          <w:i/>
          <w:iCs/>
          <w:u w:val="single"/>
        </w:rPr>
      </w:pPr>
      <w:r w:rsidRPr="00BD7458">
        <w:rPr>
          <w:rFonts w:ascii="Comic Sans MS" w:hAnsi="Comic Sans MS" w:cs="Comic Sans MS"/>
          <w:b/>
          <w:bCs/>
          <w:i/>
          <w:iCs/>
          <w:highlight w:val="lightGray"/>
          <w:u w:val="single"/>
        </w:rPr>
        <w:t>2014-2015 7-</w:t>
      </w:r>
      <w:r>
        <w:rPr>
          <w:rFonts w:ascii="Comic Sans MS" w:hAnsi="Comic Sans MS" w:cs="Comic Sans MS"/>
          <w:b/>
          <w:bCs/>
          <w:i/>
          <w:iCs/>
          <w:highlight w:val="lightGray"/>
          <w:u w:val="single"/>
        </w:rPr>
        <w:t>C</w:t>
      </w:r>
      <w:r w:rsidRPr="00BD7458">
        <w:rPr>
          <w:rFonts w:ascii="Comic Sans MS" w:hAnsi="Comic Sans MS" w:cs="Comic Sans MS"/>
          <w:b/>
          <w:bCs/>
          <w:i/>
          <w:iCs/>
          <w:highlight w:val="lightGray"/>
          <w:u w:val="single"/>
        </w:rPr>
        <w:t xml:space="preserve"> II. Dönem 3. Yazılı Soruları</w:t>
      </w:r>
    </w:p>
    <w:p w:rsidR="00D26E75" w:rsidRPr="00BD7458" w:rsidRDefault="00D26E75" w:rsidP="00E87B11">
      <w:pPr>
        <w:jc w:val="center"/>
        <w:rPr>
          <w:rFonts w:ascii="Comic Sans MS" w:hAnsi="Comic Sans MS" w:cs="Comic Sans MS"/>
          <w:b/>
          <w:bCs/>
          <w:i/>
          <w:iCs/>
          <w:sz w:val="20"/>
          <w:szCs w:val="20"/>
          <w:u w:val="single"/>
        </w:rPr>
      </w:pPr>
    </w:p>
    <w:p w:rsidR="00D26E75" w:rsidRPr="00FD106A" w:rsidRDefault="00D26E75" w:rsidP="00B263F6">
      <w:pPr>
        <w:ind w:left="-709"/>
        <w:jc w:val="both"/>
        <w:rPr>
          <w:rFonts w:ascii="Comic Sans MS" w:hAnsi="Comic Sans MS" w:cs="Comic Sans MS"/>
          <w:sz w:val="20"/>
          <w:szCs w:val="20"/>
        </w:rPr>
      </w:pPr>
      <w:r w:rsidRPr="008667A4">
        <w:rPr>
          <w:rFonts w:ascii="Comic Sans MS" w:hAnsi="Comic Sans MS" w:cs="Comic Sans MS"/>
          <w:b/>
          <w:bCs/>
          <w:u w:val="single"/>
          <w:shd w:val="clear" w:color="auto" w:fill="D9D9D9"/>
        </w:rPr>
        <w:t>1-</w:t>
      </w:r>
      <w:r w:rsidRPr="00BD7458">
        <w:rPr>
          <w:rFonts w:ascii="Comic Sans MS" w:hAnsi="Comic Sans MS" w:cs="Comic Sans MS"/>
          <w:b/>
          <w:bCs/>
          <w:sz w:val="20"/>
          <w:szCs w:val="20"/>
        </w:rPr>
        <w:t xml:space="preserve"> </w:t>
      </w:r>
      <w:r w:rsidRPr="00FD106A">
        <w:rPr>
          <w:rFonts w:ascii="Comic Sans MS" w:hAnsi="Comic Sans MS" w:cs="Comic Sans MS"/>
          <w:sz w:val="20"/>
          <w:szCs w:val="20"/>
        </w:rPr>
        <w:t>Edison, ilköğretim yıllarında gittiği okulda yaramazlıklarından dolayı hep azar işitmiştir. Bu azarlamalar, onu geri plana itmiş, ondaki ışığı söndürmüştür adeta. Bir gün okul müdürü tarafından azarlanarak, okuldan kovulmuştur.  Annesine vardığında, durumu ona anlatmış. Annesi kendisinin çok zeki ve çalışkan olduğunu söyleyerek övmüş. Bu olaydan sonra da yeni bir okula gönderilmiş. Bu okulda da övgülerle karşılaşan Edison, okulun en başarılı öğrencisi olmuş.</w:t>
      </w:r>
    </w:p>
    <w:p w:rsidR="00D26E75" w:rsidRPr="00FD106A" w:rsidRDefault="00D26E75" w:rsidP="00B263F6">
      <w:pPr>
        <w:ind w:left="-567"/>
        <w:jc w:val="both"/>
        <w:rPr>
          <w:rFonts w:ascii="Comic Sans MS" w:hAnsi="Comic Sans MS" w:cs="Comic Sans MS"/>
          <w:sz w:val="20"/>
          <w:szCs w:val="20"/>
        </w:rPr>
      </w:pPr>
    </w:p>
    <w:p w:rsidR="00D26E75" w:rsidRPr="00FD106A" w:rsidRDefault="00D26E75" w:rsidP="00B263F6">
      <w:pPr>
        <w:ind w:left="-567"/>
        <w:jc w:val="both"/>
        <w:rPr>
          <w:rFonts w:ascii="Comic Sans MS" w:hAnsi="Comic Sans MS" w:cs="Comic Sans MS"/>
          <w:b/>
          <w:bCs/>
          <w:sz w:val="20"/>
          <w:szCs w:val="20"/>
        </w:rPr>
      </w:pPr>
      <w:r w:rsidRPr="00FD106A">
        <w:rPr>
          <w:rFonts w:ascii="Comic Sans MS" w:hAnsi="Comic Sans MS" w:cs="Comic Sans MS"/>
          <w:b/>
          <w:bCs/>
          <w:sz w:val="20"/>
          <w:szCs w:val="20"/>
        </w:rPr>
        <w:t>Bu parçada vurgulanmak istenen, aşağıdakilerden hangisidir?</w:t>
      </w:r>
    </w:p>
    <w:p w:rsidR="00D26E75" w:rsidRPr="00FD106A" w:rsidRDefault="00D26E75" w:rsidP="00B263F6">
      <w:pPr>
        <w:numPr>
          <w:ilvl w:val="0"/>
          <w:numId w:val="41"/>
        </w:numPr>
        <w:ind w:left="-567"/>
        <w:jc w:val="both"/>
        <w:rPr>
          <w:rFonts w:ascii="Comic Sans MS" w:hAnsi="Comic Sans MS" w:cs="Comic Sans MS"/>
          <w:sz w:val="20"/>
          <w:szCs w:val="20"/>
        </w:rPr>
      </w:pPr>
      <w:r w:rsidRPr="00FD106A">
        <w:rPr>
          <w:rFonts w:ascii="Comic Sans MS" w:hAnsi="Comic Sans MS" w:cs="Comic Sans MS"/>
          <w:sz w:val="20"/>
          <w:szCs w:val="20"/>
        </w:rPr>
        <w:t>Çocuğun her şeyi ilk olarak annesinden öğreneceği.</w:t>
      </w:r>
    </w:p>
    <w:p w:rsidR="00D26E75" w:rsidRPr="00FD106A" w:rsidRDefault="00D26E75" w:rsidP="00B263F6">
      <w:pPr>
        <w:numPr>
          <w:ilvl w:val="0"/>
          <w:numId w:val="41"/>
        </w:numPr>
        <w:ind w:left="-567"/>
        <w:jc w:val="both"/>
        <w:rPr>
          <w:rFonts w:ascii="Comic Sans MS" w:hAnsi="Comic Sans MS" w:cs="Comic Sans MS"/>
          <w:sz w:val="20"/>
          <w:szCs w:val="20"/>
        </w:rPr>
      </w:pPr>
      <w:r w:rsidRPr="00FD106A">
        <w:rPr>
          <w:rFonts w:ascii="Comic Sans MS" w:hAnsi="Comic Sans MS" w:cs="Comic Sans MS"/>
          <w:sz w:val="20"/>
          <w:szCs w:val="20"/>
        </w:rPr>
        <w:t>Çocuğun geleceğinin tesadüflerle şekillendiği.</w:t>
      </w:r>
    </w:p>
    <w:p w:rsidR="00D26E75" w:rsidRPr="00FD106A" w:rsidRDefault="00D26E75" w:rsidP="00B263F6">
      <w:pPr>
        <w:numPr>
          <w:ilvl w:val="0"/>
          <w:numId w:val="41"/>
        </w:numPr>
        <w:ind w:left="-567"/>
        <w:jc w:val="both"/>
        <w:rPr>
          <w:rFonts w:ascii="Comic Sans MS" w:hAnsi="Comic Sans MS" w:cs="Comic Sans MS"/>
          <w:sz w:val="20"/>
          <w:szCs w:val="20"/>
        </w:rPr>
      </w:pPr>
      <w:r w:rsidRPr="00FD106A">
        <w:rPr>
          <w:rFonts w:ascii="Comic Sans MS" w:hAnsi="Comic Sans MS" w:cs="Comic Sans MS"/>
          <w:sz w:val="20"/>
          <w:szCs w:val="20"/>
        </w:rPr>
        <w:t>Çocuğun özgür düşünmesinin sağlanması gerektiği.</w:t>
      </w:r>
    </w:p>
    <w:p w:rsidR="00D26E75" w:rsidRPr="00FD106A" w:rsidRDefault="00D26E75" w:rsidP="00B263F6">
      <w:pPr>
        <w:numPr>
          <w:ilvl w:val="0"/>
          <w:numId w:val="41"/>
        </w:numPr>
        <w:ind w:left="-567"/>
        <w:jc w:val="both"/>
        <w:rPr>
          <w:rFonts w:ascii="Comic Sans MS" w:hAnsi="Comic Sans MS" w:cs="Comic Sans MS"/>
          <w:color w:val="FF0000"/>
          <w:sz w:val="20"/>
          <w:szCs w:val="20"/>
          <w:highlight w:val="yellow"/>
        </w:rPr>
      </w:pPr>
      <w:r w:rsidRPr="00FD106A">
        <w:rPr>
          <w:rFonts w:ascii="Comic Sans MS" w:hAnsi="Comic Sans MS" w:cs="Comic Sans MS"/>
          <w:color w:val="FF0000"/>
          <w:sz w:val="20"/>
          <w:szCs w:val="20"/>
          <w:highlight w:val="yellow"/>
        </w:rPr>
        <w:t>Övmenin çocukta bir başarı ışığı olduğu.</w:t>
      </w:r>
    </w:p>
    <w:p w:rsidR="00D26E75" w:rsidRPr="00BD7458" w:rsidRDefault="00D26E75" w:rsidP="00BD7458">
      <w:pPr>
        <w:pStyle w:val="NoSpacing"/>
        <w:ind w:left="-709"/>
        <w:rPr>
          <w:rFonts w:ascii="Comic Sans MS" w:hAnsi="Comic Sans MS" w:cs="Comic Sans MS"/>
          <w:b/>
          <w:bCs/>
          <w:sz w:val="20"/>
          <w:szCs w:val="20"/>
        </w:rPr>
      </w:pPr>
      <w:r>
        <w:rPr>
          <w:rFonts w:ascii="Comic Sans MS" w:hAnsi="Comic Sans MS" w:cs="Comic Sans MS"/>
          <w:b/>
          <w:bCs/>
          <w:sz w:val="20"/>
          <w:szCs w:val="20"/>
        </w:rPr>
        <w:t>-------------------</w:t>
      </w:r>
    </w:p>
    <w:p w:rsidR="00D26E75" w:rsidRDefault="00D26E75" w:rsidP="00B263F6">
      <w:pPr>
        <w:ind w:left="-709"/>
        <w:jc w:val="both"/>
        <w:rPr>
          <w:rFonts w:ascii="Comic Sans MS" w:hAnsi="Comic Sans MS" w:cs="Comic Sans MS"/>
          <w:sz w:val="20"/>
          <w:szCs w:val="20"/>
        </w:rPr>
      </w:pPr>
      <w:r w:rsidRPr="008667A4">
        <w:rPr>
          <w:rFonts w:ascii="Comic Sans MS" w:hAnsi="Comic Sans MS" w:cs="Comic Sans MS"/>
          <w:b/>
          <w:bCs/>
          <w:i/>
          <w:iCs/>
          <w:u w:val="single"/>
          <w:shd w:val="clear" w:color="auto" w:fill="D9D9D9"/>
        </w:rPr>
        <w:t>2-</w:t>
      </w:r>
      <w:r w:rsidRPr="00BD7458">
        <w:rPr>
          <w:rFonts w:ascii="Comic Sans MS" w:hAnsi="Comic Sans MS" w:cs="Comic Sans MS"/>
          <w:b/>
          <w:bCs/>
          <w:i/>
          <w:iCs/>
          <w:sz w:val="20"/>
          <w:szCs w:val="20"/>
        </w:rPr>
        <w:t xml:space="preserve"> </w:t>
      </w:r>
      <w:r w:rsidRPr="00FD106A">
        <w:rPr>
          <w:rFonts w:ascii="Comic Sans MS" w:hAnsi="Comic Sans MS" w:cs="Comic Sans MS"/>
          <w:sz w:val="20"/>
          <w:szCs w:val="20"/>
        </w:rPr>
        <w:t>Bugün eskisi kadar ne mektup yazıyor ne de alıyoruz. Telefonlaşıyoruz, mesajlaşıyoruz ya da elektronik postayı kullanıyoruz. Kısa, sıradan, emekten yoksun eylemler yapıyoruz. Üstelik bu durumdan çoğumuz da şikâyetçiyiz.  Bu tür haberleşmelerin samimiyetten uzak olduğuna inanıyoruz.</w:t>
      </w:r>
    </w:p>
    <w:p w:rsidR="00D26E75" w:rsidRPr="00FD106A" w:rsidRDefault="00D26E75" w:rsidP="00B263F6">
      <w:pPr>
        <w:ind w:left="-709"/>
        <w:jc w:val="both"/>
        <w:rPr>
          <w:rFonts w:ascii="Comic Sans MS" w:hAnsi="Comic Sans MS" w:cs="Comic Sans MS"/>
          <w:sz w:val="12"/>
          <w:szCs w:val="12"/>
        </w:rPr>
      </w:pPr>
    </w:p>
    <w:p w:rsidR="00D26E75" w:rsidRDefault="00D26E75" w:rsidP="00B263F6">
      <w:pPr>
        <w:ind w:left="-709"/>
        <w:jc w:val="both"/>
        <w:rPr>
          <w:rFonts w:ascii="Comic Sans MS" w:hAnsi="Comic Sans MS" w:cs="Comic Sans MS"/>
          <w:sz w:val="20"/>
          <w:szCs w:val="20"/>
          <w:u w:val="single"/>
        </w:rPr>
      </w:pPr>
      <w:r w:rsidRPr="00FD106A">
        <w:rPr>
          <w:rFonts w:ascii="Comic Sans MS" w:hAnsi="Comic Sans MS" w:cs="Comic Sans MS"/>
          <w:sz w:val="20"/>
          <w:szCs w:val="20"/>
        </w:rPr>
        <w:t xml:space="preserve">   </w:t>
      </w:r>
      <w:r w:rsidRPr="00FD106A">
        <w:rPr>
          <w:rFonts w:ascii="Comic Sans MS" w:hAnsi="Comic Sans MS" w:cs="Comic Sans MS"/>
          <w:b/>
          <w:bCs/>
          <w:sz w:val="20"/>
          <w:szCs w:val="20"/>
        </w:rPr>
        <w:t>Bu parçada aşağıdakilerden hangisine</w:t>
      </w:r>
      <w:r w:rsidRPr="00FD106A">
        <w:rPr>
          <w:rFonts w:ascii="Comic Sans MS" w:hAnsi="Comic Sans MS" w:cs="Comic Sans MS"/>
          <w:sz w:val="20"/>
          <w:szCs w:val="20"/>
        </w:rPr>
        <w:t xml:space="preserve"> </w:t>
      </w:r>
      <w:r w:rsidRPr="00B0007D">
        <w:rPr>
          <w:rFonts w:ascii="Comic Sans MS" w:hAnsi="Comic Sans MS" w:cs="Comic Sans MS"/>
          <w:b/>
          <w:bCs/>
          <w:u w:val="single"/>
          <w:shd w:val="clear" w:color="auto" w:fill="D9D9D9"/>
        </w:rPr>
        <w:t>ulaşılamaz</w:t>
      </w:r>
      <w:r w:rsidRPr="00B0007D">
        <w:rPr>
          <w:rFonts w:ascii="Comic Sans MS" w:hAnsi="Comic Sans MS" w:cs="Comic Sans MS"/>
          <w:u w:val="single"/>
          <w:shd w:val="clear" w:color="auto" w:fill="D9D9D9"/>
        </w:rPr>
        <w:t>?</w:t>
      </w:r>
    </w:p>
    <w:p w:rsidR="00D26E75" w:rsidRPr="00FD106A" w:rsidRDefault="00D26E75" w:rsidP="00B263F6">
      <w:pPr>
        <w:ind w:left="-709"/>
        <w:jc w:val="both"/>
        <w:rPr>
          <w:rFonts w:ascii="Comic Sans MS" w:hAnsi="Comic Sans MS" w:cs="Comic Sans MS"/>
          <w:sz w:val="12"/>
          <w:szCs w:val="12"/>
          <w:u w:val="single"/>
        </w:rPr>
      </w:pPr>
    </w:p>
    <w:p w:rsidR="00D26E75" w:rsidRPr="00FD106A" w:rsidRDefault="00D26E75" w:rsidP="00B263F6">
      <w:pPr>
        <w:numPr>
          <w:ilvl w:val="0"/>
          <w:numId w:val="40"/>
        </w:numPr>
        <w:tabs>
          <w:tab w:val="left" w:pos="-426"/>
        </w:tabs>
        <w:ind w:left="-709" w:firstLine="0"/>
        <w:jc w:val="both"/>
        <w:rPr>
          <w:rFonts w:ascii="Comic Sans MS" w:hAnsi="Comic Sans MS" w:cs="Comic Sans MS"/>
          <w:sz w:val="20"/>
          <w:szCs w:val="20"/>
        </w:rPr>
      </w:pPr>
      <w:r w:rsidRPr="00FD106A">
        <w:rPr>
          <w:rFonts w:ascii="Comic Sans MS" w:hAnsi="Comic Sans MS" w:cs="Comic Sans MS"/>
          <w:sz w:val="20"/>
          <w:szCs w:val="20"/>
        </w:rPr>
        <w:t>Mektuplaşma,  günümüzde önemini yitirmektedir.</w:t>
      </w:r>
    </w:p>
    <w:p w:rsidR="00D26E75" w:rsidRPr="00FD106A" w:rsidRDefault="00D26E75" w:rsidP="00B263F6">
      <w:pPr>
        <w:numPr>
          <w:ilvl w:val="0"/>
          <w:numId w:val="40"/>
        </w:numPr>
        <w:tabs>
          <w:tab w:val="left" w:pos="-426"/>
        </w:tabs>
        <w:ind w:left="-709" w:firstLine="0"/>
        <w:jc w:val="both"/>
        <w:rPr>
          <w:rFonts w:ascii="Comic Sans MS" w:hAnsi="Comic Sans MS" w:cs="Comic Sans MS"/>
          <w:color w:val="FF0000"/>
          <w:sz w:val="20"/>
          <w:szCs w:val="20"/>
          <w:highlight w:val="yellow"/>
        </w:rPr>
      </w:pPr>
      <w:r w:rsidRPr="00FD106A">
        <w:rPr>
          <w:rFonts w:ascii="Comic Sans MS" w:hAnsi="Comic Sans MS" w:cs="Comic Sans MS"/>
          <w:color w:val="FF0000"/>
          <w:sz w:val="20"/>
          <w:szCs w:val="20"/>
          <w:highlight w:val="yellow"/>
        </w:rPr>
        <w:t>Elektronik postalar, haberleşmede  en büyük rolü oynuyor.</w:t>
      </w:r>
    </w:p>
    <w:p w:rsidR="00D26E75" w:rsidRPr="00FD106A" w:rsidRDefault="00D26E75" w:rsidP="00B263F6">
      <w:pPr>
        <w:numPr>
          <w:ilvl w:val="0"/>
          <w:numId w:val="40"/>
        </w:numPr>
        <w:tabs>
          <w:tab w:val="left" w:pos="-426"/>
        </w:tabs>
        <w:ind w:left="-709" w:firstLine="0"/>
        <w:jc w:val="both"/>
        <w:rPr>
          <w:rFonts w:ascii="Comic Sans MS" w:hAnsi="Comic Sans MS" w:cs="Comic Sans MS"/>
          <w:sz w:val="20"/>
          <w:szCs w:val="20"/>
        </w:rPr>
      </w:pPr>
      <w:r w:rsidRPr="00FD106A">
        <w:rPr>
          <w:rFonts w:ascii="Comic Sans MS" w:hAnsi="Comic Sans MS" w:cs="Comic Sans MS"/>
          <w:sz w:val="20"/>
          <w:szCs w:val="20"/>
        </w:rPr>
        <w:t>Günümüz haberleşme yolları içtenlikten uzaktır.</w:t>
      </w:r>
    </w:p>
    <w:p w:rsidR="00D26E75" w:rsidRPr="00FD106A" w:rsidRDefault="00D26E75" w:rsidP="00B263F6">
      <w:pPr>
        <w:numPr>
          <w:ilvl w:val="0"/>
          <w:numId w:val="40"/>
        </w:numPr>
        <w:tabs>
          <w:tab w:val="left" w:pos="-426"/>
        </w:tabs>
        <w:ind w:left="-709" w:firstLine="0"/>
        <w:jc w:val="both"/>
        <w:rPr>
          <w:rFonts w:ascii="Comic Sans MS" w:hAnsi="Comic Sans MS" w:cs="Comic Sans MS"/>
          <w:sz w:val="20"/>
          <w:szCs w:val="20"/>
        </w:rPr>
      </w:pPr>
      <w:r w:rsidRPr="00FD106A">
        <w:rPr>
          <w:rFonts w:ascii="Comic Sans MS" w:hAnsi="Comic Sans MS" w:cs="Comic Sans MS"/>
          <w:sz w:val="20"/>
          <w:szCs w:val="20"/>
        </w:rPr>
        <w:t>Fazla emek gerektirmeyen haberleşme yolları yaygınlaşıyor.</w:t>
      </w:r>
      <w:r w:rsidRPr="00FD106A">
        <w:rPr>
          <w:rFonts w:ascii="Comic Sans MS" w:hAnsi="Comic Sans MS" w:cs="Comic Sans MS"/>
          <w:sz w:val="20"/>
          <w:szCs w:val="20"/>
          <w:shd w:val="clear" w:color="auto" w:fill="FFFFFF"/>
        </w:rPr>
        <w:t xml:space="preserve">     </w:t>
      </w:r>
    </w:p>
    <w:p w:rsidR="00D26E75" w:rsidRPr="00BD7458" w:rsidRDefault="00D26E75" w:rsidP="00B263F6">
      <w:pPr>
        <w:ind w:left="-709"/>
        <w:jc w:val="both"/>
        <w:rPr>
          <w:rFonts w:ascii="Comic Sans MS" w:hAnsi="Comic Sans MS" w:cs="Comic Sans MS"/>
          <w:b/>
          <w:bCs/>
          <w:i/>
          <w:iCs/>
          <w:sz w:val="20"/>
          <w:szCs w:val="20"/>
        </w:rPr>
      </w:pPr>
      <w:r>
        <w:rPr>
          <w:rFonts w:ascii="Comic Sans MS" w:hAnsi="Comic Sans MS" w:cs="Comic Sans MS"/>
          <w:b/>
          <w:bCs/>
          <w:i/>
          <w:iCs/>
          <w:sz w:val="20"/>
          <w:szCs w:val="20"/>
        </w:rPr>
        <w:t>----------------</w:t>
      </w:r>
    </w:p>
    <w:p w:rsidR="00D26E75" w:rsidRPr="00BD7458" w:rsidRDefault="00D26E75" w:rsidP="00BD7458">
      <w:pPr>
        <w:pStyle w:val="NormalWeb"/>
        <w:spacing w:before="0" w:beforeAutospacing="0" w:after="0" w:afterAutospacing="0"/>
        <w:ind w:left="-709"/>
        <w:jc w:val="both"/>
        <w:rPr>
          <w:rFonts w:ascii="Comic Sans MS" w:hAnsi="Comic Sans MS" w:cs="Comic Sans MS"/>
          <w:sz w:val="20"/>
          <w:szCs w:val="20"/>
        </w:rPr>
      </w:pPr>
      <w:r w:rsidRPr="008667A4">
        <w:rPr>
          <w:rFonts w:ascii="Comic Sans MS" w:hAnsi="Comic Sans MS" w:cs="Comic Sans MS"/>
          <w:b/>
          <w:bCs/>
          <w:u w:val="single"/>
          <w:shd w:val="clear" w:color="auto" w:fill="D9D9D9"/>
        </w:rPr>
        <w:t>3-</w:t>
      </w:r>
      <w:r w:rsidRPr="00BD7458">
        <w:rPr>
          <w:rFonts w:ascii="Comic Sans MS" w:hAnsi="Comic Sans MS" w:cs="Comic Sans MS"/>
          <w:sz w:val="20"/>
          <w:szCs w:val="20"/>
        </w:rPr>
        <w:t xml:space="preserve"> Kırmızı, dikkat çekici bir renktir. Kırmızı renkteki sözcükler ve objeler insanların dikkatini daha hızlı çeker. Kırmızı, canlılık ve dinamizmle ilgili bir renktir. Mutluluğu temsil eder. İştah açıcı özelliği de vardır. O yüzden dünyadaki gıda firmalarının çoğu logosunda kırmızıyı kullanır. Tansiyonu yükseltir, kan akışını hızlandırır.</w:t>
      </w:r>
    </w:p>
    <w:p w:rsidR="00D26E75" w:rsidRPr="00BD7458" w:rsidRDefault="00D26E75" w:rsidP="00BD7458">
      <w:pPr>
        <w:pStyle w:val="NormalWeb"/>
        <w:spacing w:before="0" w:beforeAutospacing="0" w:after="0" w:afterAutospacing="0"/>
        <w:ind w:left="-709"/>
        <w:jc w:val="both"/>
        <w:rPr>
          <w:rFonts w:ascii="Comic Sans MS" w:hAnsi="Comic Sans MS" w:cs="Comic Sans MS"/>
          <w:b/>
          <w:bCs/>
          <w:sz w:val="12"/>
          <w:szCs w:val="12"/>
        </w:rPr>
      </w:pPr>
    </w:p>
    <w:p w:rsidR="00D26E75" w:rsidRDefault="00D26E75" w:rsidP="00BD7458">
      <w:pPr>
        <w:pStyle w:val="NormalWeb"/>
        <w:spacing w:before="0" w:beforeAutospacing="0" w:after="0" w:afterAutospacing="0"/>
        <w:ind w:left="-709"/>
        <w:jc w:val="both"/>
        <w:rPr>
          <w:rFonts w:ascii="Comic Sans MS" w:hAnsi="Comic Sans MS" w:cs="Comic Sans MS"/>
          <w:b/>
          <w:bCs/>
          <w:sz w:val="20"/>
          <w:szCs w:val="20"/>
          <w:u w:val="single"/>
        </w:rPr>
      </w:pPr>
      <w:r w:rsidRPr="00BD7458">
        <w:rPr>
          <w:rFonts w:ascii="Comic Sans MS" w:hAnsi="Comic Sans MS" w:cs="Comic Sans MS"/>
          <w:b/>
          <w:bCs/>
          <w:sz w:val="20"/>
          <w:szCs w:val="20"/>
        </w:rPr>
        <w:tab/>
      </w:r>
      <w:r>
        <w:rPr>
          <w:rFonts w:ascii="Comic Sans MS" w:hAnsi="Comic Sans MS" w:cs="Comic Sans MS"/>
          <w:b/>
          <w:bCs/>
          <w:sz w:val="20"/>
          <w:szCs w:val="20"/>
        </w:rPr>
        <w:tab/>
      </w:r>
      <w:r w:rsidRPr="00BD7458">
        <w:rPr>
          <w:rFonts w:ascii="Comic Sans MS" w:hAnsi="Comic Sans MS" w:cs="Comic Sans MS"/>
          <w:b/>
          <w:bCs/>
          <w:sz w:val="20"/>
          <w:szCs w:val="20"/>
        </w:rPr>
        <w:t xml:space="preserve">Bu parçadan kırmızı renk ile ilgili olarak aşağıdakilerden hangisine </w:t>
      </w:r>
      <w:r w:rsidRPr="00EA2787">
        <w:rPr>
          <w:rFonts w:ascii="Comic Sans MS" w:hAnsi="Comic Sans MS" w:cs="Comic Sans MS"/>
          <w:b/>
          <w:bCs/>
          <w:sz w:val="22"/>
          <w:szCs w:val="22"/>
          <w:u w:val="single"/>
          <w:shd w:val="clear" w:color="auto" w:fill="D9D9D9"/>
        </w:rPr>
        <w:t>ulaşılamaz?</w:t>
      </w:r>
    </w:p>
    <w:p w:rsidR="00D26E75" w:rsidRPr="00BD7458" w:rsidRDefault="00D26E75" w:rsidP="00BD7458">
      <w:pPr>
        <w:pStyle w:val="NormalWeb"/>
        <w:spacing w:before="0" w:beforeAutospacing="0" w:after="0" w:afterAutospacing="0"/>
        <w:ind w:left="-709"/>
        <w:jc w:val="both"/>
        <w:rPr>
          <w:rFonts w:ascii="Comic Sans MS" w:hAnsi="Comic Sans MS" w:cs="Comic Sans MS"/>
          <w:color w:val="FF0000"/>
          <w:sz w:val="20"/>
          <w:szCs w:val="20"/>
        </w:rPr>
      </w:pPr>
      <w:r w:rsidRPr="00BD7458">
        <w:rPr>
          <w:rFonts w:ascii="Comic Sans MS" w:hAnsi="Comic Sans MS" w:cs="Comic Sans MS"/>
          <w:b/>
          <w:bCs/>
          <w:color w:val="FF0000"/>
          <w:sz w:val="20"/>
          <w:szCs w:val="20"/>
          <w:highlight w:val="yellow"/>
        </w:rPr>
        <w:t>A)</w:t>
      </w:r>
      <w:r w:rsidRPr="00BD7458">
        <w:rPr>
          <w:rFonts w:ascii="Comic Sans MS" w:hAnsi="Comic Sans MS" w:cs="Comic Sans MS"/>
          <w:color w:val="FF0000"/>
          <w:sz w:val="20"/>
          <w:szCs w:val="20"/>
          <w:highlight w:val="yellow"/>
        </w:rPr>
        <w:t>Özlem duygusunu yansıttığına</w:t>
      </w:r>
    </w:p>
    <w:p w:rsidR="00D26E75" w:rsidRPr="00BD7458" w:rsidRDefault="00D26E75" w:rsidP="00BD7458">
      <w:pPr>
        <w:pStyle w:val="NormalWeb"/>
        <w:spacing w:before="0" w:beforeAutospacing="0" w:after="0" w:afterAutospacing="0"/>
        <w:ind w:left="-709"/>
        <w:jc w:val="both"/>
        <w:rPr>
          <w:rFonts w:ascii="Comic Sans MS" w:hAnsi="Comic Sans MS" w:cs="Comic Sans MS"/>
          <w:sz w:val="20"/>
          <w:szCs w:val="20"/>
        </w:rPr>
      </w:pPr>
      <w:r w:rsidRPr="00BD7458">
        <w:rPr>
          <w:rFonts w:ascii="Comic Sans MS" w:hAnsi="Comic Sans MS" w:cs="Comic Sans MS"/>
          <w:b/>
          <w:bCs/>
          <w:sz w:val="20"/>
          <w:szCs w:val="20"/>
        </w:rPr>
        <w:t>B)</w:t>
      </w:r>
      <w:r w:rsidRPr="00BD7458">
        <w:rPr>
          <w:rFonts w:ascii="Comic Sans MS" w:hAnsi="Comic Sans MS" w:cs="Comic Sans MS"/>
          <w:sz w:val="20"/>
          <w:szCs w:val="20"/>
        </w:rPr>
        <w:t>İnsanda yeme isteği doğurduğuna</w:t>
      </w:r>
    </w:p>
    <w:p w:rsidR="00D26E75" w:rsidRPr="00BD7458" w:rsidRDefault="00D26E75" w:rsidP="00BD7458">
      <w:pPr>
        <w:pStyle w:val="NormalWeb"/>
        <w:spacing w:before="0" w:beforeAutospacing="0" w:after="0" w:afterAutospacing="0"/>
        <w:ind w:left="-709"/>
        <w:jc w:val="both"/>
        <w:rPr>
          <w:rFonts w:ascii="Comic Sans MS" w:hAnsi="Comic Sans MS" w:cs="Comic Sans MS"/>
          <w:sz w:val="20"/>
          <w:szCs w:val="20"/>
        </w:rPr>
      </w:pPr>
      <w:r w:rsidRPr="00BD7458">
        <w:rPr>
          <w:rFonts w:ascii="Comic Sans MS" w:hAnsi="Comic Sans MS" w:cs="Comic Sans MS"/>
          <w:b/>
          <w:bCs/>
          <w:sz w:val="20"/>
          <w:szCs w:val="20"/>
        </w:rPr>
        <w:t>C)</w:t>
      </w:r>
      <w:r w:rsidRPr="00BD7458">
        <w:rPr>
          <w:rFonts w:ascii="Comic Sans MS" w:hAnsi="Comic Sans MS" w:cs="Comic Sans MS"/>
          <w:sz w:val="20"/>
          <w:szCs w:val="20"/>
        </w:rPr>
        <w:t>Kan dolaşımını etkilediğine</w:t>
      </w:r>
    </w:p>
    <w:p w:rsidR="00D26E75" w:rsidRPr="00BD7458" w:rsidRDefault="00D26E75" w:rsidP="00BD7458">
      <w:pPr>
        <w:pStyle w:val="NormalWeb"/>
        <w:spacing w:before="0" w:beforeAutospacing="0" w:after="0" w:afterAutospacing="0"/>
        <w:ind w:left="-709"/>
        <w:jc w:val="both"/>
        <w:rPr>
          <w:rFonts w:ascii="Comic Sans MS" w:hAnsi="Comic Sans MS" w:cs="Comic Sans MS"/>
          <w:sz w:val="20"/>
          <w:szCs w:val="20"/>
        </w:rPr>
      </w:pPr>
      <w:r w:rsidRPr="00BD7458">
        <w:rPr>
          <w:rFonts w:ascii="Comic Sans MS" w:hAnsi="Comic Sans MS" w:cs="Comic Sans MS"/>
          <w:b/>
          <w:bCs/>
          <w:sz w:val="20"/>
          <w:szCs w:val="20"/>
        </w:rPr>
        <w:t>D)</w:t>
      </w:r>
      <w:r w:rsidRPr="00BD7458">
        <w:rPr>
          <w:rFonts w:ascii="Comic Sans MS" w:hAnsi="Comic Sans MS" w:cs="Comic Sans MS"/>
          <w:sz w:val="20"/>
          <w:szCs w:val="20"/>
        </w:rPr>
        <w:t>İnsanın dikkatini üzerine çektiğine</w:t>
      </w:r>
    </w:p>
    <w:p w:rsidR="00D26E75" w:rsidRDefault="00D26E75" w:rsidP="00BD7458">
      <w:pPr>
        <w:pStyle w:val="NoSpacing"/>
        <w:ind w:left="-709"/>
        <w:jc w:val="both"/>
        <w:rPr>
          <w:rFonts w:ascii="Comic Sans MS" w:hAnsi="Comic Sans MS" w:cs="Comic Sans MS"/>
          <w:b/>
          <w:bCs/>
          <w:i/>
          <w:iCs/>
          <w:sz w:val="20"/>
          <w:szCs w:val="20"/>
        </w:rPr>
      </w:pPr>
      <w:r>
        <w:rPr>
          <w:rFonts w:ascii="Comic Sans MS" w:hAnsi="Comic Sans MS" w:cs="Comic Sans MS"/>
          <w:b/>
          <w:bCs/>
          <w:i/>
          <w:iCs/>
          <w:sz w:val="20"/>
          <w:szCs w:val="20"/>
        </w:rPr>
        <w:t>--------------------</w:t>
      </w:r>
    </w:p>
    <w:p w:rsidR="00D26E75" w:rsidRPr="00BD7458" w:rsidRDefault="00D26E75" w:rsidP="00BD7458">
      <w:pPr>
        <w:ind w:left="-709"/>
        <w:jc w:val="both"/>
        <w:rPr>
          <w:rFonts w:ascii="Comic Sans MS" w:hAnsi="Comic Sans MS" w:cs="Comic Sans MS"/>
          <w:i/>
          <w:iCs/>
          <w:sz w:val="22"/>
          <w:szCs w:val="22"/>
        </w:rPr>
      </w:pPr>
      <w:r w:rsidRPr="00BD7458">
        <w:rPr>
          <w:rFonts w:ascii="Comic Sans MS" w:hAnsi="Comic Sans MS" w:cs="Comic Sans MS"/>
          <w:i/>
          <w:iCs/>
          <w:sz w:val="22"/>
          <w:szCs w:val="22"/>
        </w:rPr>
        <w:t>Günlükler (    ) içinin fotoğraflarıdır insanın (    ) Yazılan bir günün hikâyesidir. Neler vardır günlüklerde (  ) İtiraflar, düş kırıklıkları, sevinçler, üzüntüler, beklentiler  (      )</w:t>
      </w:r>
    </w:p>
    <w:p w:rsidR="00D26E75" w:rsidRPr="00BD7458" w:rsidRDefault="00D26E75" w:rsidP="00BD7458">
      <w:pPr>
        <w:ind w:left="-709"/>
        <w:jc w:val="both"/>
        <w:rPr>
          <w:rFonts w:ascii="Comic Sans MS" w:hAnsi="Comic Sans MS" w:cs="Comic Sans MS"/>
          <w:sz w:val="12"/>
          <w:szCs w:val="12"/>
        </w:rPr>
      </w:pPr>
    </w:p>
    <w:p w:rsidR="00D26E75" w:rsidRDefault="00D26E75" w:rsidP="00B263F6">
      <w:pPr>
        <w:jc w:val="both"/>
        <w:rPr>
          <w:rFonts w:ascii="Comic Sans MS" w:hAnsi="Comic Sans MS" w:cs="Comic Sans MS"/>
          <w:b/>
          <w:bCs/>
          <w:sz w:val="20"/>
          <w:szCs w:val="20"/>
        </w:rPr>
      </w:pPr>
      <w:r w:rsidRPr="008667A4">
        <w:rPr>
          <w:rFonts w:ascii="Comic Sans MS" w:hAnsi="Comic Sans MS" w:cs="Comic Sans MS"/>
          <w:b/>
          <w:bCs/>
          <w:u w:val="single"/>
          <w:shd w:val="clear" w:color="auto" w:fill="D9D9D9"/>
        </w:rPr>
        <w:t>4-</w:t>
      </w:r>
      <w:r w:rsidRPr="00BD7458">
        <w:rPr>
          <w:rFonts w:ascii="Comic Sans MS" w:hAnsi="Comic Sans MS" w:cs="Comic Sans MS"/>
          <w:b/>
          <w:bCs/>
          <w:sz w:val="20"/>
          <w:szCs w:val="20"/>
        </w:rPr>
        <w:t xml:space="preserve"> Bu parçada yay ayraçlarla( ) belirtilen yerlere aşağıdaki noktalama işaretlerinden hangileri sırayla konulmalıdır?</w:t>
      </w:r>
    </w:p>
    <w:p w:rsidR="00D26E75" w:rsidRPr="00BD7458" w:rsidRDefault="00D26E75" w:rsidP="00B263F6">
      <w:pPr>
        <w:jc w:val="both"/>
        <w:rPr>
          <w:rFonts w:ascii="Comic Sans MS" w:hAnsi="Comic Sans MS" w:cs="Comic Sans MS"/>
          <w:b/>
          <w:bCs/>
          <w:sz w:val="12"/>
          <w:szCs w:val="12"/>
        </w:rPr>
      </w:pPr>
    </w:p>
    <w:p w:rsidR="00D26E75" w:rsidRPr="00BD7458" w:rsidRDefault="00D26E75" w:rsidP="00B263F6">
      <w:pPr>
        <w:jc w:val="both"/>
        <w:rPr>
          <w:rFonts w:ascii="Comic Sans MS" w:hAnsi="Comic Sans MS" w:cs="Comic Sans MS"/>
          <w:sz w:val="28"/>
          <w:szCs w:val="28"/>
        </w:rPr>
      </w:pPr>
      <w:r w:rsidRPr="00BD7458">
        <w:rPr>
          <w:rFonts w:ascii="Comic Sans MS" w:hAnsi="Comic Sans MS" w:cs="Comic Sans MS"/>
          <w:b/>
          <w:bCs/>
          <w:color w:val="FF0000"/>
          <w:sz w:val="28"/>
          <w:szCs w:val="28"/>
          <w:highlight w:val="yellow"/>
        </w:rPr>
        <w:t>A)</w:t>
      </w:r>
      <w:r w:rsidRPr="00BD7458">
        <w:rPr>
          <w:rFonts w:ascii="Comic Sans MS" w:hAnsi="Comic Sans MS" w:cs="Comic Sans MS"/>
          <w:color w:val="FF0000"/>
          <w:sz w:val="28"/>
          <w:szCs w:val="28"/>
          <w:highlight w:val="yellow"/>
        </w:rPr>
        <w:t xml:space="preserve"> (,) (.) (?) (…)</w:t>
      </w:r>
      <w:r w:rsidRPr="00BD7458">
        <w:rPr>
          <w:rFonts w:ascii="Comic Sans MS" w:hAnsi="Comic Sans MS" w:cs="Comic Sans MS"/>
          <w:sz w:val="28"/>
          <w:szCs w:val="28"/>
        </w:rPr>
        <w:t xml:space="preserve">       </w:t>
      </w:r>
      <w:r>
        <w:rPr>
          <w:rFonts w:ascii="Comic Sans MS" w:hAnsi="Comic Sans MS" w:cs="Comic Sans MS"/>
          <w:sz w:val="28"/>
          <w:szCs w:val="28"/>
        </w:rPr>
        <w:t xml:space="preserve"> </w:t>
      </w:r>
      <w:r w:rsidRPr="00BD7458">
        <w:rPr>
          <w:rFonts w:ascii="Comic Sans MS" w:hAnsi="Comic Sans MS" w:cs="Comic Sans MS"/>
          <w:b/>
          <w:bCs/>
          <w:sz w:val="28"/>
          <w:szCs w:val="28"/>
        </w:rPr>
        <w:t>B)</w:t>
      </w:r>
      <w:r w:rsidRPr="00BD7458">
        <w:rPr>
          <w:rFonts w:ascii="Comic Sans MS" w:hAnsi="Comic Sans MS" w:cs="Comic Sans MS"/>
          <w:sz w:val="28"/>
          <w:szCs w:val="28"/>
        </w:rPr>
        <w:t xml:space="preserve"> (,) (.) (.) (,)</w:t>
      </w:r>
    </w:p>
    <w:p w:rsidR="00D26E75" w:rsidRPr="00BD7458" w:rsidRDefault="00D26E75" w:rsidP="00B263F6">
      <w:pPr>
        <w:jc w:val="both"/>
        <w:rPr>
          <w:rFonts w:ascii="Comic Sans MS" w:hAnsi="Comic Sans MS" w:cs="Comic Sans MS"/>
          <w:sz w:val="28"/>
          <w:szCs w:val="28"/>
        </w:rPr>
      </w:pPr>
      <w:r w:rsidRPr="00BD7458">
        <w:rPr>
          <w:rFonts w:ascii="Comic Sans MS" w:hAnsi="Comic Sans MS" w:cs="Comic Sans MS"/>
          <w:b/>
          <w:bCs/>
          <w:sz w:val="28"/>
          <w:szCs w:val="28"/>
        </w:rPr>
        <w:t>C)</w:t>
      </w:r>
      <w:r w:rsidRPr="00BD7458">
        <w:rPr>
          <w:rFonts w:ascii="Comic Sans MS" w:hAnsi="Comic Sans MS" w:cs="Comic Sans MS"/>
          <w:sz w:val="28"/>
          <w:szCs w:val="28"/>
        </w:rPr>
        <w:t xml:space="preserve"> (,) (.) (.) (…)         </w:t>
      </w:r>
      <w:r w:rsidRPr="00BD7458">
        <w:rPr>
          <w:rFonts w:ascii="Comic Sans MS" w:hAnsi="Comic Sans MS" w:cs="Comic Sans MS"/>
          <w:b/>
          <w:bCs/>
          <w:sz w:val="28"/>
          <w:szCs w:val="28"/>
        </w:rPr>
        <w:t>D)</w:t>
      </w:r>
      <w:r w:rsidRPr="00BD7458">
        <w:rPr>
          <w:rFonts w:ascii="Comic Sans MS" w:hAnsi="Comic Sans MS" w:cs="Comic Sans MS"/>
          <w:sz w:val="28"/>
          <w:szCs w:val="28"/>
        </w:rPr>
        <w:t xml:space="preserve"> (;) (.) (?) (!)  </w:t>
      </w:r>
    </w:p>
    <w:p w:rsidR="00D26E75" w:rsidRPr="00BD7458" w:rsidRDefault="00D26E75" w:rsidP="008667A4">
      <w:pPr>
        <w:pStyle w:val="NoSpacing"/>
        <w:ind w:left="-709"/>
        <w:jc w:val="both"/>
        <w:rPr>
          <w:rFonts w:ascii="Comic Sans MS" w:hAnsi="Comic Sans MS" w:cs="Comic Sans MS"/>
          <w:b/>
          <w:bCs/>
          <w:i/>
          <w:iCs/>
          <w:sz w:val="20"/>
          <w:szCs w:val="20"/>
        </w:rPr>
      </w:pPr>
      <w:r>
        <w:rPr>
          <w:rFonts w:ascii="Comic Sans MS" w:hAnsi="Comic Sans MS" w:cs="Comic Sans MS"/>
          <w:b/>
          <w:bCs/>
          <w:i/>
          <w:iCs/>
          <w:sz w:val="20"/>
          <w:szCs w:val="20"/>
        </w:rPr>
        <w:t>----------------------</w:t>
      </w:r>
    </w:p>
    <w:p w:rsidR="00D26E75" w:rsidRPr="00253D56" w:rsidRDefault="00D26E75" w:rsidP="00B263F6">
      <w:pPr>
        <w:pStyle w:val="style6"/>
        <w:shd w:val="clear" w:color="auto" w:fill="FFFFFF"/>
        <w:spacing w:before="0" w:beforeAutospacing="0" w:after="0" w:afterAutospacing="0" w:line="302" w:lineRule="atLeast"/>
        <w:ind w:right="142"/>
        <w:jc w:val="both"/>
        <w:rPr>
          <w:rStyle w:val="fontstyle17"/>
          <w:rFonts w:ascii="Comic Sans MS" w:hAnsi="Comic Sans MS" w:cs="Comic Sans MS"/>
          <w:sz w:val="20"/>
          <w:szCs w:val="20"/>
        </w:rPr>
      </w:pPr>
      <w:r w:rsidRPr="008667A4">
        <w:rPr>
          <w:rFonts w:ascii="Comic Sans MS" w:hAnsi="Comic Sans MS" w:cs="Comic Sans MS"/>
          <w:b/>
          <w:bCs/>
          <w:u w:val="single"/>
          <w:shd w:val="clear" w:color="auto" w:fill="D9D9D9"/>
        </w:rPr>
        <w:t>5-</w:t>
      </w:r>
      <w:r>
        <w:rPr>
          <w:rFonts w:ascii="Comic Sans MS" w:hAnsi="Comic Sans MS" w:cs="Comic Sans MS"/>
          <w:b/>
          <w:bCs/>
          <w:sz w:val="20"/>
          <w:szCs w:val="20"/>
        </w:rPr>
        <w:t xml:space="preserve"> </w:t>
      </w:r>
      <w:r w:rsidRPr="00253D56">
        <w:rPr>
          <w:rStyle w:val="fontstyle17"/>
          <w:rFonts w:ascii="Comic Sans MS" w:hAnsi="Comic Sans MS" w:cs="Comic Sans MS"/>
          <w:sz w:val="20"/>
          <w:szCs w:val="20"/>
        </w:rPr>
        <w:t>“Bir Litre Işık” ABD’deki bir grup öğrencinin yürüttüğü projenin adı. Bu projede amaç, Filipinlerin başkenti Manila’nın elektriği olmayan ve içeri gün ışığının ulaşamadığı karanlık barakalar için düşük maliyetli bir aydınlatma aracı sağlamak. Çok ucuza mal olan bu araç, içine su ve çamaşır suyu konmuş bir pet şişe. Bu şişe barakanın çatısında açılan deliğe yerleştiriliyor. Şişenin bir bölümü çatının üstünde kalıyor. İçindeki su, üzerine düşen güneş ışınlarını barakanın içine aktarıyor. Bu sayede şişe, barakanın içini 60 vatlık ampul kadar aydınlatabiliyor. İçine eklenen çamaşır suyu da mikroorganizmaların oluşumunu önleyerek suyun berrak kalmasını, dolayısıyla ışık şiddetinin azalmamasını sağlıyor.</w:t>
      </w:r>
    </w:p>
    <w:p w:rsidR="00D26E75" w:rsidRPr="00253D56" w:rsidRDefault="00D26E75" w:rsidP="00B263F6">
      <w:pPr>
        <w:pStyle w:val="style6"/>
        <w:shd w:val="clear" w:color="auto" w:fill="FFFFFF"/>
        <w:spacing w:before="0" w:beforeAutospacing="0" w:after="0" w:afterAutospacing="0" w:line="302" w:lineRule="atLeast"/>
        <w:ind w:right="142"/>
        <w:jc w:val="both"/>
        <w:rPr>
          <w:rStyle w:val="fontstyle17"/>
          <w:rFonts w:ascii="Comic Sans MS" w:hAnsi="Comic Sans MS" w:cs="Comic Sans MS"/>
          <w:sz w:val="20"/>
          <w:szCs w:val="20"/>
        </w:rPr>
      </w:pPr>
    </w:p>
    <w:p w:rsidR="00D26E75" w:rsidRPr="00253D56" w:rsidRDefault="00D26E75" w:rsidP="00B263F6">
      <w:pPr>
        <w:pStyle w:val="style6"/>
        <w:shd w:val="clear" w:color="auto" w:fill="FFFFFF"/>
        <w:spacing w:before="0" w:beforeAutospacing="0" w:after="0" w:afterAutospacing="0" w:line="302" w:lineRule="atLeast"/>
        <w:ind w:right="142"/>
        <w:jc w:val="both"/>
        <w:rPr>
          <w:rStyle w:val="fontstyle17"/>
          <w:rFonts w:ascii="Comic Sans MS" w:hAnsi="Comic Sans MS" w:cs="Comic Sans MS"/>
          <w:b/>
          <w:bCs/>
          <w:sz w:val="20"/>
          <w:szCs w:val="20"/>
        </w:rPr>
      </w:pPr>
      <w:r w:rsidRPr="00253D56">
        <w:rPr>
          <w:rStyle w:val="fontstyle17"/>
          <w:rFonts w:ascii="Comic Sans MS" w:hAnsi="Comic Sans MS" w:cs="Comic Sans MS"/>
          <w:b/>
          <w:bCs/>
          <w:sz w:val="20"/>
          <w:szCs w:val="20"/>
        </w:rPr>
        <w:t xml:space="preserve">Bu metinde aşağıdaki sorulardan hangisinin yanıtı </w:t>
      </w:r>
      <w:r w:rsidRPr="00B0007D">
        <w:rPr>
          <w:rStyle w:val="fontstyle17"/>
          <w:rFonts w:ascii="Comic Sans MS" w:hAnsi="Comic Sans MS" w:cs="Comic Sans MS"/>
          <w:b/>
          <w:bCs/>
          <w:u w:val="single"/>
          <w:shd w:val="clear" w:color="auto" w:fill="D9D9D9"/>
        </w:rPr>
        <w:t>yoktur</w:t>
      </w:r>
      <w:r w:rsidRPr="00B0007D">
        <w:rPr>
          <w:rStyle w:val="fontstyle17"/>
          <w:rFonts w:ascii="Comic Sans MS" w:hAnsi="Comic Sans MS" w:cs="Comic Sans MS"/>
          <w:b/>
          <w:bCs/>
          <w:shd w:val="clear" w:color="auto" w:fill="D9D9D9"/>
        </w:rPr>
        <w:t>?</w:t>
      </w:r>
    </w:p>
    <w:p w:rsidR="00D26E75" w:rsidRPr="00253D56" w:rsidRDefault="00D26E75" w:rsidP="00B263F6">
      <w:pPr>
        <w:pStyle w:val="style6"/>
        <w:numPr>
          <w:ilvl w:val="0"/>
          <w:numId w:val="37"/>
        </w:numPr>
        <w:shd w:val="clear" w:color="auto" w:fill="FFFFFF"/>
        <w:tabs>
          <w:tab w:val="left" w:pos="284"/>
        </w:tabs>
        <w:spacing w:before="0" w:beforeAutospacing="0" w:after="0" w:afterAutospacing="0" w:line="302" w:lineRule="atLeast"/>
        <w:ind w:left="0" w:right="142" w:firstLine="0"/>
        <w:jc w:val="both"/>
        <w:rPr>
          <w:rStyle w:val="fontstyle17"/>
          <w:rFonts w:ascii="Comic Sans MS" w:hAnsi="Comic Sans MS" w:cs="Comic Sans MS"/>
          <w:sz w:val="20"/>
          <w:szCs w:val="20"/>
        </w:rPr>
      </w:pPr>
      <w:r w:rsidRPr="00253D56">
        <w:rPr>
          <w:rStyle w:val="fontstyle17"/>
          <w:rFonts w:ascii="Comic Sans MS" w:hAnsi="Comic Sans MS" w:cs="Comic Sans MS"/>
          <w:sz w:val="20"/>
          <w:szCs w:val="20"/>
        </w:rPr>
        <w:t>“Bir Litre Işık” adlı projenin amacı nedir?</w:t>
      </w:r>
    </w:p>
    <w:p w:rsidR="00D26E75" w:rsidRPr="00253D56" w:rsidRDefault="00D26E75" w:rsidP="00B263F6">
      <w:pPr>
        <w:pStyle w:val="style6"/>
        <w:numPr>
          <w:ilvl w:val="0"/>
          <w:numId w:val="37"/>
        </w:numPr>
        <w:shd w:val="clear" w:color="auto" w:fill="FFFFFF"/>
        <w:tabs>
          <w:tab w:val="left" w:pos="284"/>
        </w:tabs>
        <w:spacing w:before="0" w:beforeAutospacing="0" w:after="0" w:afterAutospacing="0" w:line="302" w:lineRule="atLeast"/>
        <w:ind w:left="0" w:right="142" w:firstLine="0"/>
        <w:jc w:val="both"/>
        <w:rPr>
          <w:rStyle w:val="fontstyle17"/>
          <w:rFonts w:ascii="Comic Sans MS" w:hAnsi="Comic Sans MS" w:cs="Comic Sans MS"/>
          <w:sz w:val="20"/>
          <w:szCs w:val="20"/>
        </w:rPr>
      </w:pPr>
      <w:r w:rsidRPr="00253D56">
        <w:rPr>
          <w:rStyle w:val="fontstyle17"/>
          <w:rFonts w:ascii="Comic Sans MS" w:hAnsi="Comic Sans MS" w:cs="Comic Sans MS"/>
          <w:sz w:val="20"/>
          <w:szCs w:val="20"/>
        </w:rPr>
        <w:t>Projeye göre, hazırlanan aydınlatma aracı nelerden oluşmaktadır?</w:t>
      </w:r>
    </w:p>
    <w:p w:rsidR="00D26E75" w:rsidRPr="00770BC6" w:rsidRDefault="00D26E75" w:rsidP="00B263F6">
      <w:pPr>
        <w:pStyle w:val="style6"/>
        <w:numPr>
          <w:ilvl w:val="0"/>
          <w:numId w:val="37"/>
        </w:numPr>
        <w:shd w:val="clear" w:color="auto" w:fill="FFFFFF"/>
        <w:tabs>
          <w:tab w:val="left" w:pos="284"/>
        </w:tabs>
        <w:spacing w:before="0" w:beforeAutospacing="0" w:after="0" w:afterAutospacing="0" w:line="302" w:lineRule="atLeast"/>
        <w:ind w:left="0" w:right="142" w:firstLine="0"/>
        <w:jc w:val="both"/>
        <w:rPr>
          <w:rStyle w:val="fontstyle17"/>
          <w:rFonts w:ascii="Comic Sans MS" w:hAnsi="Comic Sans MS" w:cs="Comic Sans MS"/>
          <w:color w:val="FF0000"/>
          <w:sz w:val="20"/>
          <w:szCs w:val="20"/>
        </w:rPr>
      </w:pPr>
      <w:r w:rsidRPr="00770BC6">
        <w:rPr>
          <w:rStyle w:val="fontstyle17"/>
          <w:rFonts w:ascii="Comic Sans MS" w:hAnsi="Comic Sans MS" w:cs="Comic Sans MS"/>
          <w:color w:val="FF0000"/>
          <w:sz w:val="20"/>
          <w:szCs w:val="20"/>
        </w:rPr>
        <w:t>“Bir Litre Işık” adlı proje ne zamandan beri yürütülmektedir?</w:t>
      </w:r>
    </w:p>
    <w:p w:rsidR="00D26E75" w:rsidRPr="00253D56" w:rsidRDefault="00D26E75" w:rsidP="00B263F6">
      <w:pPr>
        <w:pStyle w:val="style6"/>
        <w:numPr>
          <w:ilvl w:val="0"/>
          <w:numId w:val="37"/>
        </w:numPr>
        <w:shd w:val="clear" w:color="auto" w:fill="FFFFFF"/>
        <w:tabs>
          <w:tab w:val="left" w:pos="284"/>
        </w:tabs>
        <w:spacing w:before="0" w:beforeAutospacing="0" w:after="0" w:afterAutospacing="0" w:line="302" w:lineRule="atLeast"/>
        <w:ind w:left="0" w:right="142" w:firstLine="0"/>
        <w:jc w:val="both"/>
        <w:rPr>
          <w:rStyle w:val="fontstyle17"/>
          <w:rFonts w:ascii="Comic Sans MS" w:hAnsi="Comic Sans MS" w:cs="Comic Sans MS"/>
          <w:sz w:val="20"/>
          <w:szCs w:val="20"/>
        </w:rPr>
      </w:pPr>
      <w:r w:rsidRPr="00253D56">
        <w:rPr>
          <w:rStyle w:val="fontstyle17"/>
          <w:rFonts w:ascii="Comic Sans MS" w:hAnsi="Comic Sans MS" w:cs="Comic Sans MS"/>
          <w:sz w:val="20"/>
          <w:szCs w:val="20"/>
        </w:rPr>
        <w:t>Proje kapsamında yapılan araç, barakalarda aydınlatmayı nasıl sağlamaktadır?</w:t>
      </w:r>
    </w:p>
    <w:p w:rsidR="00D26E75" w:rsidRDefault="00D26E75" w:rsidP="00B263F6">
      <w:pPr>
        <w:jc w:val="both"/>
        <w:rPr>
          <w:rFonts w:ascii="Comic Sans MS" w:hAnsi="Comic Sans MS" w:cs="Comic Sans MS"/>
          <w:b/>
          <w:bCs/>
          <w:sz w:val="20"/>
          <w:szCs w:val="20"/>
        </w:rPr>
      </w:pPr>
      <w:r>
        <w:rPr>
          <w:rFonts w:ascii="Comic Sans MS" w:hAnsi="Comic Sans MS" w:cs="Comic Sans MS"/>
          <w:b/>
          <w:bCs/>
          <w:sz w:val="20"/>
          <w:szCs w:val="20"/>
        </w:rPr>
        <w:t>-----------------------</w:t>
      </w:r>
    </w:p>
    <w:p w:rsidR="00D26E75" w:rsidRPr="005E6DBC" w:rsidRDefault="00D26E75" w:rsidP="00B263F6">
      <w:pPr>
        <w:jc w:val="both"/>
        <w:rPr>
          <w:rStyle w:val="apple-converted-space"/>
          <w:rFonts w:ascii="Comic Sans MS" w:hAnsi="Comic Sans MS" w:cs="Comic Sans MS"/>
          <w:color w:val="000000"/>
          <w:sz w:val="21"/>
          <w:szCs w:val="21"/>
        </w:rPr>
      </w:pPr>
      <w:r w:rsidRPr="008667A4">
        <w:rPr>
          <w:rFonts w:ascii="Comic Sans MS" w:hAnsi="Comic Sans MS" w:cs="Comic Sans MS"/>
          <w:b/>
          <w:bCs/>
          <w:u w:val="single"/>
          <w:shd w:val="clear" w:color="auto" w:fill="D9D9D9"/>
        </w:rPr>
        <w:t>6-</w:t>
      </w:r>
      <w:r w:rsidRPr="008667A4">
        <w:rPr>
          <w:rFonts w:ascii="Comic Sans MS" w:hAnsi="Comic Sans MS" w:cs="Comic Sans MS"/>
          <w:b/>
          <w:bCs/>
          <w:sz w:val="20"/>
          <w:szCs w:val="20"/>
        </w:rPr>
        <w:t xml:space="preserve"> </w:t>
      </w:r>
      <w:r w:rsidRPr="005E6DBC">
        <w:rPr>
          <w:rFonts w:ascii="Comic Sans MS" w:hAnsi="Comic Sans MS" w:cs="Comic Sans MS"/>
          <w:color w:val="000000"/>
          <w:sz w:val="21"/>
          <w:szCs w:val="21"/>
        </w:rPr>
        <w:t>Migren, çoğunlukla 30-40 yaşlarında görülür ve 4-72 saat süren ataklar halindedir. Hastaların bir kısmı ağrı ataklarından 5-60 dakika önceden ağrıların geleceğini hissedebilirler. Ataklar arasında normal bir yaşam sürülebilirken, bu ağrı atakları sıklaştıkça sosyal hayatta ve iş gücünde kayıpların miktarı da artmaya başlar. Migren ağrısı genellikle orta veya yüksek şiddetlidir.</w:t>
      </w:r>
      <w:r w:rsidRPr="005E6DBC">
        <w:rPr>
          <w:rStyle w:val="apple-converted-space"/>
          <w:rFonts w:ascii="Comic Sans MS" w:hAnsi="Comic Sans MS" w:cs="Comic Sans MS"/>
          <w:color w:val="000000"/>
          <w:sz w:val="21"/>
          <w:szCs w:val="21"/>
        </w:rPr>
        <w:t> </w:t>
      </w:r>
    </w:p>
    <w:p w:rsidR="00D26E75" w:rsidRPr="005E6DBC" w:rsidRDefault="00D26E75" w:rsidP="00B263F6">
      <w:pPr>
        <w:jc w:val="both"/>
        <w:rPr>
          <w:rStyle w:val="apple-converted-space"/>
          <w:rFonts w:ascii="Comic Sans MS" w:hAnsi="Comic Sans MS" w:cs="Comic Sans MS"/>
          <w:color w:val="000000"/>
          <w:sz w:val="21"/>
          <w:szCs w:val="21"/>
        </w:rPr>
      </w:pPr>
    </w:p>
    <w:p w:rsidR="00D26E75" w:rsidRPr="005E6DBC" w:rsidRDefault="00D26E75" w:rsidP="00B263F6">
      <w:pPr>
        <w:jc w:val="both"/>
        <w:rPr>
          <w:rStyle w:val="apple-converted-space"/>
          <w:rFonts w:ascii="Comic Sans MS" w:hAnsi="Comic Sans MS" w:cs="Comic Sans MS"/>
          <w:b/>
          <w:bCs/>
          <w:color w:val="000000"/>
          <w:sz w:val="21"/>
          <w:szCs w:val="21"/>
          <w:u w:val="single"/>
        </w:rPr>
      </w:pPr>
      <w:r w:rsidRPr="005E6DBC">
        <w:rPr>
          <w:rStyle w:val="apple-converted-space"/>
          <w:rFonts w:ascii="Comic Sans MS" w:hAnsi="Comic Sans MS" w:cs="Comic Sans MS"/>
          <w:b/>
          <w:bCs/>
          <w:color w:val="000000"/>
          <w:sz w:val="21"/>
          <w:szCs w:val="21"/>
        </w:rPr>
        <w:t xml:space="preserve">Yukarıdaki paragrafta aşağıdakilerden hangisine </w:t>
      </w:r>
      <w:r w:rsidRPr="00B0007D">
        <w:rPr>
          <w:rStyle w:val="apple-converted-space"/>
          <w:rFonts w:ascii="Comic Sans MS" w:hAnsi="Comic Sans MS" w:cs="Comic Sans MS"/>
          <w:b/>
          <w:bCs/>
          <w:color w:val="000000"/>
          <w:u w:val="single"/>
          <w:shd w:val="clear" w:color="auto" w:fill="D9D9D9"/>
        </w:rPr>
        <w:t>değinilmemiştir?</w:t>
      </w:r>
    </w:p>
    <w:p w:rsidR="00D26E75" w:rsidRPr="005E6DBC" w:rsidRDefault="00D26E75" w:rsidP="00B263F6">
      <w:pPr>
        <w:jc w:val="both"/>
        <w:rPr>
          <w:rStyle w:val="apple-converted-space"/>
          <w:rFonts w:ascii="Comic Sans MS" w:hAnsi="Comic Sans MS" w:cs="Comic Sans MS"/>
          <w:color w:val="000000"/>
          <w:sz w:val="21"/>
          <w:szCs w:val="21"/>
        </w:rPr>
      </w:pPr>
      <w:r w:rsidRPr="005E6DBC">
        <w:rPr>
          <w:rStyle w:val="apple-converted-space"/>
          <w:rFonts w:ascii="Comic Sans MS" w:hAnsi="Comic Sans MS" w:cs="Comic Sans MS"/>
          <w:b/>
          <w:bCs/>
          <w:color w:val="000000"/>
          <w:sz w:val="21"/>
          <w:szCs w:val="21"/>
        </w:rPr>
        <w:t xml:space="preserve">A) </w:t>
      </w:r>
      <w:r w:rsidRPr="005E6DBC">
        <w:rPr>
          <w:rStyle w:val="apple-converted-space"/>
          <w:rFonts w:ascii="Comic Sans MS" w:hAnsi="Comic Sans MS" w:cs="Comic Sans MS"/>
          <w:color w:val="000000"/>
          <w:sz w:val="21"/>
          <w:szCs w:val="21"/>
        </w:rPr>
        <w:t>Migren ağrıları çoğunlukla yetişkinlerde görülür.</w:t>
      </w:r>
    </w:p>
    <w:p w:rsidR="00D26E75" w:rsidRPr="005E6DBC" w:rsidRDefault="00D26E75" w:rsidP="00B263F6">
      <w:pPr>
        <w:jc w:val="both"/>
        <w:rPr>
          <w:rStyle w:val="apple-converted-space"/>
          <w:rFonts w:ascii="Comic Sans MS" w:hAnsi="Comic Sans MS" w:cs="Comic Sans MS"/>
          <w:color w:val="000000"/>
          <w:sz w:val="21"/>
          <w:szCs w:val="21"/>
        </w:rPr>
      </w:pPr>
      <w:r w:rsidRPr="005E6DBC">
        <w:rPr>
          <w:rStyle w:val="apple-converted-space"/>
          <w:rFonts w:ascii="Comic Sans MS" w:hAnsi="Comic Sans MS" w:cs="Comic Sans MS"/>
          <w:b/>
          <w:bCs/>
          <w:color w:val="000000"/>
          <w:sz w:val="21"/>
          <w:szCs w:val="21"/>
        </w:rPr>
        <w:t xml:space="preserve">B) </w:t>
      </w:r>
      <w:r w:rsidRPr="005E6DBC">
        <w:rPr>
          <w:rStyle w:val="apple-converted-space"/>
          <w:rFonts w:ascii="Comic Sans MS" w:hAnsi="Comic Sans MS" w:cs="Comic Sans MS"/>
          <w:color w:val="000000"/>
          <w:sz w:val="21"/>
          <w:szCs w:val="21"/>
        </w:rPr>
        <w:t>Migren ağrıları bazen birkaç gün sürebilir.</w:t>
      </w:r>
    </w:p>
    <w:p w:rsidR="00D26E75" w:rsidRPr="005E6DBC" w:rsidRDefault="00D26E75" w:rsidP="00B263F6">
      <w:pPr>
        <w:tabs>
          <w:tab w:val="left" w:pos="284"/>
        </w:tabs>
        <w:jc w:val="both"/>
        <w:rPr>
          <w:rStyle w:val="apple-converted-space"/>
          <w:rFonts w:ascii="Comic Sans MS" w:hAnsi="Comic Sans MS" w:cs="Comic Sans MS"/>
          <w:color w:val="FF0000"/>
          <w:sz w:val="21"/>
          <w:szCs w:val="21"/>
        </w:rPr>
      </w:pPr>
      <w:r w:rsidRPr="005E6DBC">
        <w:rPr>
          <w:rStyle w:val="apple-converted-space"/>
          <w:rFonts w:ascii="Comic Sans MS" w:hAnsi="Comic Sans MS" w:cs="Comic Sans MS"/>
          <w:b/>
          <w:bCs/>
          <w:color w:val="FF0000"/>
          <w:sz w:val="21"/>
          <w:szCs w:val="21"/>
        </w:rPr>
        <w:t xml:space="preserve">C) </w:t>
      </w:r>
      <w:r w:rsidRPr="005E6DBC">
        <w:rPr>
          <w:rStyle w:val="apple-converted-space"/>
          <w:rFonts w:ascii="Comic Sans MS" w:hAnsi="Comic Sans MS" w:cs="Comic Sans MS"/>
          <w:color w:val="FF0000"/>
          <w:sz w:val="21"/>
          <w:szCs w:val="21"/>
        </w:rPr>
        <w:t>Migren ağrıları çoğunlukla hafif şiddettedir.</w:t>
      </w:r>
    </w:p>
    <w:p w:rsidR="00D26E75" w:rsidRPr="005E6DBC" w:rsidRDefault="00D26E75" w:rsidP="00B263F6">
      <w:pPr>
        <w:jc w:val="both"/>
        <w:rPr>
          <w:rStyle w:val="apple-converted-space"/>
          <w:rFonts w:ascii="Comic Sans MS" w:hAnsi="Comic Sans MS" w:cs="Comic Sans MS"/>
          <w:color w:val="000000"/>
          <w:sz w:val="21"/>
          <w:szCs w:val="21"/>
        </w:rPr>
      </w:pPr>
      <w:r w:rsidRPr="005E6DBC">
        <w:rPr>
          <w:rStyle w:val="apple-converted-space"/>
          <w:rFonts w:ascii="Comic Sans MS" w:hAnsi="Comic Sans MS" w:cs="Comic Sans MS"/>
          <w:b/>
          <w:bCs/>
          <w:color w:val="000000"/>
          <w:sz w:val="21"/>
          <w:szCs w:val="21"/>
        </w:rPr>
        <w:t xml:space="preserve">D) </w:t>
      </w:r>
      <w:r w:rsidRPr="005E6DBC">
        <w:rPr>
          <w:rStyle w:val="apple-converted-space"/>
          <w:rFonts w:ascii="Comic Sans MS" w:hAnsi="Comic Sans MS" w:cs="Comic Sans MS"/>
          <w:color w:val="000000"/>
          <w:sz w:val="21"/>
          <w:szCs w:val="21"/>
        </w:rPr>
        <w:t>Migren ağrısı sosyal hayata zarar verebilir.</w:t>
      </w:r>
    </w:p>
    <w:p w:rsidR="00D26E75" w:rsidRDefault="00D26E75" w:rsidP="00B263F6">
      <w:pPr>
        <w:jc w:val="both"/>
        <w:rPr>
          <w:rFonts w:ascii="Comic Sans MS" w:hAnsi="Comic Sans MS" w:cs="Comic Sans MS"/>
          <w:b/>
          <w:bCs/>
          <w:sz w:val="20"/>
          <w:szCs w:val="20"/>
        </w:rPr>
      </w:pPr>
    </w:p>
    <w:p w:rsidR="00D26E75" w:rsidRDefault="00D26E75" w:rsidP="00B263F6">
      <w:pPr>
        <w:jc w:val="both"/>
        <w:rPr>
          <w:rFonts w:ascii="Comic Sans MS" w:hAnsi="Comic Sans MS" w:cs="Comic Sans MS"/>
          <w:b/>
          <w:bCs/>
          <w:sz w:val="20"/>
          <w:szCs w:val="20"/>
        </w:rPr>
      </w:pPr>
    </w:p>
    <w:p w:rsidR="00D26E75" w:rsidRPr="00B263F6" w:rsidRDefault="00D26E75" w:rsidP="00B263F6">
      <w:pPr>
        <w:pStyle w:val="Subtitle"/>
        <w:ind w:left="-709"/>
        <w:jc w:val="both"/>
        <w:rPr>
          <w:rFonts w:ascii="Comic Sans MS" w:hAnsi="Comic Sans MS" w:cs="Comic Sans MS"/>
          <w:i/>
          <w:iCs/>
          <w:sz w:val="20"/>
          <w:szCs w:val="20"/>
        </w:rPr>
      </w:pPr>
      <w:r w:rsidRPr="00B263F6">
        <w:rPr>
          <w:rFonts w:ascii="Comic Sans MS" w:hAnsi="Comic Sans MS" w:cs="Comic Sans MS"/>
          <w:i/>
          <w:iCs/>
          <w:u w:val="single"/>
          <w:shd w:val="clear" w:color="auto" w:fill="D9D9D9"/>
        </w:rPr>
        <w:t>7-</w:t>
      </w:r>
      <w:r w:rsidRPr="00B263F6">
        <w:rPr>
          <w:rFonts w:ascii="Comic Sans MS" w:hAnsi="Comic Sans MS" w:cs="Comic Sans MS"/>
          <w:i/>
          <w:iCs/>
          <w:sz w:val="20"/>
          <w:szCs w:val="20"/>
          <w:u w:val="single"/>
        </w:rPr>
        <w:t xml:space="preserve"> </w:t>
      </w:r>
      <w:r w:rsidRPr="00B263F6">
        <w:rPr>
          <w:rFonts w:ascii="Comic Sans MS" w:hAnsi="Comic Sans MS" w:cs="Comic Sans MS"/>
          <w:i/>
          <w:iCs/>
          <w:sz w:val="20"/>
          <w:szCs w:val="20"/>
        </w:rPr>
        <w:t xml:space="preserve"> </w:t>
      </w:r>
    </w:p>
    <w:p w:rsidR="00D26E75" w:rsidRPr="00177F6E" w:rsidRDefault="00D26E75" w:rsidP="00B263F6">
      <w:pPr>
        <w:pStyle w:val="Subtitle"/>
        <w:ind w:left="-709"/>
        <w:jc w:val="both"/>
        <w:rPr>
          <w:rFonts w:ascii="Comic Sans MS" w:hAnsi="Comic Sans MS" w:cs="Comic Sans MS"/>
          <w:b w:val="0"/>
          <w:bCs w:val="0"/>
          <w:sz w:val="20"/>
          <w:szCs w:val="20"/>
        </w:rPr>
      </w:pPr>
      <w:r w:rsidRPr="00177F6E">
        <w:rPr>
          <w:rFonts w:ascii="Comic Sans MS" w:hAnsi="Comic Sans MS" w:cs="Comic Sans MS"/>
          <w:sz w:val="22"/>
          <w:szCs w:val="22"/>
        </w:rPr>
        <w:t>(1)</w:t>
      </w:r>
      <w:r w:rsidRPr="00177F6E">
        <w:rPr>
          <w:rFonts w:ascii="Comic Sans MS" w:hAnsi="Comic Sans MS" w:cs="Comic Sans MS"/>
          <w:b w:val="0"/>
          <w:bCs w:val="0"/>
          <w:sz w:val="20"/>
          <w:szCs w:val="20"/>
        </w:rPr>
        <w:t xml:space="preserve"> </w:t>
      </w:r>
      <w:r>
        <w:rPr>
          <w:rFonts w:ascii="Comic Sans MS" w:hAnsi="Comic Sans MS" w:cs="Comic Sans MS"/>
          <w:b w:val="0"/>
          <w:bCs w:val="0"/>
          <w:sz w:val="20"/>
          <w:szCs w:val="20"/>
        </w:rPr>
        <w:t xml:space="preserve"> </w:t>
      </w:r>
      <w:r w:rsidRPr="00177F6E">
        <w:rPr>
          <w:rFonts w:ascii="Comic Sans MS" w:hAnsi="Comic Sans MS" w:cs="Comic Sans MS"/>
          <w:b w:val="0"/>
          <w:bCs w:val="0"/>
          <w:sz w:val="20"/>
          <w:szCs w:val="20"/>
        </w:rPr>
        <w:t>Sabah erkenden, yürüyüş için dışarı çıktım.</w:t>
      </w:r>
    </w:p>
    <w:p w:rsidR="00D26E75" w:rsidRPr="00177F6E" w:rsidRDefault="00D26E75" w:rsidP="00B263F6">
      <w:pPr>
        <w:pStyle w:val="Subtitle"/>
        <w:ind w:left="-709"/>
        <w:jc w:val="both"/>
        <w:rPr>
          <w:rFonts w:ascii="Comic Sans MS" w:hAnsi="Comic Sans MS" w:cs="Comic Sans MS"/>
          <w:b w:val="0"/>
          <w:bCs w:val="0"/>
          <w:sz w:val="20"/>
          <w:szCs w:val="20"/>
        </w:rPr>
      </w:pPr>
      <w:r w:rsidRPr="00177F6E">
        <w:rPr>
          <w:rFonts w:ascii="Comic Sans MS" w:hAnsi="Comic Sans MS" w:cs="Comic Sans MS"/>
          <w:sz w:val="22"/>
          <w:szCs w:val="22"/>
        </w:rPr>
        <w:t>(2)</w:t>
      </w:r>
      <w:r>
        <w:rPr>
          <w:rFonts w:ascii="Comic Sans MS" w:hAnsi="Comic Sans MS" w:cs="Comic Sans MS"/>
          <w:sz w:val="22"/>
          <w:szCs w:val="22"/>
        </w:rPr>
        <w:t xml:space="preserve">  </w:t>
      </w:r>
      <w:r w:rsidRPr="00177F6E">
        <w:rPr>
          <w:rFonts w:ascii="Comic Sans MS" w:hAnsi="Comic Sans MS" w:cs="Comic Sans MS"/>
          <w:b w:val="0"/>
          <w:bCs w:val="0"/>
          <w:sz w:val="20"/>
          <w:szCs w:val="20"/>
        </w:rPr>
        <w:t>Hava bozuk olduğundan biraz canım sıkıldı.</w:t>
      </w:r>
    </w:p>
    <w:p w:rsidR="00D26E75" w:rsidRPr="00177F6E" w:rsidRDefault="00D26E75" w:rsidP="00B263F6">
      <w:pPr>
        <w:pStyle w:val="Subtitle"/>
        <w:ind w:left="-709"/>
        <w:jc w:val="both"/>
        <w:rPr>
          <w:rFonts w:ascii="Comic Sans MS" w:hAnsi="Comic Sans MS" w:cs="Comic Sans MS"/>
          <w:b w:val="0"/>
          <w:bCs w:val="0"/>
          <w:sz w:val="20"/>
          <w:szCs w:val="20"/>
        </w:rPr>
      </w:pPr>
      <w:r w:rsidRPr="00177F6E">
        <w:rPr>
          <w:rFonts w:ascii="Comic Sans MS" w:hAnsi="Comic Sans MS" w:cs="Comic Sans MS"/>
          <w:sz w:val="22"/>
          <w:szCs w:val="22"/>
        </w:rPr>
        <w:t>(3)</w:t>
      </w:r>
      <w:r>
        <w:rPr>
          <w:rFonts w:ascii="Comic Sans MS" w:hAnsi="Comic Sans MS" w:cs="Comic Sans MS"/>
          <w:sz w:val="22"/>
          <w:szCs w:val="22"/>
        </w:rPr>
        <w:t xml:space="preserve"> </w:t>
      </w:r>
      <w:r w:rsidRPr="00177F6E">
        <w:rPr>
          <w:rFonts w:ascii="Comic Sans MS" w:hAnsi="Comic Sans MS" w:cs="Comic Sans MS"/>
          <w:b w:val="0"/>
          <w:bCs w:val="0"/>
          <w:sz w:val="20"/>
          <w:szCs w:val="20"/>
        </w:rPr>
        <w:t xml:space="preserve">Camdan baksaydım ve soğuğu fark etseydim dışarı çıkmazdım.    </w:t>
      </w:r>
    </w:p>
    <w:p w:rsidR="00D26E75" w:rsidRPr="00177F6E" w:rsidRDefault="00D26E75" w:rsidP="00B263F6">
      <w:pPr>
        <w:pStyle w:val="Subtitle"/>
        <w:ind w:left="-709"/>
        <w:jc w:val="both"/>
        <w:rPr>
          <w:rFonts w:ascii="Comic Sans MS" w:hAnsi="Comic Sans MS" w:cs="Comic Sans MS"/>
          <w:b w:val="0"/>
          <w:bCs w:val="0"/>
          <w:sz w:val="20"/>
          <w:szCs w:val="20"/>
        </w:rPr>
      </w:pPr>
      <w:r w:rsidRPr="00177F6E">
        <w:rPr>
          <w:rFonts w:ascii="Comic Sans MS" w:hAnsi="Comic Sans MS" w:cs="Comic Sans MS"/>
          <w:sz w:val="22"/>
          <w:szCs w:val="22"/>
        </w:rPr>
        <w:t>(4)</w:t>
      </w:r>
      <w:r>
        <w:rPr>
          <w:rFonts w:ascii="Comic Sans MS" w:hAnsi="Comic Sans MS" w:cs="Comic Sans MS"/>
          <w:sz w:val="22"/>
          <w:szCs w:val="22"/>
        </w:rPr>
        <w:t xml:space="preserve"> </w:t>
      </w:r>
      <w:r w:rsidRPr="00177F6E">
        <w:rPr>
          <w:rFonts w:ascii="Comic Sans MS" w:hAnsi="Comic Sans MS" w:cs="Comic Sans MS"/>
          <w:b w:val="0"/>
          <w:bCs w:val="0"/>
          <w:sz w:val="20"/>
          <w:szCs w:val="20"/>
        </w:rPr>
        <w:t>Biraz yürüdükten sonra üşüdüğümden eve döndüm.</w:t>
      </w:r>
    </w:p>
    <w:p w:rsidR="00D26E75" w:rsidRDefault="00D26E75" w:rsidP="00B263F6">
      <w:pPr>
        <w:ind w:left="-709"/>
        <w:jc w:val="both"/>
        <w:rPr>
          <w:rFonts w:ascii="Comic Sans MS" w:hAnsi="Comic Sans MS" w:cs="Comic Sans MS"/>
          <w:b/>
          <w:bCs/>
          <w:sz w:val="20"/>
          <w:szCs w:val="20"/>
        </w:rPr>
      </w:pPr>
    </w:p>
    <w:p w:rsidR="00D26E75" w:rsidRPr="00B0007D" w:rsidRDefault="00D26E75" w:rsidP="00B263F6">
      <w:pPr>
        <w:ind w:left="-709"/>
        <w:jc w:val="both"/>
        <w:rPr>
          <w:rFonts w:ascii="Comic Sans MS" w:hAnsi="Comic Sans MS" w:cs="Comic Sans MS"/>
          <w:b/>
          <w:bCs/>
          <w:sz w:val="22"/>
          <w:szCs w:val="22"/>
          <w:u w:val="single"/>
        </w:rPr>
      </w:pPr>
      <w:r>
        <w:rPr>
          <w:rFonts w:ascii="Comic Sans MS" w:hAnsi="Comic Sans MS" w:cs="Comic Sans MS"/>
          <w:b/>
          <w:bCs/>
          <w:sz w:val="20"/>
          <w:szCs w:val="20"/>
        </w:rPr>
        <w:tab/>
      </w:r>
      <w:r>
        <w:rPr>
          <w:rFonts w:ascii="Comic Sans MS" w:hAnsi="Comic Sans MS" w:cs="Comic Sans MS"/>
          <w:b/>
          <w:bCs/>
          <w:sz w:val="20"/>
          <w:szCs w:val="20"/>
        </w:rPr>
        <w:tab/>
      </w:r>
      <w:r w:rsidRPr="00177F6E">
        <w:rPr>
          <w:rFonts w:ascii="Comic Sans MS" w:hAnsi="Comic Sans MS" w:cs="Comic Sans MS"/>
          <w:b/>
          <w:bCs/>
          <w:sz w:val="20"/>
          <w:szCs w:val="20"/>
        </w:rPr>
        <w:t xml:space="preserve">Yukarıdaki cümlelerle ilgili olarak hangisi </w:t>
      </w:r>
      <w:r w:rsidRPr="00B0007D">
        <w:rPr>
          <w:rFonts w:ascii="Comic Sans MS" w:hAnsi="Comic Sans MS" w:cs="Comic Sans MS"/>
          <w:b/>
          <w:bCs/>
          <w:u w:val="single"/>
          <w:shd w:val="clear" w:color="auto" w:fill="D9D9D9"/>
        </w:rPr>
        <w:t>yanlıştır?</w:t>
      </w:r>
    </w:p>
    <w:p w:rsidR="00D26E75" w:rsidRPr="00177F6E" w:rsidRDefault="00D26E75" w:rsidP="00B263F6">
      <w:pPr>
        <w:ind w:left="-709"/>
        <w:jc w:val="both"/>
        <w:rPr>
          <w:rFonts w:ascii="Comic Sans MS" w:hAnsi="Comic Sans MS" w:cs="Comic Sans MS"/>
          <w:sz w:val="20"/>
          <w:szCs w:val="20"/>
        </w:rPr>
      </w:pPr>
      <w:r w:rsidRPr="00B263F6">
        <w:rPr>
          <w:rFonts w:ascii="Comic Sans MS" w:hAnsi="Comic Sans MS" w:cs="Comic Sans MS"/>
          <w:b/>
          <w:bCs/>
          <w:sz w:val="20"/>
          <w:szCs w:val="20"/>
        </w:rPr>
        <w:t>A)</w:t>
      </w:r>
      <w:r>
        <w:rPr>
          <w:rFonts w:ascii="Comic Sans MS" w:hAnsi="Comic Sans MS" w:cs="Comic Sans MS"/>
          <w:b/>
          <w:bCs/>
          <w:sz w:val="20"/>
          <w:szCs w:val="20"/>
        </w:rPr>
        <w:t xml:space="preserve"> </w:t>
      </w:r>
      <w:r w:rsidRPr="00177F6E">
        <w:rPr>
          <w:rFonts w:ascii="Comic Sans MS" w:hAnsi="Comic Sans MS" w:cs="Comic Sans MS"/>
          <w:sz w:val="20"/>
          <w:szCs w:val="20"/>
        </w:rPr>
        <w:t>1.cümle amaç cümlesidir.</w:t>
      </w:r>
    </w:p>
    <w:p w:rsidR="00D26E75" w:rsidRPr="00177F6E" w:rsidRDefault="00D26E75" w:rsidP="00B263F6">
      <w:pPr>
        <w:ind w:left="-709"/>
        <w:jc w:val="both"/>
        <w:rPr>
          <w:rFonts w:ascii="Comic Sans MS" w:hAnsi="Comic Sans MS" w:cs="Comic Sans MS"/>
          <w:sz w:val="20"/>
          <w:szCs w:val="20"/>
        </w:rPr>
      </w:pPr>
      <w:r w:rsidRPr="00B263F6">
        <w:rPr>
          <w:rFonts w:ascii="Comic Sans MS" w:hAnsi="Comic Sans MS" w:cs="Comic Sans MS"/>
          <w:b/>
          <w:bCs/>
          <w:sz w:val="20"/>
          <w:szCs w:val="20"/>
        </w:rPr>
        <w:t>B)</w:t>
      </w:r>
      <w:r>
        <w:rPr>
          <w:rFonts w:ascii="Comic Sans MS" w:hAnsi="Comic Sans MS" w:cs="Comic Sans MS"/>
          <w:b/>
          <w:bCs/>
          <w:sz w:val="20"/>
          <w:szCs w:val="20"/>
        </w:rPr>
        <w:t xml:space="preserve"> </w:t>
      </w:r>
      <w:r w:rsidRPr="00177F6E">
        <w:rPr>
          <w:rFonts w:ascii="Comic Sans MS" w:hAnsi="Comic Sans MS" w:cs="Comic Sans MS"/>
          <w:sz w:val="20"/>
          <w:szCs w:val="20"/>
        </w:rPr>
        <w:t>2.cümle sebep-sonuç cümlesidir.</w:t>
      </w:r>
    </w:p>
    <w:p w:rsidR="00D26E75" w:rsidRPr="00177F6E" w:rsidRDefault="00D26E75" w:rsidP="00B263F6">
      <w:pPr>
        <w:ind w:left="-709"/>
        <w:jc w:val="both"/>
        <w:rPr>
          <w:rFonts w:ascii="Comic Sans MS" w:hAnsi="Comic Sans MS" w:cs="Comic Sans MS"/>
          <w:sz w:val="20"/>
          <w:szCs w:val="20"/>
        </w:rPr>
      </w:pPr>
      <w:r w:rsidRPr="00B263F6">
        <w:rPr>
          <w:rFonts w:ascii="Comic Sans MS" w:hAnsi="Comic Sans MS" w:cs="Comic Sans MS"/>
          <w:b/>
          <w:bCs/>
          <w:sz w:val="20"/>
          <w:szCs w:val="20"/>
        </w:rPr>
        <w:t>C)</w:t>
      </w:r>
      <w:r>
        <w:rPr>
          <w:rFonts w:ascii="Comic Sans MS" w:hAnsi="Comic Sans MS" w:cs="Comic Sans MS"/>
          <w:b/>
          <w:bCs/>
          <w:sz w:val="20"/>
          <w:szCs w:val="20"/>
        </w:rPr>
        <w:t xml:space="preserve"> </w:t>
      </w:r>
      <w:r w:rsidRPr="00177F6E">
        <w:rPr>
          <w:rFonts w:ascii="Comic Sans MS" w:hAnsi="Comic Sans MS" w:cs="Comic Sans MS"/>
          <w:sz w:val="20"/>
          <w:szCs w:val="20"/>
        </w:rPr>
        <w:t>3.cümle koşul cümlesidir.</w:t>
      </w:r>
    </w:p>
    <w:p w:rsidR="00D26E75" w:rsidRPr="00177F6E" w:rsidRDefault="00D26E75" w:rsidP="00B263F6">
      <w:pPr>
        <w:ind w:left="-709"/>
        <w:jc w:val="both"/>
        <w:rPr>
          <w:rFonts w:ascii="Comic Sans MS" w:hAnsi="Comic Sans MS" w:cs="Comic Sans MS"/>
          <w:color w:val="FF0000"/>
          <w:sz w:val="20"/>
          <w:szCs w:val="20"/>
        </w:rPr>
      </w:pPr>
      <w:r w:rsidRPr="00B263F6">
        <w:rPr>
          <w:rFonts w:ascii="Comic Sans MS" w:hAnsi="Comic Sans MS" w:cs="Comic Sans MS"/>
          <w:b/>
          <w:bCs/>
          <w:color w:val="FF0000"/>
          <w:sz w:val="20"/>
          <w:szCs w:val="20"/>
          <w:highlight w:val="yellow"/>
        </w:rPr>
        <w:t>D)</w:t>
      </w:r>
      <w:r>
        <w:rPr>
          <w:rFonts w:ascii="Comic Sans MS" w:hAnsi="Comic Sans MS" w:cs="Comic Sans MS"/>
          <w:color w:val="FF0000"/>
          <w:sz w:val="20"/>
          <w:szCs w:val="20"/>
          <w:highlight w:val="yellow"/>
        </w:rPr>
        <w:t xml:space="preserve"> </w:t>
      </w:r>
      <w:r w:rsidRPr="00177F6E">
        <w:rPr>
          <w:rFonts w:ascii="Comic Sans MS" w:hAnsi="Comic Sans MS" w:cs="Comic Sans MS"/>
          <w:color w:val="FF0000"/>
          <w:sz w:val="20"/>
          <w:szCs w:val="20"/>
          <w:highlight w:val="yellow"/>
        </w:rPr>
        <w:t>4.cümle amaç cümlesidir.</w:t>
      </w:r>
    </w:p>
    <w:p w:rsidR="00D26E75" w:rsidRPr="00253D56" w:rsidRDefault="00D26E75" w:rsidP="00444FC5">
      <w:pPr>
        <w:pStyle w:val="NoSpacing"/>
        <w:jc w:val="both"/>
        <w:rPr>
          <w:rFonts w:ascii="Comic Sans MS" w:hAnsi="Comic Sans MS" w:cs="Comic Sans MS"/>
          <w:b/>
          <w:bCs/>
          <w:i/>
          <w:iCs/>
          <w:sz w:val="20"/>
          <w:szCs w:val="20"/>
        </w:rPr>
      </w:pPr>
      <w:r w:rsidRPr="00253D56">
        <w:rPr>
          <w:rFonts w:ascii="Comic Sans MS" w:hAnsi="Comic Sans MS" w:cs="Comic Sans MS"/>
          <w:b/>
          <w:bCs/>
          <w:i/>
          <w:iCs/>
          <w:sz w:val="20"/>
          <w:szCs w:val="20"/>
        </w:rPr>
        <w:t>--------------------</w:t>
      </w:r>
    </w:p>
    <w:p w:rsidR="00D26E75" w:rsidRPr="00EA2787" w:rsidRDefault="00D26E75" w:rsidP="00B263F6">
      <w:pPr>
        <w:tabs>
          <w:tab w:val="left" w:pos="360"/>
        </w:tabs>
        <w:ind w:left="-709"/>
        <w:jc w:val="both"/>
        <w:rPr>
          <w:rFonts w:ascii="Comic Sans MS" w:hAnsi="Comic Sans MS" w:cs="Comic Sans MS"/>
          <w:color w:val="000000"/>
          <w:sz w:val="22"/>
          <w:szCs w:val="22"/>
        </w:rPr>
      </w:pPr>
      <w:r w:rsidRPr="00253D56">
        <w:rPr>
          <w:rFonts w:ascii="Comic Sans MS" w:hAnsi="Comic Sans MS" w:cs="Comic Sans MS"/>
          <w:b/>
          <w:bCs/>
          <w:i/>
          <w:iCs/>
          <w:u w:val="single"/>
          <w:shd w:val="clear" w:color="auto" w:fill="D9D9D9"/>
        </w:rPr>
        <w:t>8-</w:t>
      </w:r>
      <w:r w:rsidRPr="00FD106A">
        <w:rPr>
          <w:rFonts w:ascii="Comic Sans MS" w:hAnsi="Comic Sans MS" w:cs="Comic Sans MS"/>
          <w:b/>
          <w:bCs/>
          <w:i/>
          <w:iCs/>
          <w:sz w:val="20"/>
          <w:szCs w:val="20"/>
        </w:rPr>
        <w:t xml:space="preserve">  </w:t>
      </w:r>
      <w:r w:rsidRPr="00EA2787">
        <w:rPr>
          <w:rFonts w:ascii="Comic Sans MS" w:hAnsi="Comic Sans MS" w:cs="Comic Sans MS"/>
          <w:b/>
          <w:bCs/>
          <w:color w:val="000000"/>
          <w:sz w:val="22"/>
          <w:szCs w:val="22"/>
        </w:rPr>
        <w:t>Hakan</w:t>
      </w:r>
      <w:r>
        <w:rPr>
          <w:rFonts w:ascii="Comic Sans MS" w:hAnsi="Comic Sans MS" w:cs="Comic Sans MS"/>
          <w:b/>
          <w:bCs/>
          <w:color w:val="000000"/>
          <w:sz w:val="22"/>
          <w:szCs w:val="22"/>
        </w:rPr>
        <w:tab/>
      </w:r>
      <w:r w:rsidRPr="00EA2787">
        <w:rPr>
          <w:rFonts w:ascii="Comic Sans MS" w:hAnsi="Comic Sans MS" w:cs="Comic Sans MS"/>
          <w:b/>
          <w:bCs/>
          <w:color w:val="000000"/>
          <w:sz w:val="22"/>
          <w:szCs w:val="22"/>
        </w:rPr>
        <w:t>:</w:t>
      </w:r>
      <w:r w:rsidRPr="00EA2787">
        <w:rPr>
          <w:rFonts w:ascii="Comic Sans MS" w:hAnsi="Comic Sans MS" w:cs="Comic Sans MS"/>
          <w:color w:val="000000"/>
          <w:sz w:val="22"/>
          <w:szCs w:val="22"/>
        </w:rPr>
        <w:t xml:space="preserve"> Kurallı birleşik eylemler dörde ayrılır: Birincisi yeterlilik eylemidir.</w:t>
      </w:r>
    </w:p>
    <w:p w:rsidR="00D26E75" w:rsidRPr="00EA2787" w:rsidRDefault="00D26E75" w:rsidP="00B263F6">
      <w:pPr>
        <w:tabs>
          <w:tab w:val="left" w:pos="360"/>
        </w:tabs>
        <w:ind w:left="-709"/>
        <w:jc w:val="both"/>
        <w:rPr>
          <w:rFonts w:ascii="Comic Sans MS" w:hAnsi="Comic Sans MS" w:cs="Comic Sans MS"/>
          <w:color w:val="000000"/>
          <w:sz w:val="22"/>
          <w:szCs w:val="22"/>
        </w:rPr>
      </w:pPr>
      <w:r w:rsidRPr="00EA2787">
        <w:rPr>
          <w:rFonts w:ascii="Comic Sans MS" w:hAnsi="Comic Sans MS" w:cs="Comic Sans MS"/>
          <w:b/>
          <w:bCs/>
          <w:color w:val="000000"/>
          <w:sz w:val="22"/>
          <w:szCs w:val="22"/>
        </w:rPr>
        <w:t xml:space="preserve">Seda  </w:t>
      </w:r>
      <w:r>
        <w:rPr>
          <w:rFonts w:ascii="Comic Sans MS" w:hAnsi="Comic Sans MS" w:cs="Comic Sans MS"/>
          <w:b/>
          <w:bCs/>
          <w:color w:val="000000"/>
          <w:sz w:val="22"/>
          <w:szCs w:val="22"/>
        </w:rPr>
        <w:tab/>
      </w:r>
      <w:r w:rsidRPr="00EA2787">
        <w:rPr>
          <w:rFonts w:ascii="Comic Sans MS" w:hAnsi="Comic Sans MS" w:cs="Comic Sans MS"/>
          <w:b/>
          <w:bCs/>
          <w:color w:val="000000"/>
          <w:sz w:val="22"/>
          <w:szCs w:val="22"/>
        </w:rPr>
        <w:t>:</w:t>
      </w:r>
      <w:r w:rsidRPr="00EA2787">
        <w:rPr>
          <w:rFonts w:ascii="Comic Sans MS" w:hAnsi="Comic Sans MS" w:cs="Comic Sans MS"/>
          <w:color w:val="000000"/>
          <w:sz w:val="22"/>
          <w:szCs w:val="22"/>
        </w:rPr>
        <w:t xml:space="preserve"> İkincisi ise tezlik eylemidir.</w:t>
      </w:r>
    </w:p>
    <w:p w:rsidR="00D26E75" w:rsidRPr="00EA2787" w:rsidRDefault="00D26E75" w:rsidP="00B263F6">
      <w:pPr>
        <w:tabs>
          <w:tab w:val="left" w:pos="360"/>
        </w:tabs>
        <w:ind w:left="-709"/>
        <w:jc w:val="both"/>
        <w:rPr>
          <w:rFonts w:ascii="Comic Sans MS" w:hAnsi="Comic Sans MS" w:cs="Comic Sans MS"/>
          <w:color w:val="000000"/>
          <w:sz w:val="22"/>
          <w:szCs w:val="22"/>
        </w:rPr>
      </w:pPr>
      <w:r w:rsidRPr="00EA2787">
        <w:rPr>
          <w:rFonts w:ascii="Comic Sans MS" w:hAnsi="Comic Sans MS" w:cs="Comic Sans MS"/>
          <w:color w:val="000000"/>
          <w:sz w:val="22"/>
          <w:szCs w:val="22"/>
        </w:rPr>
        <w:t xml:space="preserve"> </w:t>
      </w:r>
      <w:r w:rsidRPr="00EA2787">
        <w:rPr>
          <w:rFonts w:ascii="Comic Sans MS" w:hAnsi="Comic Sans MS" w:cs="Comic Sans MS"/>
          <w:b/>
          <w:bCs/>
          <w:color w:val="000000"/>
          <w:sz w:val="22"/>
          <w:szCs w:val="22"/>
        </w:rPr>
        <w:t>Berat</w:t>
      </w:r>
      <w:r>
        <w:rPr>
          <w:rFonts w:ascii="Comic Sans MS" w:hAnsi="Comic Sans MS" w:cs="Comic Sans MS"/>
          <w:b/>
          <w:bCs/>
          <w:color w:val="000000"/>
          <w:sz w:val="22"/>
          <w:szCs w:val="22"/>
        </w:rPr>
        <w:tab/>
      </w:r>
      <w:r w:rsidRPr="00EA2787">
        <w:rPr>
          <w:rFonts w:ascii="Comic Sans MS" w:hAnsi="Comic Sans MS" w:cs="Comic Sans MS"/>
          <w:b/>
          <w:bCs/>
          <w:color w:val="000000"/>
          <w:sz w:val="22"/>
          <w:szCs w:val="22"/>
        </w:rPr>
        <w:t>:</w:t>
      </w:r>
      <w:r w:rsidRPr="00EA2787">
        <w:rPr>
          <w:rFonts w:ascii="Comic Sans MS" w:hAnsi="Comic Sans MS" w:cs="Comic Sans MS"/>
          <w:color w:val="000000"/>
          <w:sz w:val="22"/>
          <w:szCs w:val="22"/>
        </w:rPr>
        <w:t xml:space="preserve"> Bir diğeri ise sürerlik eylemidir. </w:t>
      </w:r>
    </w:p>
    <w:p w:rsidR="00D26E75" w:rsidRPr="00EA2787" w:rsidRDefault="00D26E75" w:rsidP="00B263F6">
      <w:pPr>
        <w:tabs>
          <w:tab w:val="left" w:pos="360"/>
        </w:tabs>
        <w:ind w:left="-709"/>
        <w:jc w:val="both"/>
        <w:rPr>
          <w:rFonts w:ascii="Comic Sans MS" w:hAnsi="Comic Sans MS" w:cs="Comic Sans MS"/>
          <w:color w:val="000000"/>
          <w:sz w:val="22"/>
          <w:szCs w:val="22"/>
        </w:rPr>
      </w:pPr>
      <w:r w:rsidRPr="00EA2787">
        <w:rPr>
          <w:rFonts w:ascii="Comic Sans MS" w:hAnsi="Comic Sans MS" w:cs="Comic Sans MS"/>
          <w:color w:val="000000"/>
          <w:sz w:val="22"/>
          <w:szCs w:val="22"/>
        </w:rPr>
        <w:t xml:space="preserve"> </w:t>
      </w:r>
      <w:r w:rsidRPr="00EA2787">
        <w:rPr>
          <w:rFonts w:ascii="Comic Sans MS" w:hAnsi="Comic Sans MS" w:cs="Comic Sans MS"/>
          <w:b/>
          <w:bCs/>
          <w:color w:val="000000"/>
          <w:sz w:val="22"/>
          <w:szCs w:val="22"/>
        </w:rPr>
        <w:t xml:space="preserve">Ezgi   </w:t>
      </w:r>
      <w:r>
        <w:rPr>
          <w:rFonts w:ascii="Comic Sans MS" w:hAnsi="Comic Sans MS" w:cs="Comic Sans MS"/>
          <w:b/>
          <w:bCs/>
          <w:color w:val="000000"/>
          <w:sz w:val="22"/>
          <w:szCs w:val="22"/>
        </w:rPr>
        <w:tab/>
      </w:r>
      <w:r w:rsidRPr="00EA2787">
        <w:rPr>
          <w:rFonts w:ascii="Comic Sans MS" w:hAnsi="Comic Sans MS" w:cs="Comic Sans MS"/>
          <w:b/>
          <w:bCs/>
          <w:color w:val="000000"/>
          <w:sz w:val="22"/>
          <w:szCs w:val="22"/>
        </w:rPr>
        <w:t>:</w:t>
      </w:r>
      <w:r w:rsidRPr="00EA2787">
        <w:rPr>
          <w:rFonts w:ascii="Comic Sans MS" w:hAnsi="Comic Sans MS" w:cs="Comic Sans MS"/>
          <w:color w:val="000000"/>
          <w:sz w:val="22"/>
          <w:szCs w:val="22"/>
        </w:rPr>
        <w:t xml:space="preserve"> Sonuncusu ise yaklaşma eylemidir</w:t>
      </w:r>
    </w:p>
    <w:p w:rsidR="00D26E75" w:rsidRDefault="00D26E75" w:rsidP="00B263F6">
      <w:pPr>
        <w:tabs>
          <w:tab w:val="left" w:pos="360"/>
        </w:tabs>
        <w:ind w:left="-709"/>
        <w:jc w:val="both"/>
        <w:rPr>
          <w:rFonts w:ascii="Comic Sans MS" w:hAnsi="Comic Sans MS" w:cs="Comic Sans MS"/>
          <w:b/>
          <w:bCs/>
          <w:color w:val="000000"/>
          <w:sz w:val="20"/>
          <w:szCs w:val="20"/>
        </w:rPr>
      </w:pPr>
    </w:p>
    <w:p w:rsidR="00D26E75" w:rsidRDefault="00D26E75" w:rsidP="00B263F6">
      <w:pPr>
        <w:tabs>
          <w:tab w:val="left" w:pos="360"/>
        </w:tabs>
        <w:ind w:left="-709"/>
        <w:jc w:val="both"/>
        <w:rPr>
          <w:rFonts w:ascii="Comic Sans MS" w:hAnsi="Comic Sans MS" w:cs="Comic Sans MS"/>
          <w:b/>
          <w:bCs/>
          <w:color w:val="000000"/>
          <w:sz w:val="20"/>
          <w:szCs w:val="20"/>
        </w:rPr>
      </w:pPr>
      <w:r>
        <w:rPr>
          <w:rFonts w:ascii="Comic Sans MS" w:hAnsi="Comic Sans MS" w:cs="Comic Sans MS"/>
          <w:b/>
          <w:bCs/>
          <w:color w:val="000000"/>
          <w:sz w:val="22"/>
          <w:szCs w:val="22"/>
        </w:rPr>
        <w:tab/>
      </w:r>
      <w:r w:rsidRPr="00EA2787">
        <w:rPr>
          <w:rFonts w:ascii="Comic Sans MS" w:hAnsi="Comic Sans MS" w:cs="Comic Sans MS"/>
          <w:b/>
          <w:bCs/>
          <w:color w:val="000000"/>
          <w:sz w:val="22"/>
          <w:szCs w:val="22"/>
        </w:rPr>
        <w:t>Yukarıdaki konuşmada Ezgi’nin söylediği birleşik eyleme örnek olan sözcük aşağıdakilerden hangisidir?</w:t>
      </w:r>
    </w:p>
    <w:p w:rsidR="00D26E75" w:rsidRPr="00FD106A" w:rsidRDefault="00D26E75" w:rsidP="00B263F6">
      <w:pPr>
        <w:tabs>
          <w:tab w:val="left" w:pos="360"/>
        </w:tabs>
        <w:ind w:left="-709"/>
        <w:jc w:val="both"/>
        <w:rPr>
          <w:rFonts w:ascii="Comic Sans MS" w:hAnsi="Comic Sans MS" w:cs="Comic Sans MS"/>
          <w:b/>
          <w:bCs/>
          <w:color w:val="000000"/>
          <w:sz w:val="16"/>
          <w:szCs w:val="16"/>
        </w:rPr>
      </w:pPr>
    </w:p>
    <w:p w:rsidR="00D26E75" w:rsidRPr="00DB00BC" w:rsidRDefault="00D26E75" w:rsidP="00B263F6">
      <w:pPr>
        <w:tabs>
          <w:tab w:val="left" w:pos="360"/>
        </w:tabs>
        <w:ind w:left="-709"/>
        <w:jc w:val="both"/>
        <w:rPr>
          <w:rFonts w:ascii="Comic Sans MS" w:hAnsi="Comic Sans MS" w:cs="Comic Sans MS"/>
          <w:b/>
          <w:bCs/>
          <w:color w:val="000000"/>
          <w:sz w:val="22"/>
          <w:szCs w:val="22"/>
        </w:rPr>
      </w:pPr>
      <w:r w:rsidRPr="00B263F6">
        <w:rPr>
          <w:rFonts w:ascii="Comic Sans MS" w:hAnsi="Comic Sans MS" w:cs="Comic Sans MS"/>
          <w:b/>
          <w:bCs/>
          <w:color w:val="000000"/>
          <w:sz w:val="22"/>
          <w:szCs w:val="22"/>
        </w:rPr>
        <w:t>A)</w:t>
      </w:r>
      <w:r w:rsidRPr="00DB00BC">
        <w:rPr>
          <w:rFonts w:ascii="Comic Sans MS" w:hAnsi="Comic Sans MS" w:cs="Comic Sans MS"/>
          <w:color w:val="000000"/>
          <w:sz w:val="22"/>
          <w:szCs w:val="22"/>
        </w:rPr>
        <w:t xml:space="preserve"> Bakakalmak      </w:t>
      </w:r>
      <w:r w:rsidRPr="00DB00BC">
        <w:rPr>
          <w:rFonts w:ascii="Comic Sans MS" w:hAnsi="Comic Sans MS" w:cs="Comic Sans MS"/>
          <w:color w:val="000000"/>
          <w:sz w:val="22"/>
          <w:szCs w:val="22"/>
        </w:rPr>
        <w:tab/>
      </w:r>
      <w:r>
        <w:rPr>
          <w:rFonts w:ascii="Comic Sans MS" w:hAnsi="Comic Sans MS" w:cs="Comic Sans MS"/>
          <w:color w:val="000000"/>
          <w:sz w:val="22"/>
          <w:szCs w:val="22"/>
        </w:rPr>
        <w:tab/>
      </w:r>
      <w:r w:rsidRPr="00B263F6">
        <w:rPr>
          <w:rFonts w:ascii="Comic Sans MS" w:hAnsi="Comic Sans MS" w:cs="Comic Sans MS"/>
          <w:b/>
          <w:bCs/>
          <w:color w:val="000000"/>
          <w:sz w:val="22"/>
          <w:szCs w:val="22"/>
        </w:rPr>
        <w:t>C)</w:t>
      </w:r>
      <w:r w:rsidRPr="00DB00BC">
        <w:rPr>
          <w:rFonts w:ascii="Comic Sans MS" w:hAnsi="Comic Sans MS" w:cs="Comic Sans MS"/>
          <w:color w:val="000000"/>
          <w:sz w:val="22"/>
          <w:szCs w:val="22"/>
        </w:rPr>
        <w:t xml:space="preserve"> Konuşabilmek </w:t>
      </w:r>
    </w:p>
    <w:p w:rsidR="00D26E75" w:rsidRPr="00DB00BC" w:rsidRDefault="00D26E75" w:rsidP="00B263F6">
      <w:pPr>
        <w:ind w:left="-709"/>
        <w:rPr>
          <w:rFonts w:ascii="Comic Sans MS" w:hAnsi="Comic Sans MS" w:cs="Comic Sans MS"/>
          <w:color w:val="000000"/>
          <w:sz w:val="22"/>
          <w:szCs w:val="22"/>
        </w:rPr>
      </w:pPr>
      <w:r w:rsidRPr="00B263F6">
        <w:rPr>
          <w:rFonts w:ascii="Comic Sans MS" w:hAnsi="Comic Sans MS" w:cs="Comic Sans MS"/>
          <w:b/>
          <w:bCs/>
          <w:color w:val="000000"/>
          <w:sz w:val="22"/>
          <w:szCs w:val="22"/>
        </w:rPr>
        <w:t>B)</w:t>
      </w:r>
      <w:r w:rsidRPr="00DB00BC">
        <w:rPr>
          <w:rFonts w:ascii="Comic Sans MS" w:hAnsi="Comic Sans MS" w:cs="Comic Sans MS"/>
          <w:color w:val="000000"/>
          <w:sz w:val="22"/>
          <w:szCs w:val="22"/>
        </w:rPr>
        <w:t xml:space="preserve"> Gelivermek       </w:t>
      </w:r>
      <w:r w:rsidRPr="00DB00BC">
        <w:rPr>
          <w:rFonts w:ascii="Comic Sans MS" w:hAnsi="Comic Sans MS" w:cs="Comic Sans MS"/>
          <w:color w:val="000000"/>
          <w:sz w:val="22"/>
          <w:szCs w:val="22"/>
        </w:rPr>
        <w:tab/>
      </w:r>
      <w:r>
        <w:rPr>
          <w:rFonts w:ascii="Comic Sans MS" w:hAnsi="Comic Sans MS" w:cs="Comic Sans MS"/>
          <w:color w:val="000000"/>
          <w:sz w:val="22"/>
          <w:szCs w:val="22"/>
        </w:rPr>
        <w:tab/>
      </w:r>
      <w:r w:rsidRPr="00B263F6">
        <w:rPr>
          <w:rFonts w:ascii="Comic Sans MS" w:hAnsi="Comic Sans MS" w:cs="Comic Sans MS"/>
          <w:b/>
          <w:bCs/>
          <w:color w:val="FF0000"/>
          <w:sz w:val="22"/>
          <w:szCs w:val="22"/>
          <w:highlight w:val="yellow"/>
        </w:rPr>
        <w:t>D)</w:t>
      </w:r>
      <w:r w:rsidRPr="00DB00BC">
        <w:rPr>
          <w:rFonts w:ascii="Comic Sans MS" w:hAnsi="Comic Sans MS" w:cs="Comic Sans MS"/>
          <w:color w:val="FF0000"/>
          <w:sz w:val="22"/>
          <w:szCs w:val="22"/>
          <w:highlight w:val="yellow"/>
        </w:rPr>
        <w:t xml:space="preserve"> Öleyazmak</w:t>
      </w:r>
    </w:p>
    <w:p w:rsidR="00D26E75" w:rsidRPr="00EA2787" w:rsidRDefault="00D26E75" w:rsidP="00B263F6">
      <w:pPr>
        <w:ind w:left="-851"/>
        <w:jc w:val="both"/>
        <w:rPr>
          <w:rFonts w:ascii="Comic Sans MS" w:hAnsi="Comic Sans MS" w:cs="Comic Sans MS"/>
          <w:b/>
          <w:bCs/>
          <w:noProof/>
          <w:sz w:val="20"/>
          <w:szCs w:val="20"/>
        </w:rPr>
      </w:pPr>
      <w:r>
        <w:rPr>
          <w:rFonts w:ascii="Comic Sans MS" w:hAnsi="Comic Sans MS" w:cs="Comic Sans MS"/>
          <w:b/>
          <w:bCs/>
          <w:noProof/>
          <w:sz w:val="20"/>
          <w:szCs w:val="20"/>
        </w:rPr>
        <w:t>---------------------</w:t>
      </w:r>
    </w:p>
    <w:p w:rsidR="00D26E75" w:rsidRPr="003B7AE1" w:rsidRDefault="00D26E75" w:rsidP="003B7AE1">
      <w:pPr>
        <w:tabs>
          <w:tab w:val="left" w:pos="1559"/>
          <w:tab w:val="left" w:pos="2693"/>
          <w:tab w:val="left" w:pos="3827"/>
        </w:tabs>
        <w:ind w:left="-851"/>
        <w:jc w:val="both"/>
        <w:rPr>
          <w:rFonts w:ascii="Comic Sans MS" w:hAnsi="Comic Sans MS" w:cs="Comic Sans MS"/>
          <w:b/>
          <w:bCs/>
          <w:sz w:val="20"/>
          <w:szCs w:val="20"/>
        </w:rPr>
      </w:pPr>
      <w:r w:rsidRPr="00EA2787">
        <w:rPr>
          <w:rFonts w:ascii="Comic Sans MS" w:hAnsi="Comic Sans MS" w:cs="Comic Sans MS"/>
          <w:b/>
          <w:bCs/>
          <w:color w:val="000000"/>
          <w:u w:val="single"/>
          <w:shd w:val="clear" w:color="auto" w:fill="D9D9D9"/>
        </w:rPr>
        <w:t>9-</w:t>
      </w:r>
      <w:r w:rsidRPr="00EA2787">
        <w:rPr>
          <w:rFonts w:ascii="Comic Sans MS" w:hAnsi="Comic Sans MS" w:cs="Comic Sans MS"/>
          <w:b/>
          <w:bCs/>
          <w:color w:val="000000"/>
          <w:sz w:val="20"/>
          <w:szCs w:val="20"/>
        </w:rPr>
        <w:t xml:space="preserve"> </w:t>
      </w:r>
      <w:r w:rsidRPr="003B7AE1">
        <w:rPr>
          <w:rFonts w:ascii="Comic Sans MS" w:hAnsi="Comic Sans MS" w:cs="Comic Sans MS"/>
          <w:b/>
          <w:bCs/>
          <w:sz w:val="20"/>
          <w:szCs w:val="20"/>
        </w:rPr>
        <w:t xml:space="preserve">Aşağıdakilerin hangisinde öznenin isteği dışında gerçekleşen ve </w:t>
      </w:r>
      <w:r w:rsidRPr="003B7AE1">
        <w:rPr>
          <w:rFonts w:ascii="Comic Sans MS" w:hAnsi="Comic Sans MS" w:cs="Comic Sans MS"/>
          <w:b/>
          <w:bCs/>
          <w:sz w:val="20"/>
          <w:szCs w:val="20"/>
          <w:u w:val="single"/>
        </w:rPr>
        <w:t>öznedeki değişimi</w:t>
      </w:r>
      <w:r w:rsidRPr="003B7AE1">
        <w:rPr>
          <w:rFonts w:ascii="Comic Sans MS" w:hAnsi="Comic Sans MS" w:cs="Comic Sans MS"/>
          <w:b/>
          <w:bCs/>
          <w:sz w:val="20"/>
          <w:szCs w:val="20"/>
        </w:rPr>
        <w:t xml:space="preserve"> gösteren bir fiil vardır?</w:t>
      </w:r>
    </w:p>
    <w:p w:rsidR="00D26E75" w:rsidRPr="003B7AE1" w:rsidRDefault="00D26E75" w:rsidP="003B7AE1">
      <w:pPr>
        <w:tabs>
          <w:tab w:val="left" w:pos="1559"/>
          <w:tab w:val="left" w:pos="2693"/>
          <w:tab w:val="left" w:pos="3827"/>
        </w:tabs>
        <w:ind w:left="-851"/>
        <w:jc w:val="both"/>
        <w:rPr>
          <w:rFonts w:ascii="Comic Sans MS" w:hAnsi="Comic Sans MS" w:cs="Comic Sans MS"/>
          <w:b/>
          <w:bCs/>
          <w:sz w:val="20"/>
          <w:szCs w:val="20"/>
        </w:rPr>
      </w:pPr>
      <w:r w:rsidRPr="003B7AE1">
        <w:rPr>
          <w:rFonts w:ascii="Comic Sans MS" w:hAnsi="Comic Sans MS" w:cs="Comic Sans MS"/>
          <w:b/>
          <w:bCs/>
          <w:sz w:val="20"/>
          <w:szCs w:val="20"/>
        </w:rPr>
        <w:t>A)</w:t>
      </w:r>
      <w:r w:rsidRPr="003B7AE1">
        <w:rPr>
          <w:rFonts w:ascii="Comic Sans MS" w:hAnsi="Comic Sans MS" w:cs="Comic Sans MS"/>
          <w:sz w:val="20"/>
          <w:szCs w:val="20"/>
        </w:rPr>
        <w:t xml:space="preserve"> Yolcular garda saatlerce bekledi.</w:t>
      </w:r>
    </w:p>
    <w:p w:rsidR="00D26E75" w:rsidRPr="003B7AE1" w:rsidRDefault="00D26E75" w:rsidP="003B7AE1">
      <w:pPr>
        <w:tabs>
          <w:tab w:val="left" w:pos="1559"/>
          <w:tab w:val="left" w:pos="2693"/>
          <w:tab w:val="left" w:pos="3827"/>
        </w:tabs>
        <w:ind w:left="-851"/>
        <w:jc w:val="both"/>
        <w:rPr>
          <w:rFonts w:ascii="Comic Sans MS" w:hAnsi="Comic Sans MS" w:cs="Comic Sans MS"/>
          <w:color w:val="FF0000"/>
          <w:sz w:val="20"/>
          <w:szCs w:val="20"/>
        </w:rPr>
      </w:pPr>
      <w:r w:rsidRPr="003B7AE1">
        <w:rPr>
          <w:rFonts w:ascii="Comic Sans MS" w:hAnsi="Comic Sans MS" w:cs="Comic Sans MS"/>
          <w:b/>
          <w:bCs/>
          <w:color w:val="FF0000"/>
          <w:sz w:val="20"/>
          <w:szCs w:val="20"/>
          <w:highlight w:val="yellow"/>
        </w:rPr>
        <w:t>B)</w:t>
      </w:r>
      <w:r w:rsidRPr="003B7AE1">
        <w:rPr>
          <w:rFonts w:ascii="Comic Sans MS" w:hAnsi="Comic Sans MS" w:cs="Comic Sans MS"/>
          <w:color w:val="FF0000"/>
          <w:sz w:val="20"/>
          <w:szCs w:val="20"/>
          <w:highlight w:val="yellow"/>
        </w:rPr>
        <w:t xml:space="preserve"> Ağaçların yaprakları şimdiden sarardı.</w:t>
      </w:r>
    </w:p>
    <w:p w:rsidR="00D26E75" w:rsidRPr="003B7AE1" w:rsidRDefault="00D26E75" w:rsidP="003B7AE1">
      <w:pPr>
        <w:tabs>
          <w:tab w:val="left" w:pos="1559"/>
          <w:tab w:val="left" w:pos="2693"/>
          <w:tab w:val="left" w:pos="3827"/>
        </w:tabs>
        <w:ind w:left="-851"/>
        <w:jc w:val="both"/>
        <w:rPr>
          <w:rFonts w:ascii="Comic Sans MS" w:hAnsi="Comic Sans MS" w:cs="Comic Sans MS"/>
          <w:sz w:val="20"/>
          <w:szCs w:val="20"/>
        </w:rPr>
      </w:pPr>
      <w:r w:rsidRPr="003B7AE1">
        <w:rPr>
          <w:rFonts w:ascii="Comic Sans MS" w:hAnsi="Comic Sans MS" w:cs="Comic Sans MS"/>
          <w:b/>
          <w:bCs/>
          <w:sz w:val="20"/>
          <w:szCs w:val="20"/>
        </w:rPr>
        <w:t>C)</w:t>
      </w:r>
      <w:r w:rsidRPr="003B7AE1">
        <w:rPr>
          <w:rFonts w:ascii="Comic Sans MS" w:hAnsi="Comic Sans MS" w:cs="Comic Sans MS"/>
          <w:sz w:val="20"/>
          <w:szCs w:val="20"/>
        </w:rPr>
        <w:t xml:space="preserve"> Japon turistler döneri çok sevdi.</w:t>
      </w:r>
    </w:p>
    <w:p w:rsidR="00D26E75" w:rsidRDefault="00D26E75" w:rsidP="003B7AE1">
      <w:pPr>
        <w:tabs>
          <w:tab w:val="left" w:pos="1559"/>
          <w:tab w:val="left" w:pos="2693"/>
          <w:tab w:val="left" w:pos="3827"/>
        </w:tabs>
        <w:ind w:left="-851"/>
        <w:jc w:val="both"/>
      </w:pPr>
      <w:r w:rsidRPr="003B7AE1">
        <w:rPr>
          <w:rFonts w:ascii="Comic Sans MS" w:hAnsi="Comic Sans MS" w:cs="Comic Sans MS"/>
          <w:b/>
          <w:bCs/>
          <w:sz w:val="20"/>
          <w:szCs w:val="20"/>
        </w:rPr>
        <w:t>D)</w:t>
      </w:r>
      <w:r w:rsidRPr="003B7AE1">
        <w:rPr>
          <w:rFonts w:ascii="Comic Sans MS" w:hAnsi="Comic Sans MS" w:cs="Comic Sans MS"/>
          <w:sz w:val="20"/>
          <w:szCs w:val="20"/>
        </w:rPr>
        <w:t xml:space="preserve"> Berber saçlarımı oldukça kısa kesti</w:t>
      </w:r>
      <w:r w:rsidRPr="00DF7F36">
        <w:t>.</w:t>
      </w:r>
    </w:p>
    <w:p w:rsidR="00D26E75" w:rsidRPr="00EA2787" w:rsidRDefault="00D26E75" w:rsidP="00B263F6">
      <w:pPr>
        <w:ind w:left="-851"/>
        <w:jc w:val="both"/>
        <w:rPr>
          <w:rFonts w:ascii="Comic Sans MS" w:hAnsi="Comic Sans MS" w:cs="Comic Sans MS"/>
          <w:b/>
          <w:bCs/>
          <w:noProof/>
          <w:sz w:val="20"/>
          <w:szCs w:val="20"/>
        </w:rPr>
      </w:pPr>
      <w:r>
        <w:rPr>
          <w:rFonts w:ascii="Comic Sans MS" w:hAnsi="Comic Sans MS" w:cs="Comic Sans MS"/>
          <w:b/>
          <w:bCs/>
          <w:noProof/>
          <w:sz w:val="20"/>
          <w:szCs w:val="20"/>
        </w:rPr>
        <w:t>---------------------</w:t>
      </w:r>
    </w:p>
    <w:p w:rsidR="00D26E75" w:rsidRPr="00BD5EDC" w:rsidRDefault="00D26E75" w:rsidP="00AC237C">
      <w:pPr>
        <w:pStyle w:val="ListParagraph"/>
        <w:ind w:left="-845" w:right="-215" w:hanging="6"/>
        <w:jc w:val="both"/>
        <w:rPr>
          <w:rFonts w:ascii="Comic Sans MS" w:hAnsi="Comic Sans MS" w:cs="Comic Sans MS"/>
          <w:sz w:val="20"/>
          <w:szCs w:val="20"/>
        </w:rPr>
      </w:pPr>
      <w:r w:rsidRPr="00EA2787">
        <w:rPr>
          <w:rFonts w:ascii="Comic Sans MS" w:hAnsi="Comic Sans MS" w:cs="Comic Sans MS"/>
          <w:b/>
          <w:bCs/>
          <w:u w:val="single"/>
          <w:shd w:val="clear" w:color="auto" w:fill="D9D9D9"/>
        </w:rPr>
        <w:t>10-</w:t>
      </w:r>
      <w:r w:rsidRPr="00EA2787">
        <w:rPr>
          <w:rFonts w:ascii="Comic Sans MS" w:hAnsi="Comic Sans MS" w:cs="Comic Sans MS"/>
          <w:b/>
          <w:bCs/>
          <w:sz w:val="20"/>
          <w:szCs w:val="20"/>
        </w:rPr>
        <w:t xml:space="preserve"> </w:t>
      </w:r>
      <w:r w:rsidRPr="00AC237C">
        <w:rPr>
          <w:rFonts w:ascii="Comic Sans MS" w:hAnsi="Comic Sans MS" w:cs="Comic Sans MS"/>
          <w:b/>
          <w:bCs/>
          <w:sz w:val="22"/>
          <w:szCs w:val="22"/>
        </w:rPr>
        <w:t>Aşağıdakilerin hangisinde olay, üçüncü kişi ağzından anlatılmıştır?</w:t>
      </w:r>
    </w:p>
    <w:p w:rsidR="00D26E75" w:rsidRPr="00BD5EDC" w:rsidRDefault="00D26E75" w:rsidP="00BD5EDC">
      <w:pPr>
        <w:pStyle w:val="ListParagraph"/>
        <w:ind w:left="-845" w:right="-215" w:hanging="6"/>
        <w:rPr>
          <w:rFonts w:ascii="Comic Sans MS" w:hAnsi="Comic Sans MS" w:cs="Comic Sans MS"/>
          <w:b/>
          <w:bCs/>
          <w:sz w:val="20"/>
          <w:szCs w:val="20"/>
        </w:rPr>
      </w:pPr>
    </w:p>
    <w:p w:rsidR="00D26E75" w:rsidRPr="00BD5EDC" w:rsidRDefault="00D26E75" w:rsidP="00AC237C">
      <w:pPr>
        <w:pStyle w:val="ListParagraph"/>
        <w:numPr>
          <w:ilvl w:val="0"/>
          <w:numId w:val="43"/>
        </w:numPr>
        <w:tabs>
          <w:tab w:val="left" w:pos="-426"/>
        </w:tabs>
        <w:spacing w:line="360" w:lineRule="auto"/>
        <w:ind w:left="-845" w:hanging="6"/>
        <w:jc w:val="both"/>
        <w:rPr>
          <w:rFonts w:ascii="Comic Sans MS" w:hAnsi="Comic Sans MS" w:cs="Comic Sans MS"/>
          <w:color w:val="FF0000"/>
          <w:sz w:val="20"/>
          <w:szCs w:val="20"/>
          <w:highlight w:val="yellow"/>
        </w:rPr>
      </w:pPr>
      <w:r w:rsidRPr="00BD5EDC">
        <w:rPr>
          <w:rFonts w:ascii="Comic Sans MS" w:hAnsi="Comic Sans MS" w:cs="Comic Sans MS"/>
          <w:color w:val="FF0000"/>
          <w:sz w:val="20"/>
          <w:szCs w:val="20"/>
          <w:highlight w:val="yellow"/>
        </w:rPr>
        <w:t xml:space="preserve">Müdür, ağır vücudunun altında koltuğunu şiddetle gıcırdatarak arkasına yaslandı ve göğsünde fazla kalmış hava tabakalarını birdenbire boşaltarak Gökdeniz’ in sözünü kesti. </w:t>
      </w:r>
    </w:p>
    <w:p w:rsidR="00D26E75" w:rsidRPr="00BD5EDC" w:rsidRDefault="00D26E75" w:rsidP="00AC237C">
      <w:pPr>
        <w:pStyle w:val="ListParagraph"/>
        <w:numPr>
          <w:ilvl w:val="0"/>
          <w:numId w:val="43"/>
        </w:numPr>
        <w:tabs>
          <w:tab w:val="left" w:pos="-426"/>
        </w:tabs>
        <w:spacing w:line="360" w:lineRule="auto"/>
        <w:ind w:left="-845" w:hanging="6"/>
        <w:jc w:val="both"/>
        <w:rPr>
          <w:rFonts w:ascii="Comic Sans MS" w:hAnsi="Comic Sans MS" w:cs="Comic Sans MS"/>
          <w:sz w:val="20"/>
          <w:szCs w:val="20"/>
        </w:rPr>
      </w:pPr>
      <w:r w:rsidRPr="00BD5EDC">
        <w:rPr>
          <w:rFonts w:ascii="Comic Sans MS" w:eastAsia="Batang" w:hAnsi="Comic Sans MS" w:cs="Comic Sans MS"/>
          <w:sz w:val="20"/>
          <w:szCs w:val="20"/>
        </w:rPr>
        <w:t xml:space="preserve">İlk vagonlardan birinde bir pencerenin kenarına yerleştim. İçimde bir çocuk ruhunun hafifliği vardı. </w:t>
      </w:r>
    </w:p>
    <w:p w:rsidR="00D26E75" w:rsidRPr="00BD5EDC" w:rsidRDefault="00D26E75" w:rsidP="00AC237C">
      <w:pPr>
        <w:pStyle w:val="ListParagraph"/>
        <w:numPr>
          <w:ilvl w:val="0"/>
          <w:numId w:val="43"/>
        </w:numPr>
        <w:tabs>
          <w:tab w:val="left" w:pos="-426"/>
        </w:tabs>
        <w:spacing w:line="360" w:lineRule="auto"/>
        <w:ind w:left="-845" w:hanging="6"/>
        <w:jc w:val="both"/>
        <w:rPr>
          <w:rFonts w:ascii="Comic Sans MS" w:hAnsi="Comic Sans MS" w:cs="Comic Sans MS"/>
          <w:sz w:val="20"/>
          <w:szCs w:val="20"/>
        </w:rPr>
      </w:pPr>
      <w:r w:rsidRPr="00BD5EDC">
        <w:rPr>
          <w:rFonts w:ascii="Comic Sans MS" w:hAnsi="Comic Sans MS" w:cs="Comic Sans MS"/>
          <w:sz w:val="20"/>
          <w:szCs w:val="20"/>
        </w:rPr>
        <w:t xml:space="preserve">Köy içine uğramadan, kerpiç çukurundan, gömütlüğe vurdum. Gömütlerin arasından geçe geçe yürüdüm. </w:t>
      </w:r>
    </w:p>
    <w:p w:rsidR="00D26E75" w:rsidRPr="00BD5EDC" w:rsidRDefault="00D26E75" w:rsidP="00AC237C">
      <w:pPr>
        <w:pStyle w:val="ListParagraph"/>
        <w:numPr>
          <w:ilvl w:val="0"/>
          <w:numId w:val="43"/>
        </w:numPr>
        <w:tabs>
          <w:tab w:val="left" w:pos="-426"/>
        </w:tabs>
        <w:spacing w:line="360" w:lineRule="auto"/>
        <w:ind w:left="-845" w:hanging="6"/>
        <w:jc w:val="both"/>
        <w:rPr>
          <w:rFonts w:ascii="Comic Sans MS" w:hAnsi="Comic Sans MS" w:cs="Comic Sans MS"/>
          <w:sz w:val="20"/>
          <w:szCs w:val="20"/>
        </w:rPr>
      </w:pPr>
      <w:r w:rsidRPr="00BD5EDC">
        <w:rPr>
          <w:rFonts w:ascii="Comic Sans MS" w:hAnsi="Comic Sans MS" w:cs="Comic Sans MS"/>
          <w:sz w:val="20"/>
          <w:szCs w:val="20"/>
        </w:rPr>
        <w:t xml:space="preserve">Ortak nokta bulamıyorduk. Her bir sorum bizi biraz daha ayırıyordu. O sükûnetini korurken ben köpürmeye başlıyordum. </w:t>
      </w:r>
    </w:p>
    <w:p w:rsidR="00D26E75" w:rsidRDefault="00D26E75" w:rsidP="00B263F6">
      <w:pPr>
        <w:ind w:left="-851"/>
        <w:jc w:val="both"/>
        <w:rPr>
          <w:rFonts w:ascii="Comic Sans MS" w:hAnsi="Comic Sans MS" w:cs="Comic Sans MS"/>
          <w:b/>
          <w:bCs/>
          <w:sz w:val="20"/>
          <w:szCs w:val="20"/>
        </w:rPr>
      </w:pPr>
    </w:p>
    <w:p w:rsidR="00D26E75" w:rsidRPr="00AC237C" w:rsidRDefault="00D26E75" w:rsidP="00AC237C">
      <w:pPr>
        <w:ind w:right="142"/>
        <w:jc w:val="both"/>
        <w:rPr>
          <w:rFonts w:ascii="Comic Sans MS" w:hAnsi="Comic Sans MS" w:cs="Comic Sans MS"/>
          <w:color w:val="000000"/>
          <w:sz w:val="20"/>
          <w:szCs w:val="20"/>
        </w:rPr>
      </w:pPr>
      <w:r w:rsidRPr="00EA2787">
        <w:rPr>
          <w:rFonts w:ascii="Comic Sans MS" w:hAnsi="Comic Sans MS" w:cs="Comic Sans MS"/>
          <w:b/>
          <w:bCs/>
          <w:u w:val="single"/>
          <w:shd w:val="clear" w:color="auto" w:fill="D9D9D9"/>
        </w:rPr>
        <w:t>11-</w:t>
      </w:r>
      <w:r w:rsidRPr="00EA2787">
        <w:rPr>
          <w:rFonts w:ascii="Comic Sans MS" w:hAnsi="Comic Sans MS" w:cs="Comic Sans MS"/>
          <w:b/>
          <w:bCs/>
          <w:sz w:val="20"/>
          <w:szCs w:val="20"/>
        </w:rPr>
        <w:t xml:space="preserve"> </w:t>
      </w:r>
      <w:r w:rsidRPr="00AC237C">
        <w:rPr>
          <w:rFonts w:ascii="Comic Sans MS" w:hAnsi="Comic Sans MS" w:cs="Comic Sans MS"/>
          <w:color w:val="000000"/>
          <w:sz w:val="20"/>
          <w:szCs w:val="20"/>
        </w:rPr>
        <w:t>“İsterseniz yanlış düşünün ama her durumda kendi kafanızla düşünün.”</w:t>
      </w:r>
    </w:p>
    <w:p w:rsidR="00D26E75" w:rsidRPr="00AC237C" w:rsidRDefault="00D26E75" w:rsidP="00AC237C">
      <w:pPr>
        <w:ind w:right="142"/>
        <w:jc w:val="both"/>
        <w:rPr>
          <w:rFonts w:ascii="Comic Sans MS" w:hAnsi="Comic Sans MS" w:cs="Comic Sans MS"/>
          <w:color w:val="000000"/>
          <w:sz w:val="20"/>
          <w:szCs w:val="20"/>
        </w:rPr>
      </w:pPr>
    </w:p>
    <w:p w:rsidR="00D26E75" w:rsidRPr="00AC237C" w:rsidRDefault="00D26E75" w:rsidP="00AC237C">
      <w:pPr>
        <w:ind w:right="142"/>
        <w:jc w:val="both"/>
        <w:rPr>
          <w:rFonts w:ascii="Comic Sans MS" w:hAnsi="Comic Sans MS" w:cs="Comic Sans MS"/>
          <w:b/>
          <w:bCs/>
          <w:color w:val="000000"/>
          <w:sz w:val="20"/>
          <w:szCs w:val="20"/>
        </w:rPr>
      </w:pPr>
      <w:r w:rsidRPr="00AC237C">
        <w:rPr>
          <w:rFonts w:ascii="Comic Sans MS" w:hAnsi="Comic Sans MS" w:cs="Comic Sans MS"/>
          <w:color w:val="000000"/>
          <w:sz w:val="20"/>
          <w:szCs w:val="20"/>
        </w:rPr>
        <w:t xml:space="preserve">    </w:t>
      </w:r>
      <w:r w:rsidRPr="00AC237C">
        <w:rPr>
          <w:rFonts w:ascii="Comic Sans MS" w:hAnsi="Comic Sans MS" w:cs="Comic Sans MS"/>
          <w:b/>
          <w:bCs/>
          <w:color w:val="000000"/>
          <w:sz w:val="20"/>
          <w:szCs w:val="20"/>
        </w:rPr>
        <w:t>Aşağıdaki cümlelerden hangisi, anlam bakımından bu cümleye en yakındır?</w:t>
      </w:r>
    </w:p>
    <w:p w:rsidR="00D26E75" w:rsidRPr="00AC237C" w:rsidRDefault="00D26E75" w:rsidP="00AC237C">
      <w:pPr>
        <w:ind w:right="142"/>
        <w:jc w:val="both"/>
        <w:rPr>
          <w:rFonts w:ascii="Comic Sans MS" w:hAnsi="Comic Sans MS" w:cs="Comic Sans MS"/>
          <w:color w:val="000000"/>
          <w:sz w:val="20"/>
          <w:szCs w:val="20"/>
        </w:rPr>
      </w:pPr>
    </w:p>
    <w:p w:rsidR="00D26E75" w:rsidRPr="00AC237C" w:rsidRDefault="00D26E75" w:rsidP="00AC237C">
      <w:pPr>
        <w:numPr>
          <w:ilvl w:val="0"/>
          <w:numId w:val="44"/>
        </w:numPr>
        <w:tabs>
          <w:tab w:val="left" w:pos="142"/>
        </w:tabs>
        <w:ind w:left="426" w:right="142" w:hanging="426"/>
        <w:jc w:val="both"/>
        <w:rPr>
          <w:rFonts w:ascii="Comic Sans MS" w:hAnsi="Comic Sans MS" w:cs="Comic Sans MS"/>
          <w:color w:val="000000"/>
          <w:sz w:val="20"/>
          <w:szCs w:val="20"/>
        </w:rPr>
      </w:pPr>
      <w:r w:rsidRPr="00AC237C">
        <w:rPr>
          <w:rFonts w:ascii="Comic Sans MS" w:hAnsi="Comic Sans MS" w:cs="Comic Sans MS"/>
          <w:color w:val="000000"/>
          <w:sz w:val="20"/>
          <w:szCs w:val="20"/>
        </w:rPr>
        <w:t>İyi düşünülmeden yapılanlar başarısızlıkla sonuçlanır.</w:t>
      </w:r>
    </w:p>
    <w:p w:rsidR="00D26E75" w:rsidRPr="00AC237C" w:rsidRDefault="00D26E75" w:rsidP="00AC237C">
      <w:pPr>
        <w:numPr>
          <w:ilvl w:val="0"/>
          <w:numId w:val="44"/>
        </w:numPr>
        <w:tabs>
          <w:tab w:val="left" w:pos="142"/>
        </w:tabs>
        <w:ind w:left="426" w:right="142" w:hanging="426"/>
        <w:jc w:val="both"/>
        <w:rPr>
          <w:rFonts w:ascii="Comic Sans MS" w:hAnsi="Comic Sans MS" w:cs="Comic Sans MS"/>
          <w:color w:val="FF0000"/>
          <w:sz w:val="20"/>
          <w:szCs w:val="20"/>
          <w:highlight w:val="yellow"/>
        </w:rPr>
      </w:pPr>
      <w:r w:rsidRPr="00AC237C">
        <w:rPr>
          <w:rFonts w:ascii="Comic Sans MS" w:hAnsi="Comic Sans MS" w:cs="Comic Sans MS"/>
          <w:color w:val="FF0000"/>
          <w:sz w:val="20"/>
          <w:szCs w:val="20"/>
          <w:highlight w:val="yellow"/>
        </w:rPr>
        <w:t>Düşüncelerin yanlışlığı doğruluğu değil, bizim olması önemlidir.</w:t>
      </w:r>
    </w:p>
    <w:p w:rsidR="00D26E75" w:rsidRPr="00AC237C" w:rsidRDefault="00D26E75" w:rsidP="00AC237C">
      <w:pPr>
        <w:numPr>
          <w:ilvl w:val="0"/>
          <w:numId w:val="44"/>
        </w:numPr>
        <w:tabs>
          <w:tab w:val="left" w:pos="142"/>
        </w:tabs>
        <w:ind w:left="426" w:right="142" w:hanging="426"/>
        <w:jc w:val="both"/>
        <w:rPr>
          <w:rFonts w:ascii="Comic Sans MS" w:hAnsi="Comic Sans MS" w:cs="Comic Sans MS"/>
          <w:color w:val="000000"/>
          <w:sz w:val="20"/>
          <w:szCs w:val="20"/>
        </w:rPr>
      </w:pPr>
      <w:r w:rsidRPr="00AC237C">
        <w:rPr>
          <w:rFonts w:ascii="Comic Sans MS" w:hAnsi="Comic Sans MS" w:cs="Comic Sans MS"/>
          <w:color w:val="000000"/>
          <w:sz w:val="20"/>
          <w:szCs w:val="20"/>
        </w:rPr>
        <w:t>Düşünmeden vazgeçtiğimiz anda fırsatı da kaçırmışız demektir.</w:t>
      </w:r>
    </w:p>
    <w:p w:rsidR="00D26E75" w:rsidRDefault="00D26E75" w:rsidP="00AC237C">
      <w:pPr>
        <w:numPr>
          <w:ilvl w:val="0"/>
          <w:numId w:val="44"/>
        </w:numPr>
        <w:tabs>
          <w:tab w:val="left" w:pos="142"/>
        </w:tabs>
        <w:ind w:left="426" w:right="142" w:hanging="426"/>
        <w:jc w:val="both"/>
        <w:rPr>
          <w:rFonts w:ascii="Book Antiqua" w:hAnsi="Book Antiqua" w:cs="Book Antiqua"/>
          <w:i/>
          <w:iCs/>
          <w:color w:val="000000"/>
          <w:sz w:val="22"/>
          <w:szCs w:val="22"/>
        </w:rPr>
      </w:pPr>
      <w:r w:rsidRPr="00AC237C">
        <w:rPr>
          <w:rFonts w:ascii="Comic Sans MS" w:hAnsi="Comic Sans MS" w:cs="Comic Sans MS"/>
          <w:color w:val="000000"/>
          <w:sz w:val="20"/>
          <w:szCs w:val="20"/>
        </w:rPr>
        <w:t>Düşünceleriniz</w:t>
      </w:r>
      <w:r w:rsidRPr="00AC237C">
        <w:rPr>
          <w:rFonts w:ascii="Book Antiqua" w:hAnsi="Book Antiqua" w:cs="Book Antiqua"/>
          <w:i/>
          <w:iCs/>
          <w:color w:val="000000"/>
          <w:sz w:val="20"/>
          <w:szCs w:val="20"/>
        </w:rPr>
        <w:t xml:space="preserve"> </w:t>
      </w:r>
      <w:r w:rsidRPr="00E863F7">
        <w:rPr>
          <w:rFonts w:ascii="Book Antiqua" w:hAnsi="Book Antiqua" w:cs="Book Antiqua"/>
          <w:i/>
          <w:iCs/>
          <w:color w:val="000000"/>
          <w:sz w:val="22"/>
          <w:szCs w:val="22"/>
        </w:rPr>
        <w:t>yanlış da olsa onlardan vazgeçmeyin.</w:t>
      </w:r>
    </w:p>
    <w:p w:rsidR="00D26E75" w:rsidRPr="00EA2787" w:rsidRDefault="00D26E75" w:rsidP="00BD5EDC">
      <w:pPr>
        <w:autoSpaceDE w:val="0"/>
        <w:autoSpaceDN w:val="0"/>
        <w:adjustRightInd w:val="0"/>
        <w:jc w:val="both"/>
        <w:rPr>
          <w:rFonts w:ascii="Comic Sans MS" w:hAnsi="Comic Sans MS" w:cs="Comic Sans MS"/>
          <w:b/>
          <w:bCs/>
          <w:noProof/>
          <w:sz w:val="20"/>
          <w:szCs w:val="20"/>
        </w:rPr>
      </w:pPr>
      <w:r>
        <w:rPr>
          <w:rFonts w:ascii="Comic Sans MS" w:hAnsi="Comic Sans MS" w:cs="Comic Sans MS"/>
          <w:b/>
          <w:bCs/>
          <w:noProof/>
          <w:sz w:val="20"/>
          <w:szCs w:val="20"/>
        </w:rPr>
        <w:t>-------------------------</w:t>
      </w:r>
    </w:p>
    <w:p w:rsidR="00D26E75" w:rsidRDefault="00D26E75" w:rsidP="00AC237C">
      <w:pPr>
        <w:pStyle w:val="NoSpacing"/>
        <w:ind w:right="283"/>
        <w:jc w:val="both"/>
        <w:rPr>
          <w:rStyle w:val="Strong"/>
          <w:rFonts w:ascii="Comic Sans MS" w:hAnsi="Comic Sans MS" w:cs="Comic Sans MS"/>
          <w:sz w:val="20"/>
          <w:szCs w:val="20"/>
        </w:rPr>
      </w:pPr>
      <w:r w:rsidRPr="00AC237C">
        <w:rPr>
          <w:rFonts w:ascii="Comic Sans MS" w:hAnsi="Comic Sans MS" w:cs="Comic Sans MS"/>
          <w:b/>
          <w:bCs/>
          <w:sz w:val="28"/>
          <w:szCs w:val="28"/>
          <w:u w:val="single"/>
          <w:shd w:val="clear" w:color="auto" w:fill="D9D9D9"/>
        </w:rPr>
        <w:t>12</w:t>
      </w:r>
      <w:r w:rsidRPr="00AC237C">
        <w:rPr>
          <w:rFonts w:ascii="Comic Sans MS" w:hAnsi="Comic Sans MS" w:cs="Comic Sans MS"/>
          <w:b/>
          <w:bCs/>
          <w:sz w:val="22"/>
          <w:szCs w:val="22"/>
          <w:u w:val="single"/>
          <w:shd w:val="clear" w:color="auto" w:fill="D9D9D9"/>
        </w:rPr>
        <w:t>-</w:t>
      </w:r>
      <w:r w:rsidRPr="00AC237C">
        <w:rPr>
          <w:rFonts w:ascii="Comic Sans MS" w:hAnsi="Comic Sans MS" w:cs="Comic Sans MS"/>
          <w:sz w:val="20"/>
          <w:szCs w:val="20"/>
        </w:rPr>
        <w:t xml:space="preserve">  </w:t>
      </w:r>
      <w:r w:rsidRPr="00AC237C">
        <w:rPr>
          <w:rStyle w:val="Strong"/>
          <w:rFonts w:ascii="Comic Sans MS" w:hAnsi="Comic Sans MS" w:cs="Comic Sans MS"/>
          <w:b w:val="0"/>
          <w:bCs w:val="0"/>
          <w:i/>
          <w:iCs/>
          <w:sz w:val="20"/>
          <w:szCs w:val="20"/>
        </w:rPr>
        <w:t xml:space="preserve">     </w:t>
      </w:r>
      <w:r w:rsidRPr="00AC237C">
        <w:rPr>
          <w:rStyle w:val="Strong"/>
          <w:rFonts w:ascii="Comic Sans MS" w:hAnsi="Comic Sans MS" w:cs="Comic Sans MS"/>
          <w:sz w:val="20"/>
          <w:szCs w:val="20"/>
        </w:rPr>
        <w:t>Aşağıdaki cümlelerin hangisinde, yüklem olan fiilin kipinde anlam kayması</w:t>
      </w:r>
      <w:r w:rsidRPr="00AC237C">
        <w:rPr>
          <w:rStyle w:val="apple-converted-space"/>
          <w:rFonts w:ascii="Comic Sans MS" w:hAnsi="Comic Sans MS" w:cs="Comic Sans MS"/>
          <w:sz w:val="20"/>
          <w:szCs w:val="20"/>
        </w:rPr>
        <w:t> </w:t>
      </w:r>
      <w:r w:rsidRPr="00AC237C">
        <w:rPr>
          <w:rStyle w:val="Strong"/>
          <w:rFonts w:ascii="Comic Sans MS" w:hAnsi="Comic Sans MS" w:cs="Comic Sans MS"/>
          <w:u w:val="single"/>
          <w:shd w:val="clear" w:color="auto" w:fill="D9D9D9"/>
        </w:rPr>
        <w:t>yoktur</w:t>
      </w:r>
      <w:r w:rsidRPr="00AC237C">
        <w:rPr>
          <w:rStyle w:val="Strong"/>
          <w:rFonts w:ascii="Comic Sans MS" w:hAnsi="Comic Sans MS" w:cs="Comic Sans MS"/>
          <w:shd w:val="clear" w:color="auto" w:fill="D9D9D9"/>
        </w:rPr>
        <w:t>?</w:t>
      </w:r>
    </w:p>
    <w:p w:rsidR="00D26E75" w:rsidRPr="00AC237C" w:rsidRDefault="00D26E75" w:rsidP="00AC237C">
      <w:pPr>
        <w:pStyle w:val="NoSpacing"/>
        <w:ind w:right="283"/>
        <w:jc w:val="both"/>
        <w:rPr>
          <w:rFonts w:ascii="Comic Sans MS" w:hAnsi="Comic Sans MS" w:cs="Comic Sans MS"/>
          <w:sz w:val="14"/>
          <w:szCs w:val="14"/>
        </w:rPr>
      </w:pPr>
    </w:p>
    <w:p w:rsidR="00D26E75" w:rsidRPr="00AC237C" w:rsidRDefault="00D26E75" w:rsidP="00AC237C">
      <w:pPr>
        <w:pStyle w:val="NoSpacing"/>
        <w:ind w:right="283"/>
        <w:jc w:val="both"/>
        <w:rPr>
          <w:rFonts w:ascii="Comic Sans MS" w:hAnsi="Comic Sans MS" w:cs="Comic Sans MS"/>
          <w:sz w:val="20"/>
          <w:szCs w:val="20"/>
        </w:rPr>
      </w:pPr>
      <w:r w:rsidRPr="00A6506E">
        <w:rPr>
          <w:rFonts w:ascii="Comic Sans MS" w:hAnsi="Comic Sans MS" w:cs="Comic Sans MS"/>
          <w:b/>
          <w:bCs/>
          <w:sz w:val="20"/>
          <w:szCs w:val="20"/>
        </w:rPr>
        <w:t>A)</w:t>
      </w:r>
      <w:r w:rsidRPr="00AC237C">
        <w:rPr>
          <w:rFonts w:ascii="Comic Sans MS" w:hAnsi="Comic Sans MS" w:cs="Comic Sans MS"/>
          <w:sz w:val="20"/>
          <w:szCs w:val="20"/>
        </w:rPr>
        <w:t xml:space="preserve"> Bazı günler, iş çıkışı, arkadaşlarla buluşuyoruz.</w:t>
      </w:r>
    </w:p>
    <w:p w:rsidR="00D26E75" w:rsidRPr="00AC237C" w:rsidRDefault="00D26E75" w:rsidP="00AC237C">
      <w:pPr>
        <w:pStyle w:val="NoSpacing"/>
        <w:ind w:right="283"/>
        <w:jc w:val="both"/>
        <w:rPr>
          <w:rFonts w:ascii="Comic Sans MS" w:hAnsi="Comic Sans MS" w:cs="Comic Sans MS"/>
          <w:sz w:val="20"/>
          <w:szCs w:val="20"/>
        </w:rPr>
      </w:pPr>
      <w:r w:rsidRPr="00A6506E">
        <w:rPr>
          <w:rFonts w:ascii="Comic Sans MS" w:hAnsi="Comic Sans MS" w:cs="Comic Sans MS"/>
          <w:b/>
          <w:bCs/>
          <w:sz w:val="20"/>
          <w:szCs w:val="20"/>
        </w:rPr>
        <w:t>B)</w:t>
      </w:r>
      <w:r w:rsidRPr="00AC237C">
        <w:rPr>
          <w:rFonts w:ascii="Comic Sans MS" w:hAnsi="Comic Sans MS" w:cs="Comic Sans MS"/>
          <w:sz w:val="20"/>
          <w:szCs w:val="20"/>
        </w:rPr>
        <w:t xml:space="preserve"> Hep söz veriyor, ama gelmiyorsun.</w:t>
      </w:r>
    </w:p>
    <w:p w:rsidR="00D26E75" w:rsidRPr="00AC237C" w:rsidRDefault="00D26E75" w:rsidP="00AC237C">
      <w:pPr>
        <w:pStyle w:val="NoSpacing"/>
        <w:ind w:right="283"/>
        <w:jc w:val="both"/>
        <w:rPr>
          <w:rFonts w:ascii="Comic Sans MS" w:hAnsi="Comic Sans MS" w:cs="Comic Sans MS"/>
          <w:sz w:val="20"/>
          <w:szCs w:val="20"/>
        </w:rPr>
      </w:pPr>
      <w:r w:rsidRPr="00A6506E">
        <w:rPr>
          <w:rFonts w:ascii="Comic Sans MS" w:hAnsi="Comic Sans MS" w:cs="Comic Sans MS"/>
          <w:b/>
          <w:bCs/>
          <w:sz w:val="20"/>
          <w:szCs w:val="20"/>
          <w:highlight w:val="yellow"/>
        </w:rPr>
        <w:t>C)</w:t>
      </w:r>
      <w:r w:rsidRPr="00AC237C">
        <w:rPr>
          <w:rFonts w:ascii="Comic Sans MS" w:hAnsi="Comic Sans MS" w:cs="Comic Sans MS"/>
          <w:sz w:val="20"/>
          <w:szCs w:val="20"/>
          <w:highlight w:val="yellow"/>
        </w:rPr>
        <w:t xml:space="preserve"> </w:t>
      </w:r>
      <w:r w:rsidRPr="00AC237C">
        <w:rPr>
          <w:rFonts w:ascii="Comic Sans MS" w:hAnsi="Comic Sans MS" w:cs="Comic Sans MS"/>
          <w:color w:val="FF0000"/>
          <w:sz w:val="20"/>
          <w:szCs w:val="20"/>
          <w:highlight w:val="yellow"/>
        </w:rPr>
        <w:t>Masasında, harıl harıl ders çalışıyor.</w:t>
      </w:r>
    </w:p>
    <w:p w:rsidR="00D26E75" w:rsidRPr="00AC237C" w:rsidRDefault="00D26E75" w:rsidP="00AC237C">
      <w:pPr>
        <w:pStyle w:val="NoSpacing"/>
        <w:ind w:right="283"/>
        <w:jc w:val="both"/>
        <w:rPr>
          <w:rFonts w:ascii="Comic Sans MS" w:hAnsi="Comic Sans MS" w:cs="Comic Sans MS"/>
          <w:sz w:val="20"/>
          <w:szCs w:val="20"/>
        </w:rPr>
      </w:pPr>
      <w:r w:rsidRPr="00A6506E">
        <w:rPr>
          <w:rFonts w:ascii="Comic Sans MS" w:hAnsi="Comic Sans MS" w:cs="Comic Sans MS"/>
          <w:b/>
          <w:bCs/>
          <w:sz w:val="20"/>
          <w:szCs w:val="20"/>
        </w:rPr>
        <w:t>D)</w:t>
      </w:r>
      <w:r w:rsidRPr="00AC237C">
        <w:rPr>
          <w:rFonts w:ascii="Comic Sans MS" w:hAnsi="Comic Sans MS" w:cs="Comic Sans MS"/>
          <w:sz w:val="20"/>
          <w:szCs w:val="20"/>
        </w:rPr>
        <w:t xml:space="preserve"> Tamam, biraz sonra geliyorum.</w:t>
      </w:r>
    </w:p>
    <w:p w:rsidR="00D26E75" w:rsidRPr="00EA2787" w:rsidRDefault="00D26E75" w:rsidP="00BD5EDC">
      <w:pPr>
        <w:jc w:val="both"/>
        <w:rPr>
          <w:rFonts w:ascii="Comic Sans MS" w:hAnsi="Comic Sans MS" w:cs="Comic Sans MS"/>
          <w:b/>
          <w:bCs/>
          <w:noProof/>
          <w:sz w:val="20"/>
          <w:szCs w:val="20"/>
        </w:rPr>
      </w:pPr>
      <w:r>
        <w:rPr>
          <w:rFonts w:ascii="Comic Sans MS" w:hAnsi="Comic Sans MS" w:cs="Comic Sans MS"/>
          <w:b/>
          <w:bCs/>
          <w:noProof/>
          <w:sz w:val="20"/>
          <w:szCs w:val="20"/>
        </w:rPr>
        <w:t>-------------------------</w:t>
      </w:r>
    </w:p>
    <w:p w:rsidR="00D26E75" w:rsidRPr="00FD106A" w:rsidRDefault="00D26E75" w:rsidP="00AC237C">
      <w:pPr>
        <w:ind w:right="142"/>
        <w:jc w:val="both"/>
        <w:rPr>
          <w:rFonts w:ascii="Comic Sans MS" w:hAnsi="Comic Sans MS" w:cs="Comic Sans MS"/>
          <w:sz w:val="20"/>
          <w:szCs w:val="20"/>
        </w:rPr>
      </w:pPr>
      <w:r w:rsidRPr="00EA2787">
        <w:rPr>
          <w:rFonts w:ascii="Comic Sans MS" w:hAnsi="Comic Sans MS" w:cs="Comic Sans MS"/>
          <w:b/>
          <w:bCs/>
          <w:u w:val="single"/>
          <w:shd w:val="clear" w:color="auto" w:fill="D9D9D9"/>
        </w:rPr>
        <w:t>13-</w:t>
      </w:r>
      <w:r w:rsidRPr="00EA2787">
        <w:rPr>
          <w:rFonts w:ascii="Comic Sans MS" w:hAnsi="Comic Sans MS" w:cs="Comic Sans MS"/>
          <w:b/>
          <w:bCs/>
          <w:sz w:val="20"/>
          <w:szCs w:val="20"/>
        </w:rPr>
        <w:t xml:space="preserve"> </w:t>
      </w:r>
      <w:r w:rsidRPr="00FD106A">
        <w:rPr>
          <w:rFonts w:ascii="Comic Sans MS" w:hAnsi="Comic Sans MS" w:cs="Comic Sans MS"/>
          <w:sz w:val="20"/>
          <w:szCs w:val="20"/>
        </w:rPr>
        <w:t>Tüm Avrupa ülkelerinde nesli tükenen kuşlardan en göze çarpan tüylere sahip olan “turaç” Kıbrıs’ta yaşamakta olan kuşlardandır. Keklikten biraz irice güzel bir kuştur. Boyu 35 cm’ dir. Ötüşü uzaklardan duyulur. Flüte benzer sesle öter. Çok sıkıştığı zaman dikine havalanır ve kanat gererek kısa kanat vuruşları ile süzülür. Bu kuşların yetiştiği doğal ortam Kıbrıs’ın güneybatısı ve Karpaz Yarımadası’ yla sınırlıdır.</w:t>
      </w:r>
    </w:p>
    <w:p w:rsidR="00D26E75" w:rsidRPr="00FD106A" w:rsidRDefault="00D26E75" w:rsidP="00AC237C">
      <w:pPr>
        <w:ind w:right="142"/>
        <w:jc w:val="both"/>
        <w:rPr>
          <w:rFonts w:ascii="Comic Sans MS" w:hAnsi="Comic Sans MS" w:cs="Comic Sans MS"/>
          <w:sz w:val="12"/>
          <w:szCs w:val="12"/>
        </w:rPr>
      </w:pPr>
    </w:p>
    <w:p w:rsidR="00D26E75" w:rsidRPr="00FD106A" w:rsidRDefault="00D26E75" w:rsidP="00AC237C">
      <w:pPr>
        <w:ind w:right="142"/>
        <w:jc w:val="both"/>
        <w:rPr>
          <w:rFonts w:ascii="Comic Sans MS" w:hAnsi="Comic Sans MS" w:cs="Comic Sans MS"/>
          <w:b/>
          <w:bCs/>
          <w:i/>
          <w:iCs/>
          <w:sz w:val="20"/>
          <w:szCs w:val="20"/>
        </w:rPr>
      </w:pPr>
      <w:r>
        <w:rPr>
          <w:rFonts w:ascii="Comic Sans MS" w:hAnsi="Comic Sans MS" w:cs="Comic Sans MS"/>
          <w:b/>
          <w:bCs/>
          <w:i/>
          <w:iCs/>
          <w:sz w:val="20"/>
          <w:szCs w:val="20"/>
        </w:rPr>
        <w:tab/>
      </w:r>
      <w:r w:rsidRPr="00FD106A">
        <w:rPr>
          <w:rFonts w:ascii="Comic Sans MS" w:hAnsi="Comic Sans MS" w:cs="Comic Sans MS"/>
          <w:b/>
          <w:bCs/>
          <w:i/>
          <w:iCs/>
          <w:sz w:val="20"/>
          <w:szCs w:val="20"/>
        </w:rPr>
        <w:t>Bu metnin konusu aşağıdakilerden hangisidir?</w:t>
      </w:r>
    </w:p>
    <w:p w:rsidR="00D26E75" w:rsidRPr="00FD106A" w:rsidRDefault="00D26E75" w:rsidP="00AC237C">
      <w:pPr>
        <w:numPr>
          <w:ilvl w:val="0"/>
          <w:numId w:val="39"/>
        </w:numPr>
        <w:tabs>
          <w:tab w:val="left" w:pos="426"/>
        </w:tabs>
        <w:ind w:left="0" w:right="142" w:firstLine="0"/>
        <w:jc w:val="both"/>
        <w:rPr>
          <w:rFonts w:ascii="Comic Sans MS" w:hAnsi="Comic Sans MS" w:cs="Comic Sans MS"/>
          <w:sz w:val="20"/>
          <w:szCs w:val="20"/>
        </w:rPr>
      </w:pPr>
      <w:r w:rsidRPr="00FD106A">
        <w:rPr>
          <w:rFonts w:ascii="Comic Sans MS" w:hAnsi="Comic Sans MS" w:cs="Comic Sans MS"/>
          <w:sz w:val="20"/>
          <w:szCs w:val="20"/>
        </w:rPr>
        <w:t>Turaç kuşunun diğer kuşlardan farkı.</w:t>
      </w:r>
    </w:p>
    <w:p w:rsidR="00D26E75" w:rsidRPr="00FD106A" w:rsidRDefault="00D26E75" w:rsidP="00AC237C">
      <w:pPr>
        <w:numPr>
          <w:ilvl w:val="0"/>
          <w:numId w:val="39"/>
        </w:numPr>
        <w:tabs>
          <w:tab w:val="left" w:pos="426"/>
        </w:tabs>
        <w:ind w:left="0" w:right="142" w:firstLine="0"/>
        <w:jc w:val="both"/>
        <w:rPr>
          <w:rFonts w:ascii="Comic Sans MS" w:hAnsi="Comic Sans MS" w:cs="Comic Sans MS"/>
          <w:sz w:val="20"/>
          <w:szCs w:val="20"/>
        </w:rPr>
      </w:pPr>
      <w:r w:rsidRPr="00FD106A">
        <w:rPr>
          <w:rFonts w:ascii="Comic Sans MS" w:hAnsi="Comic Sans MS" w:cs="Comic Sans MS"/>
          <w:sz w:val="20"/>
          <w:szCs w:val="20"/>
        </w:rPr>
        <w:t>Turaç kuşunun nasıl bir sese sahip olduğu.</w:t>
      </w:r>
    </w:p>
    <w:p w:rsidR="00D26E75" w:rsidRPr="00FD106A" w:rsidRDefault="00D26E75" w:rsidP="00AC237C">
      <w:pPr>
        <w:numPr>
          <w:ilvl w:val="0"/>
          <w:numId w:val="39"/>
        </w:numPr>
        <w:tabs>
          <w:tab w:val="left" w:pos="426"/>
        </w:tabs>
        <w:ind w:left="0" w:right="142" w:firstLine="0"/>
        <w:jc w:val="both"/>
        <w:rPr>
          <w:rFonts w:ascii="Comic Sans MS" w:hAnsi="Comic Sans MS" w:cs="Comic Sans MS"/>
          <w:sz w:val="20"/>
          <w:szCs w:val="20"/>
        </w:rPr>
      </w:pPr>
      <w:r w:rsidRPr="00FD106A">
        <w:rPr>
          <w:rFonts w:ascii="Comic Sans MS" w:hAnsi="Comic Sans MS" w:cs="Comic Sans MS"/>
          <w:sz w:val="20"/>
          <w:szCs w:val="20"/>
        </w:rPr>
        <w:t xml:space="preserve">Turaç kuşunun nasıl uçtuğu. </w:t>
      </w:r>
    </w:p>
    <w:p w:rsidR="00D26E75" w:rsidRPr="00FD106A" w:rsidRDefault="00D26E75" w:rsidP="00AC237C">
      <w:pPr>
        <w:numPr>
          <w:ilvl w:val="0"/>
          <w:numId w:val="39"/>
        </w:numPr>
        <w:tabs>
          <w:tab w:val="left" w:pos="426"/>
        </w:tabs>
        <w:ind w:left="0" w:right="142" w:firstLine="0"/>
        <w:jc w:val="both"/>
        <w:rPr>
          <w:rFonts w:ascii="Comic Sans MS" w:hAnsi="Comic Sans MS" w:cs="Comic Sans MS"/>
          <w:color w:val="FF0000"/>
          <w:sz w:val="20"/>
          <w:szCs w:val="20"/>
          <w:highlight w:val="yellow"/>
        </w:rPr>
      </w:pPr>
      <w:r w:rsidRPr="00FD106A">
        <w:rPr>
          <w:rFonts w:ascii="Comic Sans MS" w:hAnsi="Comic Sans MS" w:cs="Comic Sans MS"/>
          <w:color w:val="FF0000"/>
          <w:sz w:val="20"/>
          <w:szCs w:val="20"/>
          <w:highlight w:val="yellow"/>
        </w:rPr>
        <w:t>Turaç kuşunun nasıl bir canlı olduğu ve nerede yetiştiği.</w:t>
      </w:r>
    </w:p>
    <w:p w:rsidR="00D26E75" w:rsidRPr="00EA2787" w:rsidRDefault="00D26E75" w:rsidP="00BD5EDC">
      <w:pPr>
        <w:pStyle w:val="Stil"/>
        <w:ind w:right="5"/>
        <w:rPr>
          <w:rFonts w:ascii="Comic Sans MS" w:hAnsi="Comic Sans MS" w:cs="Comic Sans MS"/>
          <w:b/>
          <w:bCs/>
          <w:noProof/>
          <w:sz w:val="20"/>
          <w:szCs w:val="20"/>
        </w:rPr>
      </w:pPr>
      <w:r>
        <w:rPr>
          <w:rFonts w:ascii="Comic Sans MS" w:hAnsi="Comic Sans MS" w:cs="Comic Sans MS"/>
          <w:b/>
          <w:bCs/>
          <w:noProof/>
          <w:sz w:val="20"/>
          <w:szCs w:val="20"/>
        </w:rPr>
        <w:t>--------------------</w:t>
      </w:r>
    </w:p>
    <w:p w:rsidR="00D26E75" w:rsidRPr="0001737F" w:rsidRDefault="00D26E75" w:rsidP="0001737F">
      <w:pPr>
        <w:ind w:right="283"/>
        <w:jc w:val="both"/>
        <w:rPr>
          <w:rFonts w:ascii="Comic Sans MS" w:hAnsi="Comic Sans MS" w:cs="Comic Sans MS"/>
          <w:b/>
          <w:bCs/>
          <w:sz w:val="20"/>
          <w:szCs w:val="20"/>
        </w:rPr>
      </w:pPr>
      <w:r w:rsidRPr="00EA2787">
        <w:rPr>
          <w:rFonts w:ascii="Comic Sans MS" w:hAnsi="Comic Sans MS" w:cs="Comic Sans MS"/>
          <w:b/>
          <w:bCs/>
          <w:u w:val="single"/>
          <w:shd w:val="clear" w:color="auto" w:fill="D9D9D9"/>
        </w:rPr>
        <w:t>14-</w:t>
      </w:r>
      <w:r w:rsidRPr="00EA2787">
        <w:rPr>
          <w:rFonts w:ascii="Comic Sans MS" w:hAnsi="Comic Sans MS" w:cs="Comic Sans MS"/>
          <w:sz w:val="20"/>
          <w:szCs w:val="20"/>
        </w:rPr>
        <w:t xml:space="preserve"> </w:t>
      </w:r>
      <w:r w:rsidRPr="0001737F">
        <w:rPr>
          <w:rFonts w:ascii="Comic Sans MS" w:hAnsi="Comic Sans MS" w:cs="Comic Sans MS"/>
          <w:b/>
          <w:bCs/>
          <w:sz w:val="20"/>
          <w:szCs w:val="20"/>
        </w:rPr>
        <w:t xml:space="preserve">Aşağıdaki cümlelerin hangisinde altı </w:t>
      </w:r>
    </w:p>
    <w:p w:rsidR="00D26E75" w:rsidRPr="0001737F" w:rsidRDefault="00D26E75" w:rsidP="0001737F">
      <w:pPr>
        <w:ind w:right="283"/>
        <w:jc w:val="both"/>
        <w:rPr>
          <w:rFonts w:ascii="Comic Sans MS" w:hAnsi="Comic Sans MS" w:cs="Comic Sans MS"/>
          <w:b/>
          <w:bCs/>
          <w:sz w:val="20"/>
          <w:szCs w:val="20"/>
        </w:rPr>
      </w:pPr>
      <w:r w:rsidRPr="0001737F">
        <w:rPr>
          <w:rFonts w:ascii="Comic Sans MS" w:hAnsi="Comic Sans MS" w:cs="Comic Sans MS"/>
          <w:b/>
          <w:bCs/>
          <w:sz w:val="20"/>
          <w:szCs w:val="20"/>
        </w:rPr>
        <w:t>çizili söz cümleye "bazen" anlamı katmıştır?</w:t>
      </w:r>
    </w:p>
    <w:p w:rsidR="00D26E75" w:rsidRPr="0001737F" w:rsidRDefault="00D26E75" w:rsidP="0001737F">
      <w:pPr>
        <w:ind w:right="283"/>
        <w:jc w:val="both"/>
        <w:rPr>
          <w:rFonts w:ascii="Comic Sans MS" w:hAnsi="Comic Sans MS" w:cs="Comic Sans MS"/>
          <w:sz w:val="20"/>
          <w:szCs w:val="20"/>
        </w:rPr>
      </w:pPr>
      <w:r w:rsidRPr="00A6506E">
        <w:rPr>
          <w:rFonts w:ascii="Comic Sans MS" w:hAnsi="Comic Sans MS" w:cs="Comic Sans MS"/>
          <w:b/>
          <w:bCs/>
          <w:sz w:val="20"/>
          <w:szCs w:val="20"/>
        </w:rPr>
        <w:t>A )</w:t>
      </w:r>
      <w:r w:rsidRPr="0001737F">
        <w:rPr>
          <w:rFonts w:ascii="Comic Sans MS" w:hAnsi="Comic Sans MS" w:cs="Comic Sans MS"/>
          <w:sz w:val="20"/>
          <w:szCs w:val="20"/>
        </w:rPr>
        <w:t xml:space="preserve"> Kararlı olmak bizi </w:t>
      </w:r>
      <w:r w:rsidRPr="0001737F">
        <w:rPr>
          <w:rFonts w:ascii="Comic Sans MS" w:hAnsi="Comic Sans MS" w:cs="Comic Sans MS"/>
          <w:b/>
          <w:bCs/>
          <w:sz w:val="22"/>
          <w:szCs w:val="22"/>
          <w:u w:val="single"/>
        </w:rPr>
        <w:t>daima</w:t>
      </w:r>
      <w:r w:rsidRPr="0001737F">
        <w:rPr>
          <w:rFonts w:ascii="Comic Sans MS" w:hAnsi="Comic Sans MS" w:cs="Comic Sans MS"/>
          <w:sz w:val="20"/>
          <w:szCs w:val="20"/>
        </w:rPr>
        <w:t xml:space="preserve"> başarıya götürür.</w:t>
      </w:r>
    </w:p>
    <w:p w:rsidR="00D26E75" w:rsidRPr="0001737F" w:rsidRDefault="00D26E75" w:rsidP="0001737F">
      <w:pPr>
        <w:ind w:right="283"/>
        <w:jc w:val="both"/>
        <w:rPr>
          <w:rFonts w:ascii="Comic Sans MS" w:hAnsi="Comic Sans MS" w:cs="Comic Sans MS"/>
          <w:color w:val="FF0000"/>
          <w:sz w:val="20"/>
          <w:szCs w:val="20"/>
        </w:rPr>
      </w:pPr>
      <w:r w:rsidRPr="00A6506E">
        <w:rPr>
          <w:rFonts w:ascii="Comic Sans MS" w:hAnsi="Comic Sans MS" w:cs="Comic Sans MS"/>
          <w:b/>
          <w:bCs/>
          <w:color w:val="FF0000"/>
          <w:sz w:val="20"/>
          <w:szCs w:val="20"/>
          <w:highlight w:val="yellow"/>
        </w:rPr>
        <w:t>B )</w:t>
      </w:r>
      <w:r w:rsidRPr="0001737F">
        <w:rPr>
          <w:rFonts w:ascii="Comic Sans MS" w:hAnsi="Comic Sans MS" w:cs="Comic Sans MS"/>
          <w:color w:val="FF0000"/>
          <w:sz w:val="20"/>
          <w:szCs w:val="20"/>
          <w:highlight w:val="yellow"/>
        </w:rPr>
        <w:t xml:space="preserve"> Tanıştığımız günden bu yana </w:t>
      </w:r>
      <w:r w:rsidRPr="0001737F">
        <w:rPr>
          <w:rFonts w:ascii="Comic Sans MS" w:hAnsi="Comic Sans MS" w:cs="Comic Sans MS"/>
          <w:b/>
          <w:bCs/>
          <w:color w:val="FF0000"/>
          <w:sz w:val="22"/>
          <w:szCs w:val="22"/>
          <w:highlight w:val="yellow"/>
          <w:u w:val="single"/>
        </w:rPr>
        <w:t>arada bir</w:t>
      </w:r>
      <w:r w:rsidRPr="0001737F">
        <w:rPr>
          <w:rFonts w:ascii="Comic Sans MS" w:hAnsi="Comic Sans MS" w:cs="Comic Sans MS"/>
          <w:color w:val="FF0000"/>
          <w:sz w:val="22"/>
          <w:szCs w:val="22"/>
          <w:highlight w:val="yellow"/>
        </w:rPr>
        <w:t xml:space="preserve"> </w:t>
      </w:r>
      <w:r w:rsidRPr="0001737F">
        <w:rPr>
          <w:rFonts w:ascii="Comic Sans MS" w:hAnsi="Comic Sans MS" w:cs="Comic Sans MS"/>
          <w:color w:val="FF0000"/>
          <w:sz w:val="20"/>
          <w:szCs w:val="20"/>
          <w:highlight w:val="yellow"/>
        </w:rPr>
        <w:t>bize uğramayı ihmal etmez.</w:t>
      </w:r>
    </w:p>
    <w:p w:rsidR="00D26E75" w:rsidRPr="0001737F" w:rsidRDefault="00D26E75" w:rsidP="0001737F">
      <w:pPr>
        <w:ind w:right="283"/>
        <w:jc w:val="both"/>
        <w:rPr>
          <w:rFonts w:ascii="Comic Sans MS" w:hAnsi="Comic Sans MS" w:cs="Comic Sans MS"/>
          <w:sz w:val="20"/>
          <w:szCs w:val="20"/>
        </w:rPr>
      </w:pPr>
      <w:r w:rsidRPr="00A6506E">
        <w:rPr>
          <w:rFonts w:ascii="Comic Sans MS" w:hAnsi="Comic Sans MS" w:cs="Comic Sans MS"/>
          <w:b/>
          <w:bCs/>
          <w:sz w:val="20"/>
          <w:szCs w:val="20"/>
        </w:rPr>
        <w:t>C</w:t>
      </w:r>
      <w:r>
        <w:rPr>
          <w:rFonts w:ascii="Comic Sans MS" w:hAnsi="Comic Sans MS" w:cs="Comic Sans MS"/>
          <w:b/>
          <w:bCs/>
          <w:sz w:val="20"/>
          <w:szCs w:val="20"/>
        </w:rPr>
        <w:t xml:space="preserve"> </w:t>
      </w:r>
      <w:r w:rsidRPr="00A6506E">
        <w:rPr>
          <w:rFonts w:ascii="Comic Sans MS" w:hAnsi="Comic Sans MS" w:cs="Comic Sans MS"/>
          <w:b/>
          <w:bCs/>
          <w:sz w:val="20"/>
          <w:szCs w:val="20"/>
        </w:rPr>
        <w:t>)</w:t>
      </w:r>
      <w:r w:rsidRPr="0001737F">
        <w:rPr>
          <w:rFonts w:ascii="Comic Sans MS" w:hAnsi="Comic Sans MS" w:cs="Comic Sans MS"/>
          <w:sz w:val="20"/>
          <w:szCs w:val="20"/>
        </w:rPr>
        <w:t xml:space="preserve"> </w:t>
      </w:r>
      <w:r w:rsidRPr="0001737F">
        <w:rPr>
          <w:rFonts w:ascii="Comic Sans MS" w:hAnsi="Comic Sans MS" w:cs="Comic Sans MS"/>
          <w:b/>
          <w:bCs/>
          <w:sz w:val="22"/>
          <w:szCs w:val="22"/>
          <w:u w:val="single"/>
        </w:rPr>
        <w:t>İkide bir</w:t>
      </w:r>
      <w:r w:rsidRPr="0001737F">
        <w:rPr>
          <w:rFonts w:ascii="Comic Sans MS" w:hAnsi="Comic Sans MS" w:cs="Comic Sans MS"/>
          <w:sz w:val="20"/>
          <w:szCs w:val="20"/>
        </w:rPr>
        <w:t xml:space="preserve"> konuşmanın kesilmesi beni  rahatsız ediyor.</w:t>
      </w:r>
    </w:p>
    <w:p w:rsidR="00D26E75" w:rsidRPr="0001737F" w:rsidRDefault="00D26E75" w:rsidP="0001737F">
      <w:pPr>
        <w:ind w:right="283"/>
        <w:jc w:val="both"/>
        <w:rPr>
          <w:rFonts w:ascii="Comic Sans MS" w:hAnsi="Comic Sans MS" w:cs="Comic Sans MS"/>
          <w:sz w:val="20"/>
          <w:szCs w:val="20"/>
        </w:rPr>
      </w:pPr>
      <w:r w:rsidRPr="00A6506E">
        <w:rPr>
          <w:rFonts w:ascii="Comic Sans MS" w:hAnsi="Comic Sans MS" w:cs="Comic Sans MS"/>
          <w:b/>
          <w:bCs/>
          <w:sz w:val="20"/>
          <w:szCs w:val="20"/>
        </w:rPr>
        <w:t>D )</w:t>
      </w:r>
      <w:r w:rsidRPr="0001737F">
        <w:rPr>
          <w:rFonts w:ascii="Comic Sans MS" w:hAnsi="Comic Sans MS" w:cs="Comic Sans MS"/>
          <w:sz w:val="20"/>
          <w:szCs w:val="20"/>
        </w:rPr>
        <w:t xml:space="preserve"> Ailemden uzak kalmayı </w:t>
      </w:r>
      <w:r w:rsidRPr="0001737F">
        <w:rPr>
          <w:rFonts w:ascii="Comic Sans MS" w:hAnsi="Comic Sans MS" w:cs="Comic Sans MS"/>
          <w:b/>
          <w:bCs/>
          <w:sz w:val="22"/>
          <w:szCs w:val="22"/>
          <w:u w:val="single"/>
        </w:rPr>
        <w:t>bir an olsun</w:t>
      </w:r>
      <w:r w:rsidRPr="0001737F">
        <w:rPr>
          <w:rFonts w:ascii="Comic Sans MS" w:hAnsi="Comic Sans MS" w:cs="Comic Sans MS"/>
          <w:sz w:val="22"/>
          <w:szCs w:val="22"/>
        </w:rPr>
        <w:t xml:space="preserve"> </w:t>
      </w:r>
      <w:r w:rsidRPr="0001737F">
        <w:rPr>
          <w:rFonts w:ascii="Comic Sans MS" w:hAnsi="Comic Sans MS" w:cs="Comic Sans MS"/>
          <w:sz w:val="20"/>
          <w:szCs w:val="20"/>
        </w:rPr>
        <w:t>göze alamam.</w:t>
      </w:r>
    </w:p>
    <w:p w:rsidR="00D26E75" w:rsidRDefault="00D26E75" w:rsidP="00BD5EDC">
      <w:pPr>
        <w:jc w:val="both"/>
        <w:rPr>
          <w:rFonts w:ascii="Comic Sans MS" w:hAnsi="Comic Sans MS" w:cs="Comic Sans MS"/>
          <w:sz w:val="20"/>
          <w:szCs w:val="20"/>
        </w:rPr>
      </w:pPr>
    </w:p>
    <w:p w:rsidR="00D26E75" w:rsidRDefault="00D26E75" w:rsidP="00BD5EDC">
      <w:pPr>
        <w:jc w:val="both"/>
        <w:rPr>
          <w:rFonts w:ascii="Comic Sans MS" w:hAnsi="Comic Sans MS" w:cs="Comic Sans MS"/>
          <w:b/>
          <w:bCs/>
          <w:sz w:val="20"/>
          <w:szCs w:val="20"/>
        </w:rPr>
      </w:pPr>
    </w:p>
    <w:p w:rsidR="00D26E75" w:rsidRPr="00EA2787" w:rsidRDefault="00D26E75" w:rsidP="00BD5EDC">
      <w:pPr>
        <w:jc w:val="both"/>
        <w:rPr>
          <w:rFonts w:ascii="Comic Sans MS" w:hAnsi="Comic Sans MS" w:cs="Comic Sans MS"/>
          <w:b/>
          <w:bCs/>
          <w:noProof/>
          <w:sz w:val="20"/>
          <w:szCs w:val="20"/>
        </w:rPr>
      </w:pPr>
      <w:r>
        <w:rPr>
          <w:rFonts w:ascii="Comic Sans MS" w:hAnsi="Comic Sans MS" w:cs="Comic Sans MS"/>
          <w:b/>
          <w:bCs/>
          <w:noProof/>
          <w:sz w:val="20"/>
          <w:szCs w:val="20"/>
        </w:rPr>
        <w:t>--------------------</w:t>
      </w:r>
    </w:p>
    <w:p w:rsidR="00D26E75" w:rsidRDefault="00D26E75" w:rsidP="00BD5EDC">
      <w:pPr>
        <w:jc w:val="both"/>
        <w:rPr>
          <w:rFonts w:ascii="Comic Sans MS" w:hAnsi="Comic Sans MS" w:cs="Comic Sans MS"/>
          <w:b/>
          <w:bCs/>
          <w:u w:val="single"/>
          <w:shd w:val="clear" w:color="auto" w:fill="D9D9D9"/>
        </w:rPr>
      </w:pPr>
    </w:p>
    <w:p w:rsidR="00D26E75" w:rsidRPr="00FC7B85" w:rsidRDefault="00D26E75" w:rsidP="0001737F">
      <w:pPr>
        <w:ind w:left="-709"/>
        <w:rPr>
          <w:rFonts w:ascii="Comic Sans MS" w:hAnsi="Comic Sans MS" w:cs="Comic Sans MS"/>
          <w:b/>
          <w:bCs/>
          <w:sz w:val="12"/>
          <w:szCs w:val="12"/>
        </w:rPr>
      </w:pPr>
      <w:r w:rsidRPr="00EA2787">
        <w:rPr>
          <w:rFonts w:ascii="Comic Sans MS" w:hAnsi="Comic Sans MS" w:cs="Comic Sans MS"/>
          <w:b/>
          <w:bCs/>
          <w:u w:val="single"/>
          <w:shd w:val="clear" w:color="auto" w:fill="D9D9D9"/>
        </w:rPr>
        <w:t>15-</w:t>
      </w:r>
      <w:r w:rsidRPr="00EA2787">
        <w:rPr>
          <w:rFonts w:ascii="Comic Sans MS" w:hAnsi="Comic Sans MS" w:cs="Comic Sans MS"/>
          <w:b/>
          <w:bCs/>
          <w:sz w:val="20"/>
          <w:szCs w:val="20"/>
        </w:rPr>
        <w:t xml:space="preserve"> </w:t>
      </w:r>
    </w:p>
    <w:p w:rsidR="00D26E75" w:rsidRPr="0001737F" w:rsidRDefault="00D26E75" w:rsidP="00FC7B85">
      <w:pPr>
        <w:ind w:left="-709"/>
        <w:jc w:val="center"/>
        <w:rPr>
          <w:rFonts w:ascii="Comic Sans MS" w:hAnsi="Comic Sans MS" w:cs="Comic Sans MS"/>
          <w:sz w:val="22"/>
          <w:szCs w:val="22"/>
        </w:rPr>
      </w:pPr>
      <w:r w:rsidRPr="0001737F">
        <w:rPr>
          <w:rFonts w:ascii="Comic Sans MS" w:hAnsi="Comic Sans MS" w:cs="Comic Sans MS"/>
          <w:sz w:val="22"/>
          <w:szCs w:val="22"/>
        </w:rPr>
        <w:t>Tarihin dilinden düşmez bu dest</w:t>
      </w:r>
      <w:r w:rsidRPr="0001737F">
        <w:rPr>
          <w:rFonts w:ascii="Comic Sans MS" w:hAnsi="Comic Sans MS" w:cs="Comic Sans MS"/>
          <w:b/>
          <w:bCs/>
          <w:sz w:val="22"/>
          <w:szCs w:val="22"/>
          <w:u w:val="single"/>
        </w:rPr>
        <w:t>an</w:t>
      </w:r>
    </w:p>
    <w:p w:rsidR="00D26E75" w:rsidRPr="0001737F" w:rsidRDefault="00D26E75" w:rsidP="00FC7B85">
      <w:pPr>
        <w:ind w:left="-709"/>
        <w:jc w:val="center"/>
        <w:rPr>
          <w:rFonts w:ascii="Comic Sans MS" w:hAnsi="Comic Sans MS" w:cs="Comic Sans MS"/>
          <w:sz w:val="22"/>
          <w:szCs w:val="22"/>
        </w:rPr>
      </w:pPr>
      <w:r w:rsidRPr="0001737F">
        <w:rPr>
          <w:rFonts w:ascii="Comic Sans MS" w:hAnsi="Comic Sans MS" w:cs="Comic Sans MS"/>
          <w:sz w:val="22"/>
          <w:szCs w:val="22"/>
        </w:rPr>
        <w:t>Nehirler gazidir, dağlar kahram</w:t>
      </w:r>
      <w:r w:rsidRPr="0001737F">
        <w:rPr>
          <w:rFonts w:ascii="Comic Sans MS" w:hAnsi="Comic Sans MS" w:cs="Comic Sans MS"/>
          <w:b/>
          <w:bCs/>
          <w:sz w:val="22"/>
          <w:szCs w:val="22"/>
          <w:u w:val="single"/>
        </w:rPr>
        <w:t>an</w:t>
      </w:r>
    </w:p>
    <w:p w:rsidR="00D26E75" w:rsidRPr="0001737F" w:rsidRDefault="00D26E75" w:rsidP="00FC7B85">
      <w:pPr>
        <w:ind w:left="-709"/>
        <w:jc w:val="center"/>
        <w:rPr>
          <w:rFonts w:ascii="Comic Sans MS" w:hAnsi="Comic Sans MS" w:cs="Comic Sans MS"/>
          <w:sz w:val="22"/>
          <w:szCs w:val="22"/>
        </w:rPr>
      </w:pPr>
      <w:r w:rsidRPr="0001737F">
        <w:rPr>
          <w:rFonts w:ascii="Comic Sans MS" w:hAnsi="Comic Sans MS" w:cs="Comic Sans MS"/>
          <w:sz w:val="22"/>
          <w:szCs w:val="22"/>
        </w:rPr>
        <w:t>Her taşı bir yakut olan bu vat</w:t>
      </w:r>
      <w:r w:rsidRPr="0001737F">
        <w:rPr>
          <w:rFonts w:ascii="Comic Sans MS" w:hAnsi="Comic Sans MS" w:cs="Comic Sans MS"/>
          <w:b/>
          <w:bCs/>
          <w:sz w:val="22"/>
          <w:szCs w:val="22"/>
          <w:u w:val="single"/>
        </w:rPr>
        <w:t>an</w:t>
      </w:r>
    </w:p>
    <w:p w:rsidR="00D26E75" w:rsidRPr="0001737F" w:rsidRDefault="00D26E75" w:rsidP="00FC7B85">
      <w:pPr>
        <w:ind w:left="-709"/>
        <w:jc w:val="center"/>
        <w:rPr>
          <w:rFonts w:ascii="Comic Sans MS" w:hAnsi="Comic Sans MS" w:cs="Comic Sans MS"/>
          <w:sz w:val="22"/>
          <w:szCs w:val="22"/>
        </w:rPr>
      </w:pPr>
      <w:r w:rsidRPr="0001737F">
        <w:rPr>
          <w:rFonts w:ascii="Comic Sans MS" w:hAnsi="Comic Sans MS" w:cs="Comic Sans MS"/>
          <w:sz w:val="22"/>
          <w:szCs w:val="22"/>
        </w:rPr>
        <w:t>Can verme sırrına erenlerindir.</w:t>
      </w:r>
    </w:p>
    <w:p w:rsidR="00D26E75" w:rsidRPr="0001737F" w:rsidRDefault="00D26E75" w:rsidP="0001737F">
      <w:pPr>
        <w:ind w:left="-709"/>
        <w:rPr>
          <w:rFonts w:ascii="Comic Sans MS" w:hAnsi="Comic Sans MS" w:cs="Comic Sans MS"/>
          <w:sz w:val="20"/>
          <w:szCs w:val="20"/>
        </w:rPr>
      </w:pPr>
    </w:p>
    <w:p w:rsidR="00D26E75" w:rsidRPr="0001737F" w:rsidRDefault="00D26E75" w:rsidP="0001737F">
      <w:pPr>
        <w:ind w:left="-709"/>
        <w:rPr>
          <w:rFonts w:ascii="Comic Sans MS" w:hAnsi="Comic Sans MS" w:cs="Comic Sans MS"/>
          <w:sz w:val="20"/>
          <w:szCs w:val="20"/>
        </w:rPr>
      </w:pPr>
      <w:r w:rsidRPr="0001737F">
        <w:rPr>
          <w:rFonts w:ascii="Comic Sans MS" w:hAnsi="Comic Sans MS" w:cs="Comic Sans MS"/>
          <w:b/>
          <w:bCs/>
          <w:sz w:val="20"/>
          <w:szCs w:val="20"/>
        </w:rPr>
        <w:t>Bu şiirindeki altı çizili ekin kafiye türü aşağıdakilerden hangisidir?</w:t>
      </w:r>
    </w:p>
    <w:p w:rsidR="00D26E75" w:rsidRPr="0001737F" w:rsidRDefault="00D26E75" w:rsidP="0001737F">
      <w:pPr>
        <w:pStyle w:val="ListParagraph"/>
        <w:numPr>
          <w:ilvl w:val="0"/>
          <w:numId w:val="42"/>
        </w:numPr>
        <w:ind w:left="-709" w:firstLine="0"/>
        <w:rPr>
          <w:rFonts w:ascii="Comic Sans MS" w:hAnsi="Comic Sans MS" w:cs="Comic Sans MS"/>
          <w:sz w:val="20"/>
          <w:szCs w:val="20"/>
        </w:rPr>
      </w:pPr>
      <w:r w:rsidRPr="0001737F">
        <w:rPr>
          <w:rFonts w:ascii="Comic Sans MS" w:hAnsi="Comic Sans MS" w:cs="Comic Sans MS"/>
          <w:sz w:val="20"/>
          <w:szCs w:val="20"/>
        </w:rPr>
        <w:t xml:space="preserve">Yarım kafiye </w:t>
      </w:r>
      <w:r w:rsidRPr="0001737F">
        <w:rPr>
          <w:rFonts w:ascii="Comic Sans MS" w:hAnsi="Comic Sans MS" w:cs="Comic Sans MS"/>
          <w:sz w:val="20"/>
          <w:szCs w:val="20"/>
        </w:rPr>
        <w:tab/>
      </w:r>
      <w:r w:rsidRPr="0001737F">
        <w:rPr>
          <w:rFonts w:ascii="Comic Sans MS" w:hAnsi="Comic Sans MS" w:cs="Comic Sans MS"/>
          <w:sz w:val="20"/>
          <w:szCs w:val="20"/>
        </w:rPr>
        <w:tab/>
        <w:t xml:space="preserve">C. </w:t>
      </w:r>
      <w:r w:rsidRPr="0001737F">
        <w:rPr>
          <w:rFonts w:ascii="Comic Sans MS" w:hAnsi="Comic Sans MS" w:cs="Comic Sans MS"/>
          <w:color w:val="FF0000"/>
          <w:sz w:val="20"/>
          <w:szCs w:val="20"/>
          <w:highlight w:val="yellow"/>
        </w:rPr>
        <w:t>Tam kafiye</w:t>
      </w:r>
    </w:p>
    <w:p w:rsidR="00D26E75" w:rsidRPr="0001737F" w:rsidRDefault="00D26E75" w:rsidP="0001737F">
      <w:pPr>
        <w:pStyle w:val="ListParagraph"/>
        <w:numPr>
          <w:ilvl w:val="0"/>
          <w:numId w:val="42"/>
        </w:numPr>
        <w:ind w:left="-709" w:firstLine="0"/>
        <w:rPr>
          <w:rFonts w:ascii="Comic Sans MS" w:hAnsi="Comic Sans MS" w:cs="Comic Sans MS"/>
          <w:sz w:val="20"/>
          <w:szCs w:val="20"/>
        </w:rPr>
      </w:pPr>
      <w:r w:rsidRPr="0001737F">
        <w:rPr>
          <w:rFonts w:ascii="Comic Sans MS" w:hAnsi="Comic Sans MS" w:cs="Comic Sans MS"/>
          <w:sz w:val="20"/>
          <w:szCs w:val="20"/>
        </w:rPr>
        <w:t>Zengin kafiye</w:t>
      </w:r>
      <w:r w:rsidRPr="0001737F">
        <w:rPr>
          <w:rFonts w:ascii="Comic Sans MS" w:hAnsi="Comic Sans MS" w:cs="Comic Sans MS"/>
          <w:sz w:val="20"/>
          <w:szCs w:val="20"/>
        </w:rPr>
        <w:tab/>
      </w:r>
      <w:r w:rsidRPr="0001737F">
        <w:rPr>
          <w:rFonts w:ascii="Comic Sans MS" w:hAnsi="Comic Sans MS" w:cs="Comic Sans MS"/>
          <w:sz w:val="20"/>
          <w:szCs w:val="20"/>
        </w:rPr>
        <w:tab/>
        <w:t>D. Cinaslı kafiye</w:t>
      </w:r>
    </w:p>
    <w:p w:rsidR="00D26E75" w:rsidRPr="00EA2787" w:rsidRDefault="00D26E75" w:rsidP="00BD5EDC">
      <w:pPr>
        <w:jc w:val="both"/>
        <w:rPr>
          <w:rFonts w:ascii="Comic Sans MS" w:hAnsi="Comic Sans MS" w:cs="Comic Sans MS"/>
          <w:b/>
          <w:bCs/>
          <w:noProof/>
          <w:sz w:val="20"/>
          <w:szCs w:val="20"/>
        </w:rPr>
      </w:pPr>
      <w:r>
        <w:rPr>
          <w:rFonts w:ascii="Comic Sans MS" w:hAnsi="Comic Sans MS" w:cs="Comic Sans MS"/>
          <w:b/>
          <w:bCs/>
          <w:noProof/>
          <w:sz w:val="20"/>
          <w:szCs w:val="20"/>
        </w:rPr>
        <w:t>---------------------</w:t>
      </w:r>
    </w:p>
    <w:p w:rsidR="00D26E75" w:rsidRPr="008B5981" w:rsidRDefault="00D26E75" w:rsidP="00AC237C">
      <w:pPr>
        <w:ind w:left="567"/>
      </w:pPr>
      <w:r>
        <w:rPr>
          <w:noProof/>
        </w:rPr>
        <w:pict>
          <v:rect id="_x0000_s1027" style="position:absolute;left:0;text-align:left;margin-left:-13.35pt;margin-top:.45pt;width:229.25pt;height:91.55pt;z-index:251656704">
            <v:textbox style="mso-next-textbox:#_x0000_s1027">
              <w:txbxContent>
                <w:p w:rsidR="00D26E75" w:rsidRPr="00B576F0" w:rsidRDefault="00D26E75" w:rsidP="00B576F0">
                  <w:pPr>
                    <w:jc w:val="both"/>
                    <w:rPr>
                      <w:b/>
                      <w:bCs/>
                      <w:sz w:val="22"/>
                      <w:szCs w:val="22"/>
                    </w:rPr>
                  </w:pPr>
                  <w:r w:rsidRPr="00B576F0">
                    <w:rPr>
                      <w:b/>
                      <w:bCs/>
                      <w:sz w:val="22"/>
                      <w:szCs w:val="22"/>
                    </w:rPr>
                    <w:t>Peki, sahip olduğunuz bu parayla ne yapmayı düşünüyorsunuz? Sormaya bile gerek yok aslında. Almayı isteyecek o kadar çok şey var ki… Bisiklet, çikolata, kitap, giysi, paten, çanta… Ancak para sahibi olmak bir yandan da zor bir iş…</w:t>
                  </w:r>
                </w:p>
              </w:txbxContent>
            </v:textbox>
          </v:rect>
        </w:pict>
      </w:r>
    </w:p>
    <w:p w:rsidR="00D26E75" w:rsidRPr="000B0DC0" w:rsidRDefault="00D26E75" w:rsidP="00AC237C">
      <w:pPr>
        <w:tabs>
          <w:tab w:val="left" w:pos="1701"/>
        </w:tabs>
        <w:ind w:left="567" w:hanging="709"/>
        <w:rPr>
          <w:b/>
          <w:bCs/>
        </w:rPr>
      </w:pPr>
      <w:r>
        <w:rPr>
          <w:noProof/>
        </w:rPr>
        <w:pict>
          <v:rect id="_x0000_s1028" style="position:absolute;left:0;text-align:left;margin-left:-32.85pt;margin-top:12.75pt;width:19.5pt;height:20.25pt;z-index:251659776">
            <v:textbox style="mso-next-textbox:#_x0000_s1028">
              <w:txbxContent>
                <w:p w:rsidR="00D26E75" w:rsidRPr="00CF1941" w:rsidRDefault="00D26E75" w:rsidP="00AC237C">
                  <w:pPr>
                    <w:jc w:val="center"/>
                    <w:rPr>
                      <w:b/>
                      <w:bCs/>
                    </w:rPr>
                  </w:pPr>
                  <w:r w:rsidRPr="00CF1941">
                    <w:rPr>
                      <w:b/>
                      <w:bCs/>
                    </w:rPr>
                    <w:t>V</w:t>
                  </w:r>
                </w:p>
              </w:txbxContent>
            </v:textbox>
          </v:rect>
        </w:pict>
      </w:r>
    </w:p>
    <w:p w:rsidR="00D26E75" w:rsidRDefault="00D26E75" w:rsidP="00AC237C">
      <w:pPr>
        <w:tabs>
          <w:tab w:val="left" w:pos="1701"/>
        </w:tabs>
        <w:ind w:left="567" w:hanging="709"/>
        <w:rPr>
          <w:b/>
          <w:bCs/>
        </w:rPr>
      </w:pPr>
    </w:p>
    <w:p w:rsidR="00D26E75" w:rsidRDefault="00D26E75" w:rsidP="00AC237C">
      <w:pPr>
        <w:tabs>
          <w:tab w:val="left" w:pos="1701"/>
        </w:tabs>
        <w:ind w:left="567" w:hanging="709"/>
        <w:rPr>
          <w:b/>
          <w:bCs/>
        </w:rPr>
      </w:pPr>
    </w:p>
    <w:p w:rsidR="00D26E75" w:rsidRDefault="00D26E75" w:rsidP="00AC237C">
      <w:pPr>
        <w:tabs>
          <w:tab w:val="left" w:pos="1701"/>
        </w:tabs>
        <w:ind w:left="567" w:hanging="709"/>
        <w:rPr>
          <w:b/>
          <w:bCs/>
        </w:rPr>
      </w:pPr>
    </w:p>
    <w:p w:rsidR="00D26E75" w:rsidRDefault="00D26E75" w:rsidP="00AC237C">
      <w:pPr>
        <w:tabs>
          <w:tab w:val="left" w:pos="1701"/>
        </w:tabs>
        <w:ind w:left="567" w:hanging="709"/>
        <w:rPr>
          <w:b/>
          <w:bCs/>
        </w:rPr>
      </w:pPr>
    </w:p>
    <w:p w:rsidR="00D26E75" w:rsidRDefault="00D26E75" w:rsidP="00AC237C">
      <w:pPr>
        <w:tabs>
          <w:tab w:val="left" w:pos="1701"/>
        </w:tabs>
        <w:ind w:left="567" w:hanging="709"/>
        <w:rPr>
          <w:b/>
          <w:bCs/>
        </w:rPr>
      </w:pPr>
    </w:p>
    <w:p w:rsidR="00D26E75" w:rsidRDefault="00D26E75" w:rsidP="00AC237C">
      <w:pPr>
        <w:tabs>
          <w:tab w:val="left" w:pos="1701"/>
        </w:tabs>
        <w:ind w:left="567" w:hanging="709"/>
        <w:rPr>
          <w:b/>
          <w:bCs/>
        </w:rPr>
      </w:pPr>
      <w:r>
        <w:rPr>
          <w:noProof/>
        </w:rPr>
        <w:pict>
          <v:rect id="_x0000_s1029" style="position:absolute;left:0;text-align:left;margin-left:-13.35pt;margin-top:4.6pt;width:229.25pt;height:79.55pt;z-index:251657728">
            <v:textbox style="mso-next-textbox:#_x0000_s1029">
              <w:txbxContent>
                <w:p w:rsidR="00D26E75" w:rsidRPr="00B576F0" w:rsidRDefault="00D26E75" w:rsidP="00B576F0">
                  <w:pPr>
                    <w:jc w:val="both"/>
                    <w:rPr>
                      <w:b/>
                      <w:bCs/>
                      <w:sz w:val="22"/>
                      <w:szCs w:val="22"/>
                    </w:rPr>
                  </w:pPr>
                  <w:r w:rsidRPr="00B576F0">
                    <w:rPr>
                      <w:b/>
                      <w:bCs/>
                      <w:sz w:val="22"/>
                      <w:szCs w:val="22"/>
                    </w:rPr>
                    <w:t>Kumbaranız ağzına kadar dolduğunda ne yaparsınız? Elbette her çocuk gibi hemen açar, ne kadar paranız olduğunu sayarsınız. İnsanın kendine ait parası olması gerçekten güzel bir duygudur.</w:t>
                  </w:r>
                </w:p>
              </w:txbxContent>
            </v:textbox>
          </v:rect>
        </w:pict>
      </w:r>
    </w:p>
    <w:p w:rsidR="00D26E75" w:rsidRDefault="00D26E75" w:rsidP="00AC237C">
      <w:pPr>
        <w:tabs>
          <w:tab w:val="left" w:pos="1701"/>
        </w:tabs>
        <w:ind w:left="567" w:hanging="709"/>
        <w:rPr>
          <w:b/>
          <w:bCs/>
        </w:rPr>
      </w:pPr>
    </w:p>
    <w:p w:rsidR="00D26E75" w:rsidRDefault="00D26E75" w:rsidP="00AC237C">
      <w:pPr>
        <w:tabs>
          <w:tab w:val="left" w:pos="1701"/>
        </w:tabs>
        <w:ind w:left="567" w:hanging="709"/>
        <w:rPr>
          <w:b/>
          <w:bCs/>
        </w:rPr>
      </w:pPr>
      <w:r>
        <w:rPr>
          <w:noProof/>
        </w:rPr>
        <w:pict>
          <v:rect id="_x0000_s1030" style="position:absolute;left:0;text-align:left;margin-left:-32.85pt;margin-top:4.45pt;width:19.5pt;height:20.25pt;z-index:251660800">
            <v:textbox style="mso-next-textbox:#_x0000_s1030">
              <w:txbxContent>
                <w:p w:rsidR="00D26E75" w:rsidRPr="00CF1941" w:rsidRDefault="00D26E75" w:rsidP="00AC237C">
                  <w:pPr>
                    <w:jc w:val="center"/>
                    <w:rPr>
                      <w:b/>
                      <w:bCs/>
                    </w:rPr>
                  </w:pPr>
                  <w:r>
                    <w:rPr>
                      <w:b/>
                      <w:bCs/>
                    </w:rPr>
                    <w:t>Y</w:t>
                  </w:r>
                </w:p>
              </w:txbxContent>
            </v:textbox>
          </v:rect>
        </w:pict>
      </w:r>
    </w:p>
    <w:p w:rsidR="00D26E75" w:rsidRDefault="00D26E75" w:rsidP="00AC237C">
      <w:pPr>
        <w:tabs>
          <w:tab w:val="left" w:pos="1701"/>
        </w:tabs>
        <w:ind w:left="567" w:hanging="709"/>
        <w:rPr>
          <w:b/>
          <w:bCs/>
        </w:rPr>
      </w:pPr>
    </w:p>
    <w:p w:rsidR="00D26E75" w:rsidRDefault="00D26E75" w:rsidP="00AC237C">
      <w:pPr>
        <w:tabs>
          <w:tab w:val="left" w:pos="1701"/>
        </w:tabs>
        <w:ind w:left="567" w:hanging="709"/>
        <w:rPr>
          <w:b/>
          <w:bCs/>
        </w:rPr>
      </w:pPr>
    </w:p>
    <w:p w:rsidR="00D26E75" w:rsidRDefault="00D26E75" w:rsidP="00AC237C">
      <w:pPr>
        <w:tabs>
          <w:tab w:val="left" w:pos="1701"/>
        </w:tabs>
        <w:ind w:left="567" w:hanging="709"/>
        <w:rPr>
          <w:b/>
          <w:bCs/>
        </w:rPr>
      </w:pPr>
    </w:p>
    <w:p w:rsidR="00D26E75" w:rsidRDefault="00D26E75" w:rsidP="00AC237C">
      <w:pPr>
        <w:tabs>
          <w:tab w:val="left" w:pos="1701"/>
        </w:tabs>
        <w:ind w:left="567" w:hanging="709"/>
        <w:rPr>
          <w:b/>
          <w:bCs/>
        </w:rPr>
      </w:pPr>
      <w:r>
        <w:rPr>
          <w:noProof/>
        </w:rPr>
        <w:pict>
          <v:rect id="_x0000_s1031" style="position:absolute;left:0;text-align:left;margin-left:-13.35pt;margin-top:10.75pt;width:229.25pt;height:87.8pt;z-index:251658752">
            <v:textbox style="mso-next-textbox:#_x0000_s1031">
              <w:txbxContent>
                <w:p w:rsidR="00D26E75" w:rsidRPr="00B576F0" w:rsidRDefault="00D26E75" w:rsidP="00B576F0">
                  <w:pPr>
                    <w:jc w:val="both"/>
                    <w:rPr>
                      <w:b/>
                      <w:bCs/>
                      <w:sz w:val="22"/>
                      <w:szCs w:val="22"/>
                    </w:rPr>
                  </w:pPr>
                  <w:r w:rsidRPr="00B576F0">
                    <w:rPr>
                      <w:b/>
                      <w:bCs/>
                      <w:sz w:val="22"/>
                      <w:szCs w:val="22"/>
                    </w:rPr>
                    <w:t>Çünkü paranızı nasıl kullanacağınızı belirlemek için birtakım kararlar vermeniz gerekir. Bu kararları vermek için de kendinize bazı sorular sorarsınız. Bunlardan biri: “Buna gerçekten gereksinimim var mı?” sorusudur.</w:t>
                  </w:r>
                </w:p>
              </w:txbxContent>
            </v:textbox>
          </v:rect>
        </w:pict>
      </w:r>
    </w:p>
    <w:p w:rsidR="00D26E75" w:rsidRDefault="00D26E75" w:rsidP="00AC237C">
      <w:pPr>
        <w:tabs>
          <w:tab w:val="left" w:pos="1701"/>
        </w:tabs>
        <w:ind w:left="567" w:hanging="709"/>
        <w:rPr>
          <w:b/>
          <w:bCs/>
        </w:rPr>
      </w:pPr>
    </w:p>
    <w:p w:rsidR="00D26E75" w:rsidRDefault="00D26E75" w:rsidP="00AC237C">
      <w:pPr>
        <w:tabs>
          <w:tab w:val="left" w:pos="1701"/>
        </w:tabs>
        <w:ind w:left="567" w:hanging="709"/>
        <w:rPr>
          <w:b/>
          <w:bCs/>
        </w:rPr>
      </w:pPr>
    </w:p>
    <w:p w:rsidR="00D26E75" w:rsidRDefault="00D26E75" w:rsidP="00AC237C">
      <w:pPr>
        <w:tabs>
          <w:tab w:val="left" w:pos="1701"/>
        </w:tabs>
        <w:ind w:left="567" w:hanging="709"/>
        <w:rPr>
          <w:b/>
          <w:bCs/>
        </w:rPr>
      </w:pPr>
      <w:r>
        <w:rPr>
          <w:noProof/>
        </w:rPr>
        <w:pict>
          <v:rect id="_x0000_s1032" style="position:absolute;left:0;text-align:left;margin-left:-32.85pt;margin-top:1.85pt;width:19.5pt;height:20.25pt;z-index:251661824">
            <v:textbox style="mso-next-textbox:#_x0000_s1032">
              <w:txbxContent>
                <w:p w:rsidR="00D26E75" w:rsidRPr="00CF1941" w:rsidRDefault="00D26E75" w:rsidP="00AC237C">
                  <w:pPr>
                    <w:jc w:val="center"/>
                    <w:rPr>
                      <w:b/>
                      <w:bCs/>
                    </w:rPr>
                  </w:pPr>
                  <w:r>
                    <w:rPr>
                      <w:b/>
                      <w:bCs/>
                    </w:rPr>
                    <w:t>Z</w:t>
                  </w:r>
                </w:p>
              </w:txbxContent>
            </v:textbox>
          </v:rect>
        </w:pict>
      </w:r>
    </w:p>
    <w:p w:rsidR="00D26E75" w:rsidRDefault="00D26E75" w:rsidP="00AC237C">
      <w:pPr>
        <w:tabs>
          <w:tab w:val="left" w:pos="1701"/>
        </w:tabs>
        <w:ind w:left="567" w:hanging="709"/>
        <w:rPr>
          <w:b/>
          <w:bCs/>
        </w:rPr>
      </w:pPr>
    </w:p>
    <w:p w:rsidR="00D26E75" w:rsidRDefault="00D26E75" w:rsidP="00AC237C">
      <w:pPr>
        <w:tabs>
          <w:tab w:val="left" w:pos="1701"/>
        </w:tabs>
        <w:ind w:left="567" w:hanging="709"/>
        <w:rPr>
          <w:b/>
          <w:bCs/>
        </w:rPr>
      </w:pPr>
    </w:p>
    <w:p w:rsidR="00D26E75" w:rsidRDefault="00D26E75" w:rsidP="00AC237C">
      <w:pPr>
        <w:tabs>
          <w:tab w:val="left" w:pos="1701"/>
        </w:tabs>
        <w:ind w:left="567" w:hanging="709"/>
        <w:rPr>
          <w:b/>
          <w:bCs/>
        </w:rPr>
      </w:pPr>
    </w:p>
    <w:p w:rsidR="00D26E75" w:rsidRDefault="00D26E75" w:rsidP="00AC237C">
      <w:pPr>
        <w:tabs>
          <w:tab w:val="left" w:pos="1701"/>
        </w:tabs>
        <w:ind w:left="567" w:hanging="709"/>
        <w:rPr>
          <w:b/>
          <w:bCs/>
        </w:rPr>
      </w:pPr>
    </w:p>
    <w:p w:rsidR="00D26E75" w:rsidRPr="003923A5" w:rsidRDefault="00D26E75" w:rsidP="00AC237C">
      <w:pPr>
        <w:pStyle w:val="ListParagraph"/>
        <w:ind w:left="-704" w:hanging="5"/>
        <w:jc w:val="both"/>
        <w:rPr>
          <w:rFonts w:ascii="Book Antiqua" w:hAnsi="Book Antiqua" w:cs="Book Antiqua"/>
          <w:b/>
          <w:bCs/>
          <w:sz w:val="22"/>
          <w:szCs w:val="22"/>
        </w:rPr>
      </w:pPr>
      <w:r>
        <w:tab/>
      </w:r>
      <w:r w:rsidRPr="00EA2787">
        <w:rPr>
          <w:rFonts w:ascii="Comic Sans MS" w:hAnsi="Comic Sans MS" w:cs="Comic Sans MS"/>
          <w:b/>
          <w:bCs/>
          <w:u w:val="single"/>
          <w:shd w:val="clear" w:color="auto" w:fill="D9D9D9"/>
        </w:rPr>
        <w:t>1</w:t>
      </w:r>
      <w:r>
        <w:rPr>
          <w:rFonts w:ascii="Comic Sans MS" w:hAnsi="Comic Sans MS" w:cs="Comic Sans MS"/>
          <w:b/>
          <w:bCs/>
          <w:u w:val="single"/>
          <w:shd w:val="clear" w:color="auto" w:fill="D9D9D9"/>
        </w:rPr>
        <w:t>6</w:t>
      </w:r>
      <w:r w:rsidRPr="00EA2787">
        <w:rPr>
          <w:rFonts w:ascii="Comic Sans MS" w:hAnsi="Comic Sans MS" w:cs="Comic Sans MS"/>
          <w:b/>
          <w:bCs/>
          <w:u w:val="single"/>
          <w:shd w:val="clear" w:color="auto" w:fill="D9D9D9"/>
        </w:rPr>
        <w:t>-</w:t>
      </w:r>
      <w:r>
        <w:t xml:space="preserve">  </w:t>
      </w:r>
      <w:r w:rsidRPr="00AC237C">
        <w:rPr>
          <w:rFonts w:ascii="Comic Sans MS" w:hAnsi="Comic Sans MS" w:cs="Comic Sans MS"/>
          <w:b/>
          <w:bCs/>
          <w:sz w:val="22"/>
          <w:szCs w:val="22"/>
        </w:rPr>
        <w:t>Aşağıdakilerin hangisinde metnin bölümlerini gösteren kutular “giriş, gelişme, sonuç” olarak sıralanmıştır?</w:t>
      </w:r>
    </w:p>
    <w:p w:rsidR="00D26E75" w:rsidRDefault="00D26E75" w:rsidP="00AC237C">
      <w:pPr>
        <w:pStyle w:val="ListParagraph"/>
        <w:ind w:left="-704" w:hanging="5"/>
        <w:jc w:val="both"/>
        <w:rPr>
          <w:b/>
          <w:bCs/>
        </w:rPr>
      </w:pPr>
    </w:p>
    <w:p w:rsidR="00D26E75" w:rsidRPr="004E5290" w:rsidRDefault="00D26E75" w:rsidP="00AC237C">
      <w:pPr>
        <w:pStyle w:val="ListParagraph"/>
        <w:ind w:left="-426" w:hanging="5"/>
        <w:jc w:val="both"/>
        <w:rPr>
          <w:rFonts w:ascii="Book Antiqua" w:hAnsi="Book Antiqua" w:cs="Book Antiqua"/>
          <w:sz w:val="22"/>
          <w:szCs w:val="22"/>
        </w:rPr>
      </w:pPr>
      <w:r>
        <w:tab/>
      </w:r>
      <w:r w:rsidRPr="00AC237C">
        <w:rPr>
          <w:rFonts w:ascii="Book Antiqua" w:hAnsi="Book Antiqua" w:cs="Book Antiqua"/>
          <w:b/>
          <w:bCs/>
          <w:sz w:val="22"/>
          <w:szCs w:val="22"/>
        </w:rPr>
        <w:t>A)</w:t>
      </w:r>
      <w:r w:rsidRPr="004E5290">
        <w:rPr>
          <w:rFonts w:ascii="Book Antiqua" w:hAnsi="Book Antiqua" w:cs="Book Antiqua"/>
          <w:sz w:val="22"/>
          <w:szCs w:val="22"/>
        </w:rPr>
        <w:t xml:space="preserve"> V, Z, Y</w:t>
      </w:r>
      <w:r w:rsidRPr="004E5290">
        <w:rPr>
          <w:rFonts w:ascii="Book Antiqua" w:hAnsi="Book Antiqua" w:cs="Book Antiqua"/>
          <w:sz w:val="22"/>
          <w:szCs w:val="22"/>
        </w:rPr>
        <w:tab/>
      </w:r>
      <w:r>
        <w:rPr>
          <w:rFonts w:ascii="Book Antiqua" w:hAnsi="Book Antiqua" w:cs="Book Antiqua"/>
          <w:sz w:val="22"/>
          <w:szCs w:val="22"/>
        </w:rPr>
        <w:tab/>
      </w:r>
      <w:r>
        <w:rPr>
          <w:rFonts w:ascii="Book Antiqua" w:hAnsi="Book Antiqua" w:cs="Book Antiqua"/>
          <w:sz w:val="22"/>
          <w:szCs w:val="22"/>
        </w:rPr>
        <w:tab/>
      </w:r>
      <w:r>
        <w:rPr>
          <w:rFonts w:ascii="Book Antiqua" w:hAnsi="Book Antiqua" w:cs="Book Antiqua"/>
          <w:b/>
          <w:bCs/>
          <w:color w:val="000000"/>
          <w:sz w:val="22"/>
          <w:szCs w:val="22"/>
        </w:rPr>
        <w:t>C</w:t>
      </w:r>
      <w:r w:rsidRPr="00AC237C">
        <w:rPr>
          <w:rFonts w:ascii="Book Antiqua" w:hAnsi="Book Antiqua" w:cs="Book Antiqua"/>
          <w:b/>
          <w:bCs/>
          <w:color w:val="000000"/>
          <w:sz w:val="22"/>
          <w:szCs w:val="22"/>
        </w:rPr>
        <w:t>)</w:t>
      </w:r>
      <w:r w:rsidRPr="004E5290">
        <w:rPr>
          <w:rFonts w:ascii="Book Antiqua" w:hAnsi="Book Antiqua" w:cs="Book Antiqua"/>
          <w:color w:val="FF0000"/>
          <w:sz w:val="22"/>
          <w:szCs w:val="22"/>
        </w:rPr>
        <w:t xml:space="preserve"> </w:t>
      </w:r>
      <w:r w:rsidRPr="004E5290">
        <w:rPr>
          <w:rFonts w:ascii="Book Antiqua" w:hAnsi="Book Antiqua" w:cs="Book Antiqua"/>
          <w:sz w:val="22"/>
          <w:szCs w:val="22"/>
        </w:rPr>
        <w:t>V, Y, Z</w:t>
      </w:r>
    </w:p>
    <w:p w:rsidR="00D26E75" w:rsidRDefault="00D26E75" w:rsidP="00AC237C">
      <w:pPr>
        <w:tabs>
          <w:tab w:val="left" w:pos="1701"/>
        </w:tabs>
        <w:ind w:left="-426" w:hanging="5"/>
        <w:jc w:val="both"/>
        <w:rPr>
          <w:rFonts w:ascii="Book Antiqua" w:hAnsi="Book Antiqua" w:cs="Book Antiqua"/>
          <w:b/>
          <w:bCs/>
          <w:sz w:val="22"/>
          <w:szCs w:val="22"/>
        </w:rPr>
      </w:pPr>
      <w:r w:rsidRPr="004E5290">
        <w:rPr>
          <w:rFonts w:ascii="Book Antiqua" w:hAnsi="Book Antiqua" w:cs="Book Antiqua"/>
          <w:b/>
          <w:bCs/>
          <w:sz w:val="22"/>
          <w:szCs w:val="22"/>
        </w:rPr>
        <w:tab/>
      </w:r>
      <w:r w:rsidRPr="00AC237C">
        <w:rPr>
          <w:rFonts w:ascii="Book Antiqua" w:hAnsi="Book Antiqua" w:cs="Book Antiqua"/>
          <w:b/>
          <w:bCs/>
          <w:sz w:val="22"/>
          <w:szCs w:val="22"/>
          <w:highlight w:val="yellow"/>
        </w:rPr>
        <w:t xml:space="preserve">B) </w:t>
      </w:r>
      <w:r w:rsidRPr="00AC237C">
        <w:rPr>
          <w:rFonts w:ascii="Book Antiqua" w:hAnsi="Book Antiqua" w:cs="Book Antiqua"/>
          <w:b/>
          <w:bCs/>
          <w:color w:val="FF0000"/>
          <w:sz w:val="22"/>
          <w:szCs w:val="22"/>
          <w:highlight w:val="yellow"/>
        </w:rPr>
        <w:t>Y, V, Z</w:t>
      </w:r>
      <w:r w:rsidRPr="004E5290">
        <w:rPr>
          <w:rFonts w:ascii="Book Antiqua" w:hAnsi="Book Antiqua" w:cs="Book Antiqua"/>
          <w:b/>
          <w:bCs/>
          <w:sz w:val="22"/>
          <w:szCs w:val="22"/>
        </w:rPr>
        <w:tab/>
      </w:r>
      <w:r w:rsidRPr="004E5290">
        <w:rPr>
          <w:rFonts w:ascii="Book Antiqua" w:hAnsi="Book Antiqua" w:cs="Book Antiqua"/>
          <w:b/>
          <w:bCs/>
          <w:sz w:val="22"/>
          <w:szCs w:val="22"/>
        </w:rPr>
        <w:tab/>
        <w:t>D) Y, Z, V</w:t>
      </w:r>
    </w:p>
    <w:p w:rsidR="00D26E75" w:rsidRDefault="00D26E75" w:rsidP="00BD5EDC">
      <w:pPr>
        <w:jc w:val="both"/>
        <w:rPr>
          <w:rFonts w:ascii="Comic Sans MS" w:hAnsi="Comic Sans MS" w:cs="Comic Sans MS"/>
          <w:b/>
          <w:bCs/>
          <w:noProof/>
          <w:sz w:val="20"/>
          <w:szCs w:val="20"/>
        </w:rPr>
      </w:pPr>
      <w:r>
        <w:rPr>
          <w:rFonts w:ascii="Comic Sans MS" w:hAnsi="Comic Sans MS" w:cs="Comic Sans MS"/>
          <w:b/>
          <w:bCs/>
          <w:noProof/>
          <w:sz w:val="20"/>
          <w:szCs w:val="20"/>
        </w:rPr>
        <w:t>------------------------</w:t>
      </w:r>
    </w:p>
    <w:p w:rsidR="00D26E75" w:rsidRPr="0001737F" w:rsidRDefault="00D26E75" w:rsidP="0001737F">
      <w:pPr>
        <w:ind w:left="-851"/>
        <w:jc w:val="both"/>
        <w:rPr>
          <w:rStyle w:val="apple-converted-space"/>
          <w:rFonts w:ascii="Comic Sans MS" w:hAnsi="Comic Sans MS" w:cs="Comic Sans MS"/>
          <w:color w:val="222222"/>
          <w:sz w:val="20"/>
          <w:szCs w:val="20"/>
        </w:rPr>
      </w:pPr>
      <w:r w:rsidRPr="00EA2787">
        <w:rPr>
          <w:rFonts w:ascii="Comic Sans MS" w:hAnsi="Comic Sans MS" w:cs="Comic Sans MS"/>
          <w:b/>
          <w:bCs/>
          <w:u w:val="single"/>
          <w:shd w:val="clear" w:color="auto" w:fill="D9D9D9"/>
        </w:rPr>
        <w:t>1</w:t>
      </w:r>
      <w:r>
        <w:rPr>
          <w:rFonts w:ascii="Comic Sans MS" w:hAnsi="Comic Sans MS" w:cs="Comic Sans MS"/>
          <w:b/>
          <w:bCs/>
          <w:u w:val="single"/>
          <w:shd w:val="clear" w:color="auto" w:fill="D9D9D9"/>
        </w:rPr>
        <w:t>7</w:t>
      </w:r>
      <w:r w:rsidRPr="00EA2787">
        <w:rPr>
          <w:rFonts w:ascii="Comic Sans MS" w:hAnsi="Comic Sans MS" w:cs="Comic Sans MS"/>
          <w:b/>
          <w:bCs/>
          <w:u w:val="single"/>
          <w:shd w:val="clear" w:color="auto" w:fill="D9D9D9"/>
        </w:rPr>
        <w:t>-</w:t>
      </w:r>
      <w:r>
        <w:rPr>
          <w:rFonts w:ascii="Comic Sans MS" w:hAnsi="Comic Sans MS" w:cs="Comic Sans MS"/>
          <w:b/>
          <w:bCs/>
          <w:u w:val="single"/>
          <w:shd w:val="clear" w:color="auto" w:fill="D9D9D9"/>
        </w:rPr>
        <w:t xml:space="preserve"> </w:t>
      </w:r>
      <w:r w:rsidRPr="0001737F">
        <w:rPr>
          <w:rStyle w:val="apple-converted-space"/>
          <w:rFonts w:ascii="Comic Sans MS" w:hAnsi="Comic Sans MS" w:cs="Comic Sans MS"/>
          <w:b/>
          <w:bCs/>
          <w:color w:val="222222"/>
          <w:sz w:val="20"/>
          <w:szCs w:val="20"/>
        </w:rPr>
        <w:t xml:space="preserve">Aşağıda cümlelerin hangisinde zıt anlamlı sözcükler </w:t>
      </w:r>
      <w:r w:rsidRPr="0001737F">
        <w:rPr>
          <w:rStyle w:val="apple-converted-space"/>
          <w:rFonts w:ascii="Comic Sans MS" w:hAnsi="Comic Sans MS" w:cs="Comic Sans MS"/>
          <w:b/>
          <w:bCs/>
          <w:color w:val="222222"/>
          <w:sz w:val="20"/>
          <w:szCs w:val="20"/>
          <w:u w:val="single"/>
        </w:rPr>
        <w:t>bir arada</w:t>
      </w:r>
      <w:r w:rsidRPr="0001737F">
        <w:rPr>
          <w:rStyle w:val="apple-converted-space"/>
          <w:rFonts w:ascii="Comic Sans MS" w:hAnsi="Comic Sans MS" w:cs="Comic Sans MS"/>
          <w:b/>
          <w:bCs/>
          <w:color w:val="222222"/>
          <w:sz w:val="20"/>
          <w:szCs w:val="20"/>
        </w:rPr>
        <w:t xml:space="preserve"> kullanılmıştır?</w:t>
      </w:r>
    </w:p>
    <w:p w:rsidR="00D26E75" w:rsidRPr="0001737F" w:rsidRDefault="00D26E75" w:rsidP="0001737F">
      <w:pPr>
        <w:ind w:left="-851"/>
        <w:jc w:val="both"/>
        <w:rPr>
          <w:rStyle w:val="apple-converted-space"/>
          <w:rFonts w:ascii="Comic Sans MS" w:hAnsi="Comic Sans MS" w:cs="Comic Sans MS"/>
          <w:color w:val="222222"/>
          <w:sz w:val="20"/>
          <w:szCs w:val="20"/>
        </w:rPr>
      </w:pPr>
      <w:r w:rsidRPr="0001737F">
        <w:rPr>
          <w:rStyle w:val="apple-converted-space"/>
          <w:rFonts w:ascii="Comic Sans MS" w:hAnsi="Comic Sans MS" w:cs="Comic Sans MS"/>
          <w:b/>
          <w:bCs/>
          <w:color w:val="222222"/>
          <w:sz w:val="20"/>
          <w:szCs w:val="20"/>
        </w:rPr>
        <w:t xml:space="preserve">A) </w:t>
      </w:r>
      <w:r w:rsidRPr="0001737F">
        <w:rPr>
          <w:rStyle w:val="apple-converted-space"/>
          <w:rFonts w:ascii="Comic Sans MS" w:hAnsi="Comic Sans MS" w:cs="Comic Sans MS"/>
          <w:color w:val="222222"/>
          <w:sz w:val="20"/>
          <w:szCs w:val="20"/>
        </w:rPr>
        <w:t>Doğru bilgilere ulaştığınızda sakın bizden gizlemeyiniz.</w:t>
      </w:r>
    </w:p>
    <w:p w:rsidR="00D26E75" w:rsidRPr="0001737F" w:rsidRDefault="00D26E75" w:rsidP="0001737F">
      <w:pPr>
        <w:ind w:left="-851"/>
        <w:jc w:val="both"/>
        <w:rPr>
          <w:rStyle w:val="apple-converted-space"/>
          <w:rFonts w:ascii="Comic Sans MS" w:hAnsi="Comic Sans MS" w:cs="Comic Sans MS"/>
          <w:color w:val="222222"/>
          <w:sz w:val="20"/>
          <w:szCs w:val="20"/>
        </w:rPr>
      </w:pPr>
      <w:r w:rsidRPr="0001737F">
        <w:rPr>
          <w:rStyle w:val="apple-converted-space"/>
          <w:rFonts w:ascii="Comic Sans MS" w:hAnsi="Comic Sans MS" w:cs="Comic Sans MS"/>
          <w:b/>
          <w:bCs/>
          <w:color w:val="222222"/>
          <w:sz w:val="20"/>
          <w:szCs w:val="20"/>
        </w:rPr>
        <w:t xml:space="preserve">B) </w:t>
      </w:r>
      <w:r w:rsidRPr="0001737F">
        <w:rPr>
          <w:rStyle w:val="apple-converted-space"/>
          <w:rFonts w:ascii="Comic Sans MS" w:hAnsi="Comic Sans MS" w:cs="Comic Sans MS"/>
          <w:color w:val="222222"/>
          <w:sz w:val="20"/>
          <w:szCs w:val="20"/>
        </w:rPr>
        <w:t>Kusursuz dost arayan dostsuz kalır.</w:t>
      </w:r>
    </w:p>
    <w:p w:rsidR="00D26E75" w:rsidRPr="0001737F" w:rsidRDefault="00D26E75" w:rsidP="0001737F">
      <w:pPr>
        <w:ind w:left="-851"/>
        <w:jc w:val="both"/>
        <w:rPr>
          <w:rStyle w:val="apple-converted-space"/>
          <w:rFonts w:ascii="Comic Sans MS" w:hAnsi="Comic Sans MS" w:cs="Comic Sans MS"/>
          <w:color w:val="FF0000"/>
          <w:sz w:val="20"/>
          <w:szCs w:val="20"/>
        </w:rPr>
      </w:pPr>
      <w:r w:rsidRPr="0001737F">
        <w:rPr>
          <w:rStyle w:val="apple-converted-space"/>
          <w:rFonts w:ascii="Comic Sans MS" w:hAnsi="Comic Sans MS" w:cs="Comic Sans MS"/>
          <w:b/>
          <w:bCs/>
          <w:color w:val="FF0000"/>
          <w:sz w:val="20"/>
          <w:szCs w:val="20"/>
        </w:rPr>
        <w:t xml:space="preserve">C) </w:t>
      </w:r>
      <w:r w:rsidRPr="0001737F">
        <w:rPr>
          <w:rStyle w:val="apple-converted-space"/>
          <w:rFonts w:ascii="Comic Sans MS" w:hAnsi="Comic Sans MS" w:cs="Comic Sans MS"/>
          <w:color w:val="FF0000"/>
          <w:sz w:val="20"/>
          <w:szCs w:val="20"/>
        </w:rPr>
        <w:t>Soğuk havada onunla içtiğimiz çay ve sıcak sohbet bizi mutlu etti.</w:t>
      </w:r>
    </w:p>
    <w:p w:rsidR="00D26E75" w:rsidRPr="0001737F" w:rsidRDefault="00D26E75" w:rsidP="0001737F">
      <w:pPr>
        <w:ind w:left="-851"/>
        <w:jc w:val="both"/>
        <w:rPr>
          <w:rStyle w:val="apple-converted-space"/>
          <w:rFonts w:ascii="Comic Sans MS" w:hAnsi="Comic Sans MS" w:cs="Comic Sans MS"/>
          <w:color w:val="222222"/>
          <w:sz w:val="20"/>
          <w:szCs w:val="20"/>
        </w:rPr>
      </w:pPr>
      <w:r w:rsidRPr="0001737F">
        <w:rPr>
          <w:rStyle w:val="apple-converted-space"/>
          <w:rFonts w:ascii="Comic Sans MS" w:hAnsi="Comic Sans MS" w:cs="Comic Sans MS"/>
          <w:b/>
          <w:bCs/>
          <w:color w:val="222222"/>
          <w:sz w:val="20"/>
          <w:szCs w:val="20"/>
        </w:rPr>
        <w:t xml:space="preserve">D) </w:t>
      </w:r>
      <w:r w:rsidRPr="0001737F">
        <w:rPr>
          <w:rStyle w:val="apple-converted-space"/>
          <w:rFonts w:ascii="Comic Sans MS" w:hAnsi="Comic Sans MS" w:cs="Comic Sans MS"/>
          <w:color w:val="222222"/>
          <w:sz w:val="20"/>
          <w:szCs w:val="20"/>
        </w:rPr>
        <w:t>Nedense hasta olunca ancak sağlıklı olmanın kıymeti anlaşılır.</w:t>
      </w:r>
    </w:p>
    <w:p w:rsidR="00D26E75" w:rsidRDefault="00D26E75" w:rsidP="0001737F">
      <w:pPr>
        <w:ind w:left="-851"/>
        <w:jc w:val="both"/>
        <w:rPr>
          <w:rFonts w:ascii="Comic Sans MS" w:hAnsi="Comic Sans MS" w:cs="Comic Sans MS"/>
          <w:b/>
          <w:bCs/>
          <w:noProof/>
          <w:sz w:val="20"/>
          <w:szCs w:val="20"/>
        </w:rPr>
      </w:pPr>
      <w:r>
        <w:rPr>
          <w:rFonts w:ascii="Comic Sans MS" w:hAnsi="Comic Sans MS" w:cs="Comic Sans MS"/>
          <w:b/>
          <w:bCs/>
          <w:noProof/>
          <w:sz w:val="20"/>
          <w:szCs w:val="20"/>
        </w:rPr>
        <w:t>--------------------</w:t>
      </w:r>
    </w:p>
    <w:p w:rsidR="00D26E75" w:rsidRPr="009D4D3A" w:rsidRDefault="00D26E75" w:rsidP="009D4D3A">
      <w:pPr>
        <w:ind w:left="-851"/>
        <w:jc w:val="both"/>
        <w:rPr>
          <w:rFonts w:ascii="Comic Sans MS" w:hAnsi="Comic Sans MS" w:cs="Comic Sans MS"/>
          <w:b/>
          <w:bCs/>
          <w:sz w:val="20"/>
          <w:szCs w:val="20"/>
        </w:rPr>
      </w:pPr>
      <w:r w:rsidRPr="00EA2787">
        <w:rPr>
          <w:rFonts w:ascii="Comic Sans MS" w:hAnsi="Comic Sans MS" w:cs="Comic Sans MS"/>
          <w:b/>
          <w:bCs/>
          <w:u w:val="single"/>
          <w:shd w:val="clear" w:color="auto" w:fill="D9D9D9"/>
        </w:rPr>
        <w:t>1</w:t>
      </w:r>
      <w:r>
        <w:rPr>
          <w:rFonts w:ascii="Comic Sans MS" w:hAnsi="Comic Sans MS" w:cs="Comic Sans MS"/>
          <w:b/>
          <w:bCs/>
          <w:u w:val="single"/>
          <w:shd w:val="clear" w:color="auto" w:fill="D9D9D9"/>
        </w:rPr>
        <w:t>8</w:t>
      </w:r>
      <w:r w:rsidRPr="00EA2787">
        <w:rPr>
          <w:rFonts w:ascii="Comic Sans MS" w:hAnsi="Comic Sans MS" w:cs="Comic Sans MS"/>
          <w:b/>
          <w:bCs/>
          <w:u w:val="single"/>
          <w:shd w:val="clear" w:color="auto" w:fill="D9D9D9"/>
        </w:rPr>
        <w:t>-</w:t>
      </w:r>
      <w:r>
        <w:rPr>
          <w:rFonts w:ascii="Comic Sans MS" w:hAnsi="Comic Sans MS" w:cs="Comic Sans MS"/>
          <w:b/>
          <w:bCs/>
          <w:u w:val="single"/>
          <w:shd w:val="clear" w:color="auto" w:fill="D9D9D9"/>
        </w:rPr>
        <w:t xml:space="preserve"> </w:t>
      </w:r>
      <w:r w:rsidRPr="009D4D3A">
        <w:rPr>
          <w:rFonts w:ascii="Comic Sans MS" w:hAnsi="Comic Sans MS" w:cs="Comic Sans MS"/>
          <w:b/>
          <w:bCs/>
          <w:sz w:val="20"/>
          <w:szCs w:val="20"/>
        </w:rPr>
        <w:t>Aşağıdaki cümlelerin hangisinde haber kipiyle çekimlenmiş bir fiil vardır?</w:t>
      </w:r>
    </w:p>
    <w:p w:rsidR="00D26E75" w:rsidRPr="009D4D3A" w:rsidRDefault="00D26E75" w:rsidP="009D4D3A">
      <w:pPr>
        <w:ind w:left="-851"/>
        <w:jc w:val="both"/>
        <w:rPr>
          <w:rFonts w:ascii="Comic Sans MS" w:hAnsi="Comic Sans MS" w:cs="Comic Sans MS"/>
          <w:b/>
          <w:bCs/>
          <w:sz w:val="20"/>
          <w:szCs w:val="20"/>
        </w:rPr>
      </w:pPr>
    </w:p>
    <w:p w:rsidR="00D26E75" w:rsidRPr="009D4D3A" w:rsidRDefault="00D26E75" w:rsidP="009D4D3A">
      <w:pPr>
        <w:ind w:left="-851"/>
        <w:jc w:val="both"/>
        <w:rPr>
          <w:rStyle w:val="apple-converted-space"/>
          <w:rFonts w:ascii="Comic Sans MS" w:hAnsi="Comic Sans MS" w:cs="Comic Sans MS"/>
          <w:color w:val="000000"/>
          <w:sz w:val="20"/>
          <w:szCs w:val="20"/>
        </w:rPr>
      </w:pPr>
      <w:r w:rsidRPr="009D4D3A">
        <w:rPr>
          <w:rStyle w:val="apple-converted-space"/>
          <w:rFonts w:ascii="Comic Sans MS" w:hAnsi="Comic Sans MS" w:cs="Comic Sans MS"/>
          <w:b/>
          <w:bCs/>
          <w:color w:val="000000"/>
          <w:sz w:val="20"/>
          <w:szCs w:val="20"/>
        </w:rPr>
        <w:t xml:space="preserve">A)  </w:t>
      </w:r>
      <w:r w:rsidRPr="009D4D3A">
        <w:rPr>
          <w:rStyle w:val="apple-converted-space"/>
          <w:rFonts w:ascii="Comic Sans MS" w:hAnsi="Comic Sans MS" w:cs="Comic Sans MS"/>
          <w:color w:val="000000"/>
          <w:sz w:val="20"/>
          <w:szCs w:val="20"/>
        </w:rPr>
        <w:t>Odamı toplayayım da çarşıya gideyim.</w:t>
      </w:r>
    </w:p>
    <w:p w:rsidR="00D26E75" w:rsidRPr="009D4D3A" w:rsidRDefault="00D26E75" w:rsidP="009D4D3A">
      <w:pPr>
        <w:ind w:left="-851"/>
        <w:jc w:val="both"/>
        <w:rPr>
          <w:rStyle w:val="apple-converted-space"/>
          <w:rFonts w:ascii="Comic Sans MS" w:hAnsi="Comic Sans MS" w:cs="Comic Sans MS"/>
          <w:color w:val="000000"/>
          <w:sz w:val="20"/>
          <w:szCs w:val="20"/>
        </w:rPr>
      </w:pPr>
      <w:r w:rsidRPr="009D4D3A">
        <w:rPr>
          <w:rStyle w:val="apple-converted-space"/>
          <w:rFonts w:ascii="Comic Sans MS" w:hAnsi="Comic Sans MS" w:cs="Comic Sans MS"/>
          <w:b/>
          <w:bCs/>
          <w:color w:val="000000"/>
          <w:sz w:val="20"/>
          <w:szCs w:val="20"/>
        </w:rPr>
        <w:t xml:space="preserve">B) </w:t>
      </w:r>
      <w:r w:rsidRPr="009D4D3A">
        <w:rPr>
          <w:rStyle w:val="apple-converted-space"/>
          <w:rFonts w:ascii="Comic Sans MS" w:hAnsi="Comic Sans MS" w:cs="Comic Sans MS"/>
          <w:color w:val="000000"/>
          <w:sz w:val="20"/>
          <w:szCs w:val="20"/>
        </w:rPr>
        <w:t xml:space="preserve"> Yolculukta yanında yiyecek bulundurmalısın.</w:t>
      </w:r>
    </w:p>
    <w:p w:rsidR="00D26E75" w:rsidRPr="009D4D3A" w:rsidRDefault="00D26E75" w:rsidP="009D4D3A">
      <w:pPr>
        <w:ind w:left="-851"/>
        <w:jc w:val="both"/>
        <w:rPr>
          <w:rStyle w:val="apple-converted-space"/>
          <w:rFonts w:ascii="Comic Sans MS" w:hAnsi="Comic Sans MS" w:cs="Comic Sans MS"/>
          <w:color w:val="000000"/>
          <w:sz w:val="20"/>
          <w:szCs w:val="20"/>
        </w:rPr>
      </w:pPr>
      <w:r w:rsidRPr="009D4D3A">
        <w:rPr>
          <w:rStyle w:val="apple-converted-space"/>
          <w:rFonts w:ascii="Comic Sans MS" w:hAnsi="Comic Sans MS" w:cs="Comic Sans MS"/>
          <w:b/>
          <w:bCs/>
          <w:color w:val="000000"/>
          <w:sz w:val="20"/>
          <w:szCs w:val="20"/>
        </w:rPr>
        <w:t xml:space="preserve">C)  </w:t>
      </w:r>
      <w:r w:rsidRPr="009D4D3A">
        <w:rPr>
          <w:rStyle w:val="apple-converted-space"/>
          <w:rFonts w:ascii="Comic Sans MS" w:hAnsi="Comic Sans MS" w:cs="Comic Sans MS"/>
          <w:color w:val="000000"/>
          <w:sz w:val="20"/>
          <w:szCs w:val="20"/>
        </w:rPr>
        <w:t>Dolaptaki bardakları masaya dizin.</w:t>
      </w:r>
    </w:p>
    <w:p w:rsidR="00D26E75" w:rsidRPr="009D4D3A" w:rsidRDefault="00D26E75" w:rsidP="009D4D3A">
      <w:pPr>
        <w:ind w:left="-851"/>
        <w:rPr>
          <w:rStyle w:val="apple-converted-space"/>
          <w:rFonts w:ascii="Comic Sans MS" w:hAnsi="Comic Sans MS" w:cs="Comic Sans MS"/>
          <w:color w:val="000000"/>
          <w:sz w:val="20"/>
          <w:szCs w:val="20"/>
        </w:rPr>
      </w:pPr>
      <w:r w:rsidRPr="009D4D3A">
        <w:rPr>
          <w:rStyle w:val="apple-converted-space"/>
          <w:rFonts w:ascii="Comic Sans MS" w:hAnsi="Comic Sans MS" w:cs="Comic Sans MS"/>
          <w:b/>
          <w:bCs/>
          <w:color w:val="000000"/>
          <w:sz w:val="20"/>
          <w:szCs w:val="20"/>
        </w:rPr>
        <w:t xml:space="preserve">D)  </w:t>
      </w:r>
      <w:r w:rsidRPr="009D4D3A">
        <w:rPr>
          <w:rStyle w:val="apple-converted-space"/>
          <w:rFonts w:ascii="Comic Sans MS" w:hAnsi="Comic Sans MS" w:cs="Comic Sans MS"/>
          <w:color w:val="000000"/>
          <w:sz w:val="20"/>
          <w:szCs w:val="20"/>
        </w:rPr>
        <w:t>Bir aradan sonra çalışmaya başlıyoruz.</w:t>
      </w:r>
    </w:p>
    <w:p w:rsidR="00D26E75" w:rsidRPr="00DB00BC" w:rsidRDefault="00D26E75" w:rsidP="0001737F">
      <w:pPr>
        <w:ind w:left="-142"/>
        <w:jc w:val="both"/>
        <w:rPr>
          <w:rFonts w:ascii="Comic Sans MS" w:hAnsi="Comic Sans MS" w:cs="Comic Sans MS"/>
          <w:b/>
          <w:bCs/>
          <w:noProof/>
          <w:sz w:val="20"/>
          <w:szCs w:val="20"/>
        </w:rPr>
      </w:pPr>
      <w:r>
        <w:rPr>
          <w:rFonts w:ascii="Comic Sans MS" w:hAnsi="Comic Sans MS" w:cs="Comic Sans MS"/>
          <w:b/>
          <w:bCs/>
          <w:noProof/>
          <w:sz w:val="20"/>
          <w:szCs w:val="20"/>
        </w:rPr>
        <w:t>--------------------</w:t>
      </w:r>
    </w:p>
    <w:p w:rsidR="00D26E75" w:rsidRPr="0001737F" w:rsidRDefault="00D26E75" w:rsidP="0001737F">
      <w:pPr>
        <w:ind w:right="283"/>
        <w:jc w:val="both"/>
        <w:rPr>
          <w:rFonts w:ascii="Comic Sans MS" w:hAnsi="Comic Sans MS" w:cs="Comic Sans MS"/>
          <w:b/>
          <w:bCs/>
          <w:sz w:val="20"/>
          <w:szCs w:val="20"/>
        </w:rPr>
      </w:pPr>
      <w:r w:rsidRPr="00EA2787">
        <w:rPr>
          <w:rFonts w:ascii="Comic Sans MS" w:hAnsi="Comic Sans MS" w:cs="Comic Sans MS"/>
          <w:b/>
          <w:bCs/>
          <w:u w:val="single"/>
          <w:shd w:val="clear" w:color="auto" w:fill="D9D9D9"/>
        </w:rPr>
        <w:t>1</w:t>
      </w:r>
      <w:r>
        <w:rPr>
          <w:rFonts w:ascii="Comic Sans MS" w:hAnsi="Comic Sans MS" w:cs="Comic Sans MS"/>
          <w:b/>
          <w:bCs/>
          <w:u w:val="single"/>
          <w:shd w:val="clear" w:color="auto" w:fill="D9D9D9"/>
        </w:rPr>
        <w:t>9</w:t>
      </w:r>
      <w:r w:rsidRPr="00EA2787">
        <w:rPr>
          <w:rFonts w:ascii="Comic Sans MS" w:hAnsi="Comic Sans MS" w:cs="Comic Sans MS"/>
          <w:b/>
          <w:bCs/>
          <w:u w:val="single"/>
          <w:shd w:val="clear" w:color="auto" w:fill="D9D9D9"/>
        </w:rPr>
        <w:t>-</w:t>
      </w:r>
      <w:r>
        <w:rPr>
          <w:rFonts w:ascii="Comic Sans MS" w:hAnsi="Comic Sans MS" w:cs="Comic Sans MS"/>
          <w:b/>
          <w:bCs/>
          <w:u w:val="single"/>
          <w:shd w:val="clear" w:color="auto" w:fill="D9D9D9"/>
        </w:rPr>
        <w:t xml:space="preserve">  </w:t>
      </w:r>
      <w:r w:rsidRPr="0001737F">
        <w:rPr>
          <w:rFonts w:ascii="Comic Sans MS" w:hAnsi="Comic Sans MS" w:cs="Comic Sans MS"/>
          <w:b/>
          <w:bCs/>
          <w:sz w:val="20"/>
          <w:szCs w:val="20"/>
        </w:rPr>
        <w:t>Aşağıdaki metinlerden hangisi bir olay metninden alınmıştır?</w:t>
      </w:r>
    </w:p>
    <w:p w:rsidR="00D26E75" w:rsidRPr="0001737F" w:rsidRDefault="00D26E75" w:rsidP="0001737F">
      <w:pPr>
        <w:ind w:right="283"/>
        <w:jc w:val="both"/>
        <w:rPr>
          <w:rFonts w:ascii="Comic Sans MS" w:hAnsi="Comic Sans MS" w:cs="Comic Sans MS"/>
          <w:b/>
          <w:bCs/>
          <w:sz w:val="20"/>
          <w:szCs w:val="20"/>
        </w:rPr>
      </w:pPr>
    </w:p>
    <w:p w:rsidR="00D26E75" w:rsidRPr="0001737F" w:rsidRDefault="00D26E75" w:rsidP="0001737F">
      <w:pPr>
        <w:ind w:right="283"/>
        <w:jc w:val="both"/>
        <w:rPr>
          <w:rFonts w:ascii="Comic Sans MS" w:hAnsi="Comic Sans MS" w:cs="Comic Sans MS"/>
          <w:sz w:val="20"/>
          <w:szCs w:val="20"/>
        </w:rPr>
      </w:pPr>
      <w:r w:rsidRPr="0001737F">
        <w:rPr>
          <w:rFonts w:ascii="Comic Sans MS" w:hAnsi="Comic Sans MS" w:cs="Comic Sans MS"/>
          <w:b/>
          <w:bCs/>
          <w:sz w:val="20"/>
          <w:szCs w:val="20"/>
          <w:highlight w:val="yellow"/>
        </w:rPr>
        <w:t>A)</w:t>
      </w:r>
      <w:r w:rsidRPr="0001737F">
        <w:rPr>
          <w:rFonts w:ascii="Comic Sans MS" w:hAnsi="Comic Sans MS" w:cs="Comic Sans MS"/>
          <w:sz w:val="20"/>
          <w:szCs w:val="20"/>
          <w:highlight w:val="yellow"/>
        </w:rPr>
        <w:t xml:space="preserve"> Sabahın sessizliğini ve serinliğini üstüne çekmiş gizemli bir sokakta yürüyorduk. Etrafta kimsecikler yoktu. Ayakkabılarımızın gıcırtısını duyabiliyorduk.</w:t>
      </w:r>
    </w:p>
    <w:p w:rsidR="00D26E75" w:rsidRPr="0001737F" w:rsidRDefault="00D26E75" w:rsidP="0001737F">
      <w:pPr>
        <w:ind w:right="283"/>
        <w:jc w:val="both"/>
        <w:rPr>
          <w:rFonts w:ascii="Comic Sans MS" w:hAnsi="Comic Sans MS" w:cs="Comic Sans MS"/>
          <w:sz w:val="20"/>
          <w:szCs w:val="20"/>
        </w:rPr>
      </w:pPr>
      <w:r w:rsidRPr="0001737F">
        <w:rPr>
          <w:rFonts w:ascii="Comic Sans MS" w:hAnsi="Comic Sans MS" w:cs="Comic Sans MS"/>
          <w:b/>
          <w:bCs/>
          <w:sz w:val="20"/>
          <w:szCs w:val="20"/>
        </w:rPr>
        <w:t>B)</w:t>
      </w:r>
      <w:r w:rsidRPr="0001737F">
        <w:rPr>
          <w:rFonts w:ascii="Comic Sans MS" w:hAnsi="Comic Sans MS" w:cs="Comic Sans MS"/>
          <w:sz w:val="20"/>
          <w:szCs w:val="20"/>
        </w:rPr>
        <w:t>Bilimin doğuşu çok eski zamanlara dayanır. İnsanların gündelik ihtiyaçları ve merak</w:t>
      </w:r>
      <w:r w:rsidRPr="0001737F">
        <w:rPr>
          <w:rFonts w:ascii="Comic Sans MS" w:hAnsi="Comic Sans MS" w:cs="Comic Sans MS"/>
          <w:b/>
          <w:bCs/>
          <w:sz w:val="20"/>
          <w:szCs w:val="20"/>
        </w:rPr>
        <w:t xml:space="preserve"> </w:t>
      </w:r>
      <w:r w:rsidRPr="0001737F">
        <w:rPr>
          <w:rFonts w:ascii="Comic Sans MS" w:hAnsi="Comic Sans MS" w:cs="Comic Sans MS"/>
          <w:sz w:val="20"/>
          <w:szCs w:val="20"/>
        </w:rPr>
        <w:t>duygusu onları üretken olmaya itmiştir.</w:t>
      </w:r>
    </w:p>
    <w:p w:rsidR="00D26E75" w:rsidRPr="0001737F" w:rsidRDefault="00D26E75" w:rsidP="0001737F">
      <w:pPr>
        <w:ind w:right="283"/>
        <w:jc w:val="both"/>
        <w:rPr>
          <w:rFonts w:ascii="Comic Sans MS" w:hAnsi="Comic Sans MS" w:cs="Comic Sans MS"/>
          <w:sz w:val="20"/>
          <w:szCs w:val="20"/>
          <w:shd w:val="clear" w:color="auto" w:fill="FFFFFF"/>
        </w:rPr>
      </w:pPr>
      <w:r w:rsidRPr="0001737F">
        <w:rPr>
          <w:rFonts w:ascii="Comic Sans MS" w:hAnsi="Comic Sans MS" w:cs="Comic Sans MS"/>
          <w:b/>
          <w:bCs/>
          <w:sz w:val="20"/>
          <w:szCs w:val="20"/>
        </w:rPr>
        <w:t xml:space="preserve">C) </w:t>
      </w:r>
      <w:r w:rsidRPr="0001737F">
        <w:rPr>
          <w:rFonts w:ascii="Comic Sans MS" w:hAnsi="Comic Sans MS" w:cs="Comic Sans MS"/>
          <w:sz w:val="20"/>
          <w:szCs w:val="20"/>
          <w:shd w:val="clear" w:color="auto" w:fill="FFFFFF"/>
        </w:rPr>
        <w:t>İletişim, iletilen</w:t>
      </w:r>
      <w:r w:rsidRPr="0001737F">
        <w:rPr>
          <w:rStyle w:val="apple-converted-space"/>
          <w:rFonts w:ascii="Comic Sans MS" w:hAnsi="Comic Sans MS" w:cs="Comic Sans MS"/>
          <w:sz w:val="20"/>
          <w:szCs w:val="20"/>
          <w:shd w:val="clear" w:color="auto" w:fill="FFFFFF"/>
        </w:rPr>
        <w:t> </w:t>
      </w:r>
      <w:hyperlink r:id="rId7" w:tooltip="Bilgi" w:history="1">
        <w:r w:rsidRPr="0001737F">
          <w:rPr>
            <w:rStyle w:val="Hyperlink"/>
            <w:rFonts w:ascii="Comic Sans MS" w:hAnsi="Comic Sans MS" w:cs="Comic Sans MS"/>
            <w:color w:val="auto"/>
            <w:sz w:val="20"/>
            <w:szCs w:val="20"/>
            <w:u w:val="none"/>
            <w:shd w:val="clear" w:color="auto" w:fill="FFFFFF"/>
          </w:rPr>
          <w:t>bilginin</w:t>
        </w:r>
      </w:hyperlink>
      <w:r w:rsidRPr="0001737F">
        <w:rPr>
          <w:rStyle w:val="apple-converted-space"/>
          <w:rFonts w:ascii="Comic Sans MS" w:hAnsi="Comic Sans MS" w:cs="Comic Sans MS"/>
          <w:sz w:val="20"/>
          <w:szCs w:val="20"/>
          <w:shd w:val="clear" w:color="auto" w:fill="FFFFFF"/>
        </w:rPr>
        <w:t> </w:t>
      </w:r>
      <w:r w:rsidRPr="0001737F">
        <w:rPr>
          <w:rFonts w:ascii="Comic Sans MS" w:hAnsi="Comic Sans MS" w:cs="Comic Sans MS"/>
          <w:sz w:val="20"/>
          <w:szCs w:val="20"/>
          <w:shd w:val="clear" w:color="auto" w:fill="FFFFFF"/>
        </w:rPr>
        <w:t>hem</w:t>
      </w:r>
      <w:r w:rsidRPr="0001737F">
        <w:rPr>
          <w:rStyle w:val="apple-converted-space"/>
          <w:rFonts w:ascii="Comic Sans MS" w:hAnsi="Comic Sans MS" w:cs="Comic Sans MS"/>
          <w:sz w:val="20"/>
          <w:szCs w:val="20"/>
          <w:shd w:val="clear" w:color="auto" w:fill="FFFFFF"/>
        </w:rPr>
        <w:t> </w:t>
      </w:r>
      <w:hyperlink r:id="rId8" w:tooltip="Gönderici (sayfa mevcut değil)" w:history="1">
        <w:r w:rsidRPr="0001737F">
          <w:rPr>
            <w:rStyle w:val="Hyperlink"/>
            <w:rFonts w:ascii="Comic Sans MS" w:hAnsi="Comic Sans MS" w:cs="Comic Sans MS"/>
            <w:color w:val="auto"/>
            <w:sz w:val="20"/>
            <w:szCs w:val="20"/>
            <w:u w:val="none"/>
            <w:shd w:val="clear" w:color="auto" w:fill="FFFFFF"/>
          </w:rPr>
          <w:t>gönderici</w:t>
        </w:r>
      </w:hyperlink>
      <w:r w:rsidRPr="0001737F">
        <w:rPr>
          <w:rStyle w:val="apple-converted-space"/>
          <w:rFonts w:ascii="Comic Sans MS" w:hAnsi="Comic Sans MS" w:cs="Comic Sans MS"/>
          <w:sz w:val="20"/>
          <w:szCs w:val="20"/>
          <w:shd w:val="clear" w:color="auto" w:fill="FFFFFF"/>
        </w:rPr>
        <w:t> </w:t>
      </w:r>
      <w:r w:rsidRPr="0001737F">
        <w:rPr>
          <w:rFonts w:ascii="Comic Sans MS" w:hAnsi="Comic Sans MS" w:cs="Comic Sans MS"/>
          <w:sz w:val="20"/>
          <w:szCs w:val="20"/>
          <w:shd w:val="clear" w:color="auto" w:fill="FFFFFF"/>
        </w:rPr>
        <w:t>hem de</w:t>
      </w:r>
      <w:r w:rsidRPr="0001737F">
        <w:rPr>
          <w:rStyle w:val="apple-converted-space"/>
          <w:rFonts w:ascii="Comic Sans MS" w:hAnsi="Comic Sans MS" w:cs="Comic Sans MS"/>
          <w:sz w:val="20"/>
          <w:szCs w:val="20"/>
          <w:shd w:val="clear" w:color="auto" w:fill="FFFFFF"/>
        </w:rPr>
        <w:t> </w:t>
      </w:r>
      <w:hyperlink r:id="rId9" w:tooltip="Alıcı (sayfa mevcut değil)" w:history="1">
        <w:r w:rsidRPr="0001737F">
          <w:rPr>
            <w:rStyle w:val="Hyperlink"/>
            <w:rFonts w:ascii="Comic Sans MS" w:hAnsi="Comic Sans MS" w:cs="Comic Sans MS"/>
            <w:color w:val="auto"/>
            <w:sz w:val="20"/>
            <w:szCs w:val="20"/>
            <w:u w:val="none"/>
            <w:shd w:val="clear" w:color="auto" w:fill="FFFFFF"/>
          </w:rPr>
          <w:t>alıcı</w:t>
        </w:r>
      </w:hyperlink>
      <w:r w:rsidRPr="0001737F">
        <w:rPr>
          <w:rStyle w:val="apple-converted-space"/>
          <w:rFonts w:ascii="Comic Sans MS" w:hAnsi="Comic Sans MS" w:cs="Comic Sans MS"/>
          <w:sz w:val="20"/>
          <w:szCs w:val="20"/>
          <w:shd w:val="clear" w:color="auto" w:fill="FFFFFF"/>
        </w:rPr>
        <w:t> </w:t>
      </w:r>
      <w:r w:rsidRPr="0001737F">
        <w:rPr>
          <w:rFonts w:ascii="Comic Sans MS" w:hAnsi="Comic Sans MS" w:cs="Comic Sans MS"/>
          <w:sz w:val="20"/>
          <w:szCs w:val="20"/>
          <w:shd w:val="clear" w:color="auto" w:fill="FFFFFF"/>
        </w:rPr>
        <w:t>tarafından anlaşıldığı</w:t>
      </w:r>
      <w:r w:rsidRPr="0001737F">
        <w:rPr>
          <w:rStyle w:val="apple-converted-space"/>
          <w:rFonts w:ascii="Comic Sans MS" w:hAnsi="Comic Sans MS" w:cs="Comic Sans MS"/>
          <w:sz w:val="20"/>
          <w:szCs w:val="20"/>
          <w:shd w:val="clear" w:color="auto" w:fill="FFFFFF"/>
        </w:rPr>
        <w:t> </w:t>
      </w:r>
      <w:hyperlink r:id="rId10" w:tooltip="Ortam (sayfa mevcut değil)" w:history="1">
        <w:r w:rsidRPr="0001737F">
          <w:rPr>
            <w:rStyle w:val="Hyperlink"/>
            <w:rFonts w:ascii="Comic Sans MS" w:hAnsi="Comic Sans MS" w:cs="Comic Sans MS"/>
            <w:color w:val="auto"/>
            <w:sz w:val="20"/>
            <w:szCs w:val="20"/>
            <w:u w:val="none"/>
            <w:shd w:val="clear" w:color="auto" w:fill="FFFFFF"/>
          </w:rPr>
          <w:t>ortamda</w:t>
        </w:r>
      </w:hyperlink>
      <w:r w:rsidRPr="0001737F">
        <w:rPr>
          <w:rStyle w:val="apple-converted-space"/>
          <w:rFonts w:ascii="Comic Sans MS" w:hAnsi="Comic Sans MS" w:cs="Comic Sans MS"/>
          <w:sz w:val="20"/>
          <w:szCs w:val="20"/>
          <w:shd w:val="clear" w:color="auto" w:fill="FFFFFF"/>
        </w:rPr>
        <w:t> </w:t>
      </w:r>
      <w:r w:rsidRPr="0001737F">
        <w:rPr>
          <w:rFonts w:ascii="Comic Sans MS" w:hAnsi="Comic Sans MS" w:cs="Comic Sans MS"/>
          <w:sz w:val="20"/>
          <w:szCs w:val="20"/>
          <w:shd w:val="clear" w:color="auto" w:fill="FFFFFF"/>
        </w:rPr>
        <w:t>bilginin bir göndericiden bir alıcıya aktarılma sürecidir. Organizmaların çeşitli yöntemlerle bilgi alışverişi yapmalarına olanak tanıyan bir süreçtir.</w:t>
      </w:r>
    </w:p>
    <w:p w:rsidR="00D26E75" w:rsidRPr="0001737F" w:rsidRDefault="00D26E75" w:rsidP="0001737F">
      <w:pPr>
        <w:ind w:right="283"/>
        <w:jc w:val="both"/>
        <w:rPr>
          <w:rFonts w:ascii="Comic Sans MS" w:hAnsi="Comic Sans MS" w:cs="Comic Sans MS"/>
          <w:b/>
          <w:bCs/>
          <w:sz w:val="20"/>
          <w:szCs w:val="20"/>
        </w:rPr>
      </w:pPr>
      <w:r w:rsidRPr="0001737F">
        <w:rPr>
          <w:rFonts w:ascii="Comic Sans MS" w:hAnsi="Comic Sans MS" w:cs="Comic Sans MS"/>
          <w:b/>
          <w:bCs/>
          <w:sz w:val="20"/>
          <w:szCs w:val="20"/>
          <w:shd w:val="clear" w:color="auto" w:fill="FFFFFF"/>
        </w:rPr>
        <w:t xml:space="preserve">D) </w:t>
      </w:r>
      <w:r w:rsidRPr="0001737F">
        <w:rPr>
          <w:rFonts w:ascii="Comic Sans MS" w:hAnsi="Comic Sans MS" w:cs="Comic Sans MS"/>
          <w:sz w:val="20"/>
          <w:szCs w:val="20"/>
          <w:shd w:val="clear" w:color="auto" w:fill="FFFFFF"/>
        </w:rPr>
        <w:t>Aile bireyi olmak bize kendiliğinden birtakım sorumluluklar yükler. Herkes üzerine düşen görevleri yerine getirdiğinde sorun olmayacaktır. Aksi halde can sıkıcı durumlar ortaya çıkabilir.</w:t>
      </w:r>
    </w:p>
    <w:p w:rsidR="00D26E75" w:rsidRDefault="00D26E75" w:rsidP="009D4D3A">
      <w:pPr>
        <w:jc w:val="both"/>
        <w:rPr>
          <w:rFonts w:ascii="Comic Sans MS" w:hAnsi="Comic Sans MS" w:cs="Comic Sans MS"/>
          <w:b/>
          <w:bCs/>
          <w:noProof/>
          <w:sz w:val="20"/>
          <w:szCs w:val="20"/>
        </w:rPr>
      </w:pPr>
      <w:r>
        <w:rPr>
          <w:rFonts w:ascii="Comic Sans MS" w:hAnsi="Comic Sans MS" w:cs="Comic Sans MS"/>
          <w:b/>
          <w:bCs/>
          <w:noProof/>
          <w:sz w:val="20"/>
          <w:szCs w:val="20"/>
        </w:rPr>
        <w:t>------------------------</w:t>
      </w:r>
    </w:p>
    <w:p w:rsidR="00D26E75" w:rsidRPr="009D4D3A" w:rsidRDefault="00D26E75" w:rsidP="009D4D3A">
      <w:pPr>
        <w:jc w:val="both"/>
        <w:rPr>
          <w:rFonts w:ascii="Comic Sans MS" w:hAnsi="Comic Sans MS" w:cs="Comic Sans MS"/>
          <w:sz w:val="20"/>
          <w:szCs w:val="20"/>
        </w:rPr>
      </w:pPr>
      <w:r>
        <w:rPr>
          <w:rFonts w:ascii="Comic Sans MS" w:hAnsi="Comic Sans MS" w:cs="Comic Sans MS"/>
          <w:b/>
          <w:bCs/>
          <w:u w:val="single"/>
          <w:shd w:val="clear" w:color="auto" w:fill="D9D9D9"/>
        </w:rPr>
        <w:t>20</w:t>
      </w:r>
      <w:r w:rsidRPr="00EA2787">
        <w:rPr>
          <w:rFonts w:ascii="Comic Sans MS" w:hAnsi="Comic Sans MS" w:cs="Comic Sans MS"/>
          <w:b/>
          <w:bCs/>
          <w:u w:val="single"/>
          <w:shd w:val="clear" w:color="auto" w:fill="D9D9D9"/>
        </w:rPr>
        <w:t>-</w:t>
      </w:r>
      <w:r w:rsidRPr="009D4D3A">
        <w:rPr>
          <w:rFonts w:ascii="Comic Sans MS" w:hAnsi="Comic Sans MS" w:cs="Comic Sans MS"/>
          <w:b/>
          <w:bCs/>
        </w:rPr>
        <w:t xml:space="preserve">   </w:t>
      </w:r>
      <w:r w:rsidRPr="009D4D3A">
        <w:rPr>
          <w:rFonts w:ascii="Comic Sans MS" w:hAnsi="Comic Sans MS" w:cs="Comic Sans MS"/>
          <w:b/>
          <w:bCs/>
          <w:sz w:val="22"/>
          <w:szCs w:val="22"/>
          <w:u w:val="single"/>
        </w:rPr>
        <w:t>Küçük</w:t>
      </w:r>
      <w:r w:rsidRPr="009D4D3A">
        <w:rPr>
          <w:rFonts w:ascii="Comic Sans MS" w:hAnsi="Comic Sans MS" w:cs="Comic Sans MS"/>
          <w:sz w:val="20"/>
          <w:szCs w:val="20"/>
        </w:rPr>
        <w:t xml:space="preserve"> mutluluklar </w:t>
      </w:r>
      <w:r w:rsidRPr="009D4D3A">
        <w:rPr>
          <w:rFonts w:ascii="Comic Sans MS" w:hAnsi="Comic Sans MS" w:cs="Comic Sans MS"/>
          <w:b/>
          <w:bCs/>
          <w:sz w:val="22"/>
          <w:szCs w:val="22"/>
          <w:u w:val="single"/>
        </w:rPr>
        <w:t>herkesi</w:t>
      </w:r>
      <w:r w:rsidRPr="009D4D3A">
        <w:rPr>
          <w:rFonts w:ascii="Comic Sans MS" w:hAnsi="Comic Sans MS" w:cs="Comic Sans MS"/>
          <w:sz w:val="20"/>
          <w:szCs w:val="20"/>
        </w:rPr>
        <w:t xml:space="preserve"> mutlu eder. Yani demem insanları gülümsetmek </w:t>
      </w:r>
      <w:r w:rsidRPr="009D4D3A">
        <w:rPr>
          <w:rFonts w:ascii="Comic Sans MS" w:hAnsi="Comic Sans MS" w:cs="Comic Sans MS"/>
          <w:b/>
          <w:bCs/>
          <w:sz w:val="22"/>
          <w:szCs w:val="22"/>
          <w:u w:val="single"/>
        </w:rPr>
        <w:t xml:space="preserve">kolaydır. </w:t>
      </w:r>
      <w:r w:rsidRPr="009D4D3A">
        <w:rPr>
          <w:rFonts w:ascii="Comic Sans MS" w:hAnsi="Comic Sans MS" w:cs="Comic Sans MS"/>
          <w:sz w:val="20"/>
          <w:szCs w:val="20"/>
        </w:rPr>
        <w:t xml:space="preserve">Haydi! </w:t>
      </w:r>
      <w:r w:rsidRPr="009D4D3A">
        <w:rPr>
          <w:rFonts w:ascii="Comic Sans MS" w:hAnsi="Comic Sans MS" w:cs="Comic Sans MS"/>
          <w:b/>
          <w:bCs/>
          <w:sz w:val="22"/>
          <w:szCs w:val="22"/>
          <w:u w:val="single"/>
        </w:rPr>
        <w:t>Şimdi</w:t>
      </w:r>
      <w:r w:rsidRPr="009D4D3A">
        <w:rPr>
          <w:rFonts w:ascii="Comic Sans MS" w:hAnsi="Comic Sans MS" w:cs="Comic Sans MS"/>
          <w:sz w:val="20"/>
          <w:szCs w:val="20"/>
        </w:rPr>
        <w:t xml:space="preserve"> başlayın.</w:t>
      </w:r>
    </w:p>
    <w:p w:rsidR="00D26E75" w:rsidRPr="009D4D3A" w:rsidRDefault="00D26E75" w:rsidP="009D4D3A">
      <w:pPr>
        <w:jc w:val="both"/>
        <w:rPr>
          <w:rFonts w:ascii="Comic Sans MS" w:hAnsi="Comic Sans MS" w:cs="Comic Sans MS"/>
          <w:b/>
          <w:bCs/>
          <w:sz w:val="20"/>
          <w:szCs w:val="20"/>
        </w:rPr>
      </w:pPr>
    </w:p>
    <w:p w:rsidR="00D26E75" w:rsidRPr="009D4D3A" w:rsidRDefault="00D26E75" w:rsidP="009D4D3A">
      <w:pPr>
        <w:jc w:val="both"/>
        <w:rPr>
          <w:rFonts w:ascii="Comic Sans MS" w:hAnsi="Comic Sans MS" w:cs="Comic Sans MS"/>
          <w:b/>
          <w:bCs/>
          <w:sz w:val="20"/>
          <w:szCs w:val="20"/>
        </w:rPr>
      </w:pPr>
      <w:r w:rsidRPr="009D4D3A">
        <w:rPr>
          <w:rFonts w:ascii="Comic Sans MS" w:hAnsi="Comic Sans MS" w:cs="Comic Sans MS"/>
          <w:b/>
          <w:bCs/>
          <w:sz w:val="20"/>
          <w:szCs w:val="20"/>
        </w:rPr>
        <w:t>Altı çizili sözcüklerden hangisi zarf görevinde kullanılmıştır?</w:t>
      </w:r>
    </w:p>
    <w:p w:rsidR="00D26E75" w:rsidRPr="009D4D3A" w:rsidRDefault="00D26E75" w:rsidP="009D4D3A">
      <w:pPr>
        <w:jc w:val="both"/>
        <w:rPr>
          <w:rFonts w:ascii="Comic Sans MS" w:hAnsi="Comic Sans MS" w:cs="Comic Sans MS"/>
          <w:sz w:val="22"/>
          <w:szCs w:val="22"/>
        </w:rPr>
      </w:pPr>
      <w:r w:rsidRPr="009D4D3A">
        <w:rPr>
          <w:rFonts w:ascii="Comic Sans MS" w:hAnsi="Comic Sans MS" w:cs="Comic Sans MS"/>
          <w:sz w:val="22"/>
          <w:szCs w:val="22"/>
        </w:rPr>
        <w:t xml:space="preserve">A) Küçük                  </w:t>
      </w:r>
      <w:r w:rsidRPr="009D4D3A">
        <w:rPr>
          <w:rFonts w:ascii="Comic Sans MS" w:hAnsi="Comic Sans MS" w:cs="Comic Sans MS"/>
          <w:sz w:val="22"/>
          <w:szCs w:val="22"/>
        </w:rPr>
        <w:tab/>
      </w:r>
      <w:r>
        <w:rPr>
          <w:rFonts w:ascii="Comic Sans MS" w:hAnsi="Comic Sans MS" w:cs="Comic Sans MS"/>
          <w:sz w:val="22"/>
          <w:szCs w:val="22"/>
        </w:rPr>
        <w:tab/>
      </w:r>
      <w:r w:rsidRPr="009D4D3A">
        <w:rPr>
          <w:rFonts w:ascii="Comic Sans MS" w:hAnsi="Comic Sans MS" w:cs="Comic Sans MS"/>
          <w:sz w:val="22"/>
          <w:szCs w:val="22"/>
        </w:rPr>
        <w:t xml:space="preserve">C) Herkesi                </w:t>
      </w:r>
    </w:p>
    <w:p w:rsidR="00D26E75" w:rsidRPr="009D4D3A" w:rsidRDefault="00D26E75" w:rsidP="009D4D3A">
      <w:pPr>
        <w:jc w:val="both"/>
        <w:rPr>
          <w:rFonts w:ascii="Comic Sans MS" w:hAnsi="Comic Sans MS" w:cs="Comic Sans MS"/>
          <w:sz w:val="22"/>
          <w:szCs w:val="22"/>
        </w:rPr>
      </w:pPr>
      <w:r w:rsidRPr="009D4D3A">
        <w:rPr>
          <w:rFonts w:ascii="Comic Sans MS" w:hAnsi="Comic Sans MS" w:cs="Comic Sans MS"/>
          <w:sz w:val="22"/>
          <w:szCs w:val="22"/>
        </w:rPr>
        <w:t xml:space="preserve">B)  Kolaydır               </w:t>
      </w:r>
      <w:r w:rsidRPr="009D4D3A">
        <w:rPr>
          <w:rFonts w:ascii="Comic Sans MS" w:hAnsi="Comic Sans MS" w:cs="Comic Sans MS"/>
          <w:sz w:val="22"/>
          <w:szCs w:val="22"/>
        </w:rPr>
        <w:tab/>
      </w:r>
      <w:r w:rsidRPr="00FC7B85">
        <w:rPr>
          <w:rFonts w:ascii="Comic Sans MS" w:hAnsi="Comic Sans MS" w:cs="Comic Sans MS"/>
          <w:sz w:val="22"/>
          <w:szCs w:val="22"/>
          <w:highlight w:val="yellow"/>
        </w:rPr>
        <w:t>D) Şimdi</w:t>
      </w:r>
    </w:p>
    <w:p w:rsidR="00D26E75" w:rsidRDefault="00D26E75" w:rsidP="009D4D3A">
      <w:pPr>
        <w:ind w:left="-142"/>
        <w:jc w:val="both"/>
        <w:rPr>
          <w:rFonts w:ascii="Comic Sans MS" w:hAnsi="Comic Sans MS" w:cs="Comic Sans MS"/>
          <w:b/>
          <w:bCs/>
          <w:noProof/>
          <w:sz w:val="20"/>
          <w:szCs w:val="20"/>
        </w:rPr>
      </w:pPr>
      <w:r>
        <w:rPr>
          <w:rFonts w:ascii="Comic Sans MS" w:hAnsi="Comic Sans MS" w:cs="Comic Sans MS"/>
          <w:b/>
          <w:bCs/>
          <w:noProof/>
          <w:sz w:val="20"/>
          <w:szCs w:val="20"/>
        </w:rPr>
        <w:t>--------------------</w:t>
      </w:r>
    </w:p>
    <w:p w:rsidR="00D26E75" w:rsidRPr="009D4D3A" w:rsidRDefault="00D26E75" w:rsidP="009D4D3A">
      <w:pPr>
        <w:ind w:right="142"/>
        <w:jc w:val="both"/>
        <w:rPr>
          <w:rStyle w:val="apple-converted-space"/>
          <w:rFonts w:ascii="Comic Sans MS" w:hAnsi="Comic Sans MS" w:cs="Comic Sans MS"/>
          <w:color w:val="222222"/>
          <w:sz w:val="20"/>
          <w:szCs w:val="20"/>
        </w:rPr>
      </w:pPr>
      <w:r w:rsidRPr="00FD106A">
        <w:rPr>
          <w:rFonts w:ascii="Comic Sans MS" w:hAnsi="Comic Sans MS" w:cs="Comic Sans MS"/>
          <w:b/>
          <w:bCs/>
          <w:u w:val="single"/>
          <w:shd w:val="clear" w:color="auto" w:fill="D9D9D9"/>
        </w:rPr>
        <w:t>21-</w:t>
      </w:r>
      <w:r>
        <w:rPr>
          <w:rFonts w:ascii="Comic Sans MS" w:hAnsi="Comic Sans MS" w:cs="Comic Sans MS"/>
          <w:b/>
          <w:bCs/>
          <w:u w:val="single"/>
          <w:shd w:val="clear" w:color="auto" w:fill="D9D9D9"/>
        </w:rPr>
        <w:t xml:space="preserve">  </w:t>
      </w:r>
      <w:r w:rsidRPr="009D4D3A">
        <w:rPr>
          <w:rStyle w:val="apple-converted-space"/>
          <w:rFonts w:ascii="Comic Sans MS" w:hAnsi="Comic Sans MS" w:cs="Comic Sans MS"/>
          <w:b/>
          <w:bCs/>
          <w:color w:val="222222"/>
          <w:sz w:val="20"/>
          <w:szCs w:val="20"/>
        </w:rPr>
        <w:t>(1)</w:t>
      </w:r>
      <w:r w:rsidRPr="009D4D3A">
        <w:rPr>
          <w:rStyle w:val="apple-converted-space"/>
          <w:rFonts w:ascii="Comic Sans MS" w:hAnsi="Comic Sans MS" w:cs="Comic Sans MS"/>
          <w:color w:val="222222"/>
          <w:sz w:val="20"/>
          <w:szCs w:val="20"/>
        </w:rPr>
        <w:t xml:space="preserve"> 1946 yılında yazdığı kısa öykülerle edebiyata başladı. </w:t>
      </w:r>
      <w:r w:rsidRPr="009D4D3A">
        <w:rPr>
          <w:rStyle w:val="apple-converted-space"/>
          <w:rFonts w:ascii="Comic Sans MS" w:hAnsi="Comic Sans MS" w:cs="Comic Sans MS"/>
          <w:b/>
          <w:bCs/>
          <w:color w:val="222222"/>
          <w:sz w:val="20"/>
          <w:szCs w:val="20"/>
        </w:rPr>
        <w:t>(2)</w:t>
      </w:r>
      <w:r w:rsidRPr="009D4D3A">
        <w:rPr>
          <w:rStyle w:val="apple-converted-space"/>
          <w:rFonts w:ascii="Comic Sans MS" w:hAnsi="Comic Sans MS" w:cs="Comic Sans MS"/>
          <w:color w:val="222222"/>
          <w:sz w:val="20"/>
          <w:szCs w:val="20"/>
        </w:rPr>
        <w:t xml:space="preserve"> Kısa öykü türünde verdiği eserler gerek dil gerekse anlatım tekniği olarak farklı bir haz veriyordu. </w:t>
      </w:r>
      <w:r w:rsidRPr="009D4D3A">
        <w:rPr>
          <w:rStyle w:val="apple-converted-space"/>
          <w:rFonts w:ascii="Comic Sans MS" w:hAnsi="Comic Sans MS" w:cs="Comic Sans MS"/>
          <w:b/>
          <w:bCs/>
          <w:color w:val="222222"/>
          <w:sz w:val="20"/>
          <w:szCs w:val="20"/>
        </w:rPr>
        <w:t>(3)</w:t>
      </w:r>
      <w:r w:rsidRPr="009D4D3A">
        <w:rPr>
          <w:rStyle w:val="apple-converted-space"/>
          <w:rFonts w:ascii="Comic Sans MS" w:hAnsi="Comic Sans MS" w:cs="Comic Sans MS"/>
          <w:color w:val="222222"/>
          <w:sz w:val="20"/>
          <w:szCs w:val="20"/>
        </w:rPr>
        <w:t xml:space="preserve"> İlk baskıda 300 bin satan kitabı çok kısa zamanda ikinci ve üçüncü baskısı ile okunmaya devam etti. </w:t>
      </w:r>
      <w:r w:rsidRPr="009D4D3A">
        <w:rPr>
          <w:rStyle w:val="apple-converted-space"/>
          <w:rFonts w:ascii="Comic Sans MS" w:hAnsi="Comic Sans MS" w:cs="Comic Sans MS"/>
          <w:b/>
          <w:bCs/>
          <w:color w:val="222222"/>
          <w:sz w:val="20"/>
          <w:szCs w:val="20"/>
        </w:rPr>
        <w:t>(4)</w:t>
      </w:r>
      <w:r w:rsidRPr="009D4D3A">
        <w:rPr>
          <w:rStyle w:val="apple-converted-space"/>
          <w:rFonts w:ascii="Comic Sans MS" w:hAnsi="Comic Sans MS" w:cs="Comic Sans MS"/>
          <w:color w:val="222222"/>
          <w:sz w:val="20"/>
          <w:szCs w:val="20"/>
        </w:rPr>
        <w:t xml:space="preserve"> Yazar kısa öykü kitabının ardından şiir, roman ve tiyatro türünde eserler de verdi.</w:t>
      </w:r>
    </w:p>
    <w:p w:rsidR="00D26E75" w:rsidRPr="009D4D3A" w:rsidRDefault="00D26E75" w:rsidP="009D4D3A">
      <w:pPr>
        <w:ind w:right="142"/>
        <w:rPr>
          <w:rStyle w:val="apple-converted-space"/>
          <w:rFonts w:ascii="Comic Sans MS" w:hAnsi="Comic Sans MS" w:cs="Comic Sans MS"/>
          <w:color w:val="222222"/>
          <w:sz w:val="20"/>
          <w:szCs w:val="20"/>
        </w:rPr>
      </w:pPr>
    </w:p>
    <w:p w:rsidR="00D26E75" w:rsidRPr="009D4D3A" w:rsidRDefault="00D26E75" w:rsidP="009D4D3A">
      <w:pPr>
        <w:ind w:right="142"/>
        <w:jc w:val="both"/>
        <w:rPr>
          <w:rStyle w:val="apple-converted-space"/>
          <w:rFonts w:ascii="Comic Sans MS" w:hAnsi="Comic Sans MS" w:cs="Comic Sans MS"/>
          <w:b/>
          <w:bCs/>
          <w:i/>
          <w:iCs/>
          <w:color w:val="222222"/>
          <w:sz w:val="20"/>
          <w:szCs w:val="20"/>
        </w:rPr>
      </w:pPr>
      <w:r>
        <w:rPr>
          <w:rStyle w:val="apple-converted-space"/>
          <w:rFonts w:ascii="Comic Sans MS" w:hAnsi="Comic Sans MS" w:cs="Comic Sans MS"/>
          <w:b/>
          <w:bCs/>
          <w:i/>
          <w:iCs/>
          <w:color w:val="222222"/>
          <w:sz w:val="20"/>
          <w:szCs w:val="20"/>
        </w:rPr>
        <w:tab/>
      </w:r>
      <w:r w:rsidRPr="009D4D3A">
        <w:rPr>
          <w:rStyle w:val="apple-converted-space"/>
          <w:rFonts w:ascii="Comic Sans MS" w:hAnsi="Comic Sans MS" w:cs="Comic Sans MS"/>
          <w:b/>
          <w:bCs/>
          <w:i/>
          <w:iCs/>
          <w:color w:val="222222"/>
          <w:sz w:val="20"/>
          <w:szCs w:val="20"/>
        </w:rPr>
        <w:t>Yukarıdaki numaralı cümlelerden hangisi kanıtlanabilirlik açısından diğerlerinden farklıdır?</w:t>
      </w:r>
    </w:p>
    <w:p w:rsidR="00D26E75" w:rsidRPr="009D4D3A" w:rsidRDefault="00D26E75" w:rsidP="009D4D3A">
      <w:pPr>
        <w:ind w:right="142"/>
        <w:rPr>
          <w:rFonts w:ascii="Comic Sans MS" w:hAnsi="Comic Sans MS" w:cs="Comic Sans MS"/>
          <w:b/>
          <w:bCs/>
          <w:sz w:val="20"/>
          <w:szCs w:val="20"/>
        </w:rPr>
      </w:pPr>
    </w:p>
    <w:p w:rsidR="00D26E75" w:rsidRDefault="00D26E75" w:rsidP="009D4D3A">
      <w:pPr>
        <w:ind w:right="142"/>
        <w:rPr>
          <w:rFonts w:ascii="Cambria" w:hAnsi="Cambria" w:cs="Cambria"/>
          <w:sz w:val="22"/>
          <w:szCs w:val="22"/>
        </w:rPr>
      </w:pPr>
      <w:r w:rsidRPr="009D4D3A">
        <w:rPr>
          <w:rFonts w:ascii="Comic Sans MS" w:hAnsi="Comic Sans MS" w:cs="Comic Sans MS"/>
          <w:b/>
          <w:bCs/>
          <w:sz w:val="20"/>
          <w:szCs w:val="20"/>
        </w:rPr>
        <w:t>A)</w:t>
      </w:r>
      <w:r w:rsidRPr="009D4D3A">
        <w:rPr>
          <w:rFonts w:ascii="Comic Sans MS" w:hAnsi="Comic Sans MS" w:cs="Comic Sans MS"/>
          <w:sz w:val="20"/>
          <w:szCs w:val="20"/>
        </w:rPr>
        <w:t xml:space="preserve"> 1              </w:t>
      </w:r>
      <w:r w:rsidRPr="009D4D3A">
        <w:rPr>
          <w:rFonts w:ascii="Comic Sans MS" w:hAnsi="Comic Sans MS" w:cs="Comic Sans MS"/>
          <w:b/>
          <w:bCs/>
          <w:sz w:val="20"/>
          <w:szCs w:val="20"/>
          <w:highlight w:val="yellow"/>
        </w:rPr>
        <w:t>B)</w:t>
      </w:r>
      <w:r w:rsidRPr="009D4D3A">
        <w:rPr>
          <w:rFonts w:ascii="Comic Sans MS" w:hAnsi="Comic Sans MS" w:cs="Comic Sans MS"/>
          <w:sz w:val="20"/>
          <w:szCs w:val="20"/>
          <w:highlight w:val="yellow"/>
        </w:rPr>
        <w:t xml:space="preserve"> 2</w:t>
      </w:r>
      <w:r w:rsidRPr="009D4D3A">
        <w:rPr>
          <w:rFonts w:ascii="Comic Sans MS" w:hAnsi="Comic Sans MS" w:cs="Comic Sans MS"/>
          <w:sz w:val="20"/>
          <w:szCs w:val="20"/>
        </w:rPr>
        <w:t xml:space="preserve">            </w:t>
      </w:r>
      <w:r w:rsidRPr="009D4D3A">
        <w:rPr>
          <w:rFonts w:ascii="Comic Sans MS" w:hAnsi="Comic Sans MS" w:cs="Comic Sans MS"/>
          <w:b/>
          <w:bCs/>
          <w:sz w:val="20"/>
          <w:szCs w:val="20"/>
        </w:rPr>
        <w:t>C)</w:t>
      </w:r>
      <w:r w:rsidRPr="009D4D3A">
        <w:rPr>
          <w:rFonts w:ascii="Comic Sans MS" w:hAnsi="Comic Sans MS" w:cs="Comic Sans MS"/>
          <w:sz w:val="20"/>
          <w:szCs w:val="20"/>
        </w:rPr>
        <w:t xml:space="preserve"> 3                    </w:t>
      </w:r>
      <w:r w:rsidRPr="009D4D3A">
        <w:rPr>
          <w:rFonts w:ascii="Comic Sans MS" w:hAnsi="Comic Sans MS" w:cs="Comic Sans MS"/>
          <w:b/>
          <w:bCs/>
          <w:sz w:val="20"/>
          <w:szCs w:val="20"/>
        </w:rPr>
        <w:t>D)</w:t>
      </w:r>
      <w:r w:rsidRPr="009D4D3A">
        <w:rPr>
          <w:rFonts w:ascii="Comic Sans MS" w:hAnsi="Comic Sans MS" w:cs="Comic Sans MS"/>
          <w:sz w:val="20"/>
          <w:szCs w:val="20"/>
        </w:rPr>
        <w:t>4</w:t>
      </w:r>
      <w:r w:rsidRPr="009D4D3A">
        <w:rPr>
          <w:rFonts w:ascii="Cambria" w:hAnsi="Cambria" w:cs="Cambria"/>
          <w:sz w:val="20"/>
          <w:szCs w:val="20"/>
        </w:rPr>
        <w:t xml:space="preserve">     </w:t>
      </w:r>
    </w:p>
    <w:p w:rsidR="00D26E75" w:rsidRDefault="00D26E75" w:rsidP="009D4D3A">
      <w:pPr>
        <w:ind w:left="-142"/>
        <w:jc w:val="both"/>
        <w:rPr>
          <w:rFonts w:ascii="Comic Sans MS" w:hAnsi="Comic Sans MS" w:cs="Comic Sans MS"/>
          <w:b/>
          <w:bCs/>
          <w:sz w:val="20"/>
          <w:szCs w:val="20"/>
          <w:u w:val="single"/>
          <w:shd w:val="clear" w:color="auto" w:fill="D9D9D9"/>
        </w:rPr>
      </w:pPr>
      <w:r w:rsidRPr="00FD106A">
        <w:rPr>
          <w:rFonts w:ascii="Comic Sans MS" w:hAnsi="Comic Sans MS" w:cs="Comic Sans MS"/>
          <w:b/>
          <w:bCs/>
          <w:sz w:val="20"/>
          <w:szCs w:val="20"/>
          <w:u w:val="single"/>
          <w:shd w:val="clear" w:color="auto" w:fill="D9D9D9"/>
        </w:rPr>
        <w:t xml:space="preserve"> </w:t>
      </w:r>
    </w:p>
    <w:p w:rsidR="00D26E75" w:rsidRPr="00DA2C0B" w:rsidRDefault="00D26E75" w:rsidP="009D4D3A">
      <w:pPr>
        <w:ind w:left="-142"/>
        <w:jc w:val="both"/>
        <w:rPr>
          <w:rFonts w:ascii="Comic Sans MS" w:hAnsi="Comic Sans MS" w:cs="Comic Sans MS"/>
          <w:shadow/>
          <w:color w:val="FF0000"/>
          <w:sz w:val="20"/>
          <w:szCs w:val="20"/>
        </w:rPr>
      </w:pPr>
      <w:r>
        <w:rPr>
          <w:rFonts w:ascii="Comic Sans MS" w:hAnsi="Comic Sans MS" w:cs="Comic Sans MS"/>
          <w:b/>
          <w:bCs/>
          <w:noProof/>
          <w:sz w:val="20"/>
          <w:szCs w:val="20"/>
        </w:rPr>
        <w:t>----------------------</w:t>
      </w:r>
    </w:p>
    <w:p w:rsidR="00D26E75" w:rsidRDefault="00D26E75" w:rsidP="009D4D3A">
      <w:pPr>
        <w:ind w:right="142"/>
        <w:rPr>
          <w:rFonts w:ascii="Comic Sans MS" w:hAnsi="Comic Sans MS" w:cs="Comic Sans MS"/>
          <w:sz w:val="21"/>
          <w:szCs w:val="21"/>
          <w:shd w:val="clear" w:color="auto" w:fill="FFFFFF"/>
        </w:rPr>
      </w:pPr>
      <w:r w:rsidRPr="00FD106A">
        <w:rPr>
          <w:rFonts w:ascii="Comic Sans MS" w:hAnsi="Comic Sans MS" w:cs="Comic Sans MS"/>
          <w:b/>
          <w:bCs/>
          <w:u w:val="single"/>
          <w:shd w:val="clear" w:color="auto" w:fill="D9D9D9"/>
        </w:rPr>
        <w:t>2</w:t>
      </w:r>
      <w:r>
        <w:rPr>
          <w:rFonts w:ascii="Comic Sans MS" w:hAnsi="Comic Sans MS" w:cs="Comic Sans MS"/>
          <w:b/>
          <w:bCs/>
          <w:u w:val="single"/>
          <w:shd w:val="clear" w:color="auto" w:fill="D9D9D9"/>
        </w:rPr>
        <w:t>2</w:t>
      </w:r>
      <w:r w:rsidRPr="00FD106A">
        <w:rPr>
          <w:rFonts w:ascii="Comic Sans MS" w:hAnsi="Comic Sans MS" w:cs="Comic Sans MS"/>
          <w:b/>
          <w:bCs/>
          <w:u w:val="single"/>
          <w:shd w:val="clear" w:color="auto" w:fill="D9D9D9"/>
        </w:rPr>
        <w:t>-</w:t>
      </w:r>
      <w:r w:rsidRPr="00FD106A">
        <w:rPr>
          <w:rFonts w:ascii="Book Antiqua" w:hAnsi="Book Antiqua" w:cs="Book Antiqua"/>
          <w:b/>
          <w:bCs/>
          <w:sz w:val="22"/>
          <w:szCs w:val="22"/>
        </w:rPr>
        <w:t xml:space="preserve"> </w:t>
      </w:r>
      <w:r>
        <w:rPr>
          <w:rFonts w:ascii="Book Antiqua" w:hAnsi="Book Antiqua" w:cs="Book Antiqua"/>
          <w:b/>
          <w:bCs/>
          <w:sz w:val="22"/>
          <w:szCs w:val="22"/>
        </w:rPr>
        <w:t xml:space="preserve"> </w:t>
      </w:r>
      <w:r w:rsidRPr="009D4D3A">
        <w:rPr>
          <w:rFonts w:ascii="Comic Sans MS" w:hAnsi="Comic Sans MS" w:cs="Comic Sans MS"/>
          <w:sz w:val="21"/>
          <w:szCs w:val="21"/>
          <w:shd w:val="clear" w:color="auto" w:fill="FFFFFF"/>
        </w:rPr>
        <w:t>Heyecandan ne yapacağımı bilmiyordum</w:t>
      </w:r>
    </w:p>
    <w:p w:rsidR="00D26E75" w:rsidRDefault="00D26E75" w:rsidP="009D4D3A">
      <w:pPr>
        <w:ind w:right="142"/>
        <w:rPr>
          <w:rFonts w:ascii="Comic Sans MS" w:hAnsi="Comic Sans MS" w:cs="Comic Sans MS"/>
          <w:b/>
          <w:bCs/>
          <w:sz w:val="21"/>
          <w:szCs w:val="21"/>
          <w:shd w:val="clear" w:color="auto" w:fill="FFFFFF"/>
        </w:rPr>
      </w:pPr>
      <w:r w:rsidRPr="009D4D3A">
        <w:rPr>
          <w:rFonts w:ascii="Comic Sans MS" w:hAnsi="Comic Sans MS" w:cs="Comic Sans MS"/>
          <w:b/>
          <w:bCs/>
          <w:sz w:val="21"/>
          <w:szCs w:val="21"/>
          <w:shd w:val="clear" w:color="auto" w:fill="FFFFFF"/>
        </w:rPr>
        <w:t>( 1 )</w:t>
      </w:r>
      <w:r w:rsidRPr="009D4D3A">
        <w:rPr>
          <w:rFonts w:ascii="Comic Sans MS" w:hAnsi="Comic Sans MS" w:cs="Comic Sans MS"/>
          <w:sz w:val="21"/>
          <w:szCs w:val="21"/>
          <w:shd w:val="clear" w:color="auto" w:fill="FFFFFF"/>
        </w:rPr>
        <w:t xml:space="preserve"> Günün nasıl geçtiğini anlamadım </w:t>
      </w:r>
      <w:r w:rsidRPr="009D4D3A">
        <w:rPr>
          <w:rFonts w:ascii="Comic Sans MS" w:hAnsi="Comic Sans MS" w:cs="Comic Sans MS"/>
          <w:b/>
          <w:bCs/>
          <w:sz w:val="21"/>
          <w:szCs w:val="21"/>
          <w:shd w:val="clear" w:color="auto" w:fill="FFFFFF"/>
        </w:rPr>
        <w:t>( 2 )</w:t>
      </w:r>
    </w:p>
    <w:p w:rsidR="00D26E75" w:rsidRPr="009D4D3A" w:rsidRDefault="00D26E75" w:rsidP="009D4D3A">
      <w:pPr>
        <w:ind w:right="142"/>
        <w:rPr>
          <w:rFonts w:ascii="Comic Sans MS" w:hAnsi="Comic Sans MS" w:cs="Comic Sans MS"/>
          <w:sz w:val="21"/>
          <w:szCs w:val="21"/>
          <w:shd w:val="clear" w:color="auto" w:fill="FFFFFF"/>
        </w:rPr>
      </w:pPr>
      <w:r w:rsidRPr="009D4D3A">
        <w:rPr>
          <w:rFonts w:ascii="Comic Sans MS" w:hAnsi="Comic Sans MS" w:cs="Comic Sans MS"/>
          <w:sz w:val="21"/>
          <w:szCs w:val="21"/>
          <w:shd w:val="clear" w:color="auto" w:fill="FFFFFF"/>
        </w:rPr>
        <w:t xml:space="preserve">Gülsem mi ağlasam mı şaşırdım </w:t>
      </w:r>
      <w:r w:rsidRPr="009D4D3A">
        <w:rPr>
          <w:rFonts w:ascii="Comic Sans MS" w:hAnsi="Comic Sans MS" w:cs="Comic Sans MS"/>
          <w:b/>
          <w:bCs/>
          <w:sz w:val="21"/>
          <w:szCs w:val="21"/>
          <w:shd w:val="clear" w:color="auto" w:fill="FFFFFF"/>
        </w:rPr>
        <w:t>( 3 )</w:t>
      </w:r>
      <w:r w:rsidRPr="009D4D3A">
        <w:rPr>
          <w:rFonts w:ascii="Comic Sans MS" w:hAnsi="Comic Sans MS" w:cs="Comic Sans MS"/>
          <w:sz w:val="21"/>
          <w:szCs w:val="21"/>
          <w:shd w:val="clear" w:color="auto" w:fill="FFFFFF"/>
        </w:rPr>
        <w:t xml:space="preserve"> Kim bilir bizi daha neler bekliyor </w:t>
      </w:r>
      <w:r w:rsidRPr="009D4D3A">
        <w:rPr>
          <w:rFonts w:ascii="Comic Sans MS" w:hAnsi="Comic Sans MS" w:cs="Comic Sans MS"/>
          <w:b/>
          <w:bCs/>
          <w:sz w:val="21"/>
          <w:szCs w:val="21"/>
          <w:shd w:val="clear" w:color="auto" w:fill="FFFFFF"/>
        </w:rPr>
        <w:t>( 4 )</w:t>
      </w:r>
    </w:p>
    <w:p w:rsidR="00D26E75" w:rsidRPr="009D4D3A" w:rsidRDefault="00D26E75" w:rsidP="009D4D3A">
      <w:pPr>
        <w:ind w:right="142"/>
        <w:rPr>
          <w:rFonts w:ascii="Comic Sans MS" w:hAnsi="Comic Sans MS" w:cs="Comic Sans MS"/>
          <w:b/>
          <w:bCs/>
          <w:sz w:val="22"/>
          <w:szCs w:val="22"/>
        </w:rPr>
      </w:pPr>
      <w:r>
        <w:rPr>
          <w:rFonts w:ascii="Comic Sans MS" w:hAnsi="Comic Sans MS" w:cs="Comic Sans MS"/>
          <w:b/>
          <w:bCs/>
          <w:sz w:val="22"/>
          <w:szCs w:val="22"/>
        </w:rPr>
        <w:tab/>
      </w:r>
      <w:r w:rsidRPr="009D4D3A">
        <w:rPr>
          <w:rFonts w:ascii="Comic Sans MS" w:hAnsi="Comic Sans MS" w:cs="Comic Sans MS"/>
          <w:b/>
          <w:bCs/>
          <w:sz w:val="22"/>
          <w:szCs w:val="22"/>
        </w:rPr>
        <w:t>Yukarıdaki numaralı yerden hangisine soru işareti getirilmelidir?</w:t>
      </w:r>
    </w:p>
    <w:p w:rsidR="00D26E75" w:rsidRPr="009D4D3A" w:rsidRDefault="00D26E75" w:rsidP="009D4D3A">
      <w:pPr>
        <w:ind w:right="142"/>
        <w:rPr>
          <w:rFonts w:ascii="Comic Sans MS" w:hAnsi="Comic Sans MS" w:cs="Comic Sans MS"/>
          <w:b/>
          <w:bCs/>
          <w:sz w:val="22"/>
          <w:szCs w:val="22"/>
        </w:rPr>
      </w:pPr>
      <w:r w:rsidRPr="009D4D3A">
        <w:rPr>
          <w:rFonts w:ascii="Comic Sans MS" w:hAnsi="Comic Sans MS" w:cs="Comic Sans MS"/>
          <w:b/>
          <w:bCs/>
          <w:sz w:val="22"/>
          <w:szCs w:val="22"/>
        </w:rPr>
        <w:t>A)</w:t>
      </w:r>
      <w:r w:rsidRPr="009D4D3A">
        <w:rPr>
          <w:rFonts w:ascii="Comic Sans MS" w:hAnsi="Comic Sans MS" w:cs="Comic Sans MS"/>
          <w:sz w:val="22"/>
          <w:szCs w:val="22"/>
        </w:rPr>
        <w:t xml:space="preserve"> 1              </w:t>
      </w:r>
      <w:r w:rsidRPr="009D4D3A">
        <w:rPr>
          <w:rFonts w:ascii="Comic Sans MS" w:hAnsi="Comic Sans MS" w:cs="Comic Sans MS"/>
          <w:b/>
          <w:bCs/>
          <w:sz w:val="22"/>
          <w:szCs w:val="22"/>
        </w:rPr>
        <w:t>B)</w:t>
      </w:r>
      <w:r w:rsidRPr="009D4D3A">
        <w:rPr>
          <w:rFonts w:ascii="Comic Sans MS" w:hAnsi="Comic Sans MS" w:cs="Comic Sans MS"/>
          <w:sz w:val="22"/>
          <w:szCs w:val="22"/>
        </w:rPr>
        <w:t xml:space="preserve"> 2               </w:t>
      </w:r>
      <w:r w:rsidRPr="009D4D3A">
        <w:rPr>
          <w:rFonts w:ascii="Comic Sans MS" w:hAnsi="Comic Sans MS" w:cs="Comic Sans MS"/>
          <w:b/>
          <w:bCs/>
          <w:sz w:val="22"/>
          <w:szCs w:val="22"/>
        </w:rPr>
        <w:t>C)</w:t>
      </w:r>
      <w:r w:rsidRPr="009D4D3A">
        <w:rPr>
          <w:rFonts w:ascii="Comic Sans MS" w:hAnsi="Comic Sans MS" w:cs="Comic Sans MS"/>
          <w:sz w:val="22"/>
          <w:szCs w:val="22"/>
        </w:rPr>
        <w:t xml:space="preserve"> 3          </w:t>
      </w:r>
      <w:r w:rsidRPr="009D4D3A">
        <w:rPr>
          <w:rFonts w:ascii="Comic Sans MS" w:hAnsi="Comic Sans MS" w:cs="Comic Sans MS"/>
          <w:b/>
          <w:bCs/>
          <w:sz w:val="22"/>
          <w:szCs w:val="22"/>
          <w:highlight w:val="yellow"/>
        </w:rPr>
        <w:t>D) 4</w:t>
      </w:r>
    </w:p>
    <w:p w:rsidR="00D26E75" w:rsidRDefault="00D26E75" w:rsidP="009D4D3A">
      <w:pPr>
        <w:ind w:left="-142"/>
        <w:jc w:val="both"/>
        <w:rPr>
          <w:rFonts w:ascii="Book Antiqua" w:hAnsi="Book Antiqua" w:cs="Book Antiqua"/>
          <w:b/>
          <w:bCs/>
          <w:sz w:val="22"/>
          <w:szCs w:val="22"/>
        </w:rPr>
      </w:pPr>
    </w:p>
    <w:p w:rsidR="00D26E75" w:rsidRDefault="00D26E75" w:rsidP="009D4D3A">
      <w:pPr>
        <w:ind w:left="-142"/>
        <w:jc w:val="both"/>
        <w:rPr>
          <w:rFonts w:ascii="Book Antiqua" w:hAnsi="Book Antiqua" w:cs="Book Antiqua"/>
          <w:b/>
          <w:bCs/>
          <w:sz w:val="22"/>
          <w:szCs w:val="22"/>
        </w:rPr>
      </w:pPr>
    </w:p>
    <w:p w:rsidR="00D26E75" w:rsidRPr="009D4D3A" w:rsidRDefault="00D26E75" w:rsidP="009D4D3A">
      <w:pPr>
        <w:ind w:left="-851"/>
        <w:jc w:val="both"/>
        <w:rPr>
          <w:rStyle w:val="apple-converted-space"/>
          <w:rFonts w:ascii="Comic Sans MS" w:hAnsi="Comic Sans MS" w:cs="Comic Sans MS"/>
          <w:b/>
          <w:bCs/>
          <w:sz w:val="20"/>
          <w:szCs w:val="20"/>
        </w:rPr>
      </w:pPr>
      <w:r w:rsidRPr="00FD106A">
        <w:rPr>
          <w:rFonts w:ascii="Comic Sans MS" w:hAnsi="Comic Sans MS" w:cs="Comic Sans MS"/>
          <w:b/>
          <w:bCs/>
          <w:u w:val="single"/>
          <w:shd w:val="clear" w:color="auto" w:fill="D9D9D9"/>
        </w:rPr>
        <w:t>2</w:t>
      </w:r>
      <w:r>
        <w:rPr>
          <w:rFonts w:ascii="Comic Sans MS" w:hAnsi="Comic Sans MS" w:cs="Comic Sans MS"/>
          <w:b/>
          <w:bCs/>
          <w:u w:val="single"/>
          <w:shd w:val="clear" w:color="auto" w:fill="D9D9D9"/>
        </w:rPr>
        <w:t>3</w:t>
      </w:r>
      <w:r w:rsidRPr="00FD106A">
        <w:rPr>
          <w:rFonts w:ascii="Comic Sans MS" w:hAnsi="Comic Sans MS" w:cs="Comic Sans MS"/>
          <w:b/>
          <w:bCs/>
          <w:u w:val="single"/>
          <w:shd w:val="clear" w:color="auto" w:fill="D9D9D9"/>
        </w:rPr>
        <w:t>-</w:t>
      </w:r>
      <w:r>
        <w:rPr>
          <w:rFonts w:ascii="Comic Sans MS" w:hAnsi="Comic Sans MS" w:cs="Comic Sans MS"/>
          <w:b/>
          <w:bCs/>
          <w:u w:val="single"/>
          <w:shd w:val="clear" w:color="auto" w:fill="D9D9D9"/>
        </w:rPr>
        <w:t xml:space="preserve"> </w:t>
      </w:r>
      <w:r w:rsidRPr="002A3BED">
        <w:rPr>
          <w:rFonts w:ascii="Book Antiqua" w:hAnsi="Book Antiqua" w:cs="Book Antiqua"/>
          <w:i/>
          <w:iCs/>
          <w:sz w:val="22"/>
          <w:szCs w:val="22"/>
        </w:rPr>
        <w:t xml:space="preserve">    </w:t>
      </w:r>
      <w:r w:rsidRPr="009D4D3A">
        <w:rPr>
          <w:rStyle w:val="apple-converted-space"/>
          <w:rFonts w:ascii="Comic Sans MS" w:hAnsi="Comic Sans MS" w:cs="Comic Sans MS"/>
          <w:b/>
          <w:bCs/>
          <w:sz w:val="20"/>
          <w:szCs w:val="20"/>
        </w:rPr>
        <w:t>Aşağıdaki cümlelerin hangisinde “güzel” sözcüğü zarf görevinde kullanılmıştır?</w:t>
      </w:r>
    </w:p>
    <w:p w:rsidR="00D26E75" w:rsidRPr="009D4D3A" w:rsidRDefault="00D26E75" w:rsidP="009D4D3A">
      <w:pPr>
        <w:ind w:left="-851"/>
        <w:jc w:val="both"/>
        <w:rPr>
          <w:rStyle w:val="apple-converted-space"/>
          <w:rFonts w:ascii="Comic Sans MS" w:hAnsi="Comic Sans MS" w:cs="Comic Sans MS"/>
          <w:color w:val="000000"/>
          <w:sz w:val="20"/>
          <w:szCs w:val="20"/>
        </w:rPr>
      </w:pPr>
      <w:r w:rsidRPr="009D4D3A">
        <w:rPr>
          <w:rStyle w:val="apple-converted-space"/>
          <w:rFonts w:ascii="Comic Sans MS" w:hAnsi="Comic Sans MS" w:cs="Comic Sans MS"/>
          <w:b/>
          <w:bCs/>
          <w:color w:val="000000"/>
          <w:sz w:val="20"/>
          <w:szCs w:val="20"/>
        </w:rPr>
        <w:t xml:space="preserve">A) </w:t>
      </w:r>
      <w:r w:rsidRPr="009D4D3A">
        <w:rPr>
          <w:rStyle w:val="apple-converted-space"/>
          <w:rFonts w:ascii="Comic Sans MS" w:hAnsi="Comic Sans MS" w:cs="Comic Sans MS"/>
          <w:color w:val="000000"/>
          <w:sz w:val="20"/>
          <w:szCs w:val="20"/>
        </w:rPr>
        <w:t>Hepimizi güzel günler bekliyor.</w:t>
      </w:r>
    </w:p>
    <w:p w:rsidR="00D26E75" w:rsidRPr="009D4D3A" w:rsidRDefault="00D26E75" w:rsidP="009D4D3A">
      <w:pPr>
        <w:ind w:left="-851"/>
        <w:jc w:val="both"/>
        <w:rPr>
          <w:rStyle w:val="apple-converted-space"/>
          <w:rFonts w:ascii="Comic Sans MS" w:hAnsi="Comic Sans MS" w:cs="Comic Sans MS"/>
          <w:color w:val="000000"/>
          <w:sz w:val="20"/>
          <w:szCs w:val="20"/>
        </w:rPr>
      </w:pPr>
      <w:r w:rsidRPr="00FC7B85">
        <w:rPr>
          <w:rStyle w:val="apple-converted-space"/>
          <w:rFonts w:ascii="Comic Sans MS" w:hAnsi="Comic Sans MS" w:cs="Comic Sans MS"/>
          <w:b/>
          <w:bCs/>
          <w:color w:val="000000"/>
          <w:sz w:val="20"/>
          <w:szCs w:val="20"/>
          <w:highlight w:val="yellow"/>
        </w:rPr>
        <w:t xml:space="preserve">B) </w:t>
      </w:r>
      <w:r w:rsidRPr="00FC7B85">
        <w:rPr>
          <w:rStyle w:val="apple-converted-space"/>
          <w:rFonts w:ascii="Comic Sans MS" w:hAnsi="Comic Sans MS" w:cs="Comic Sans MS"/>
          <w:color w:val="000000"/>
          <w:sz w:val="20"/>
          <w:szCs w:val="20"/>
          <w:highlight w:val="yellow"/>
        </w:rPr>
        <w:t xml:space="preserve"> Dün akşamki film güzel başladı, kötü bitti.</w:t>
      </w:r>
    </w:p>
    <w:p w:rsidR="00D26E75" w:rsidRPr="009D4D3A" w:rsidRDefault="00D26E75" w:rsidP="009D4D3A">
      <w:pPr>
        <w:ind w:left="-851"/>
        <w:jc w:val="both"/>
        <w:rPr>
          <w:rStyle w:val="apple-converted-space"/>
          <w:rFonts w:ascii="Comic Sans MS" w:hAnsi="Comic Sans MS" w:cs="Comic Sans MS"/>
          <w:color w:val="000000"/>
          <w:sz w:val="20"/>
          <w:szCs w:val="20"/>
        </w:rPr>
      </w:pPr>
      <w:r w:rsidRPr="009D4D3A">
        <w:rPr>
          <w:rStyle w:val="apple-converted-space"/>
          <w:rFonts w:ascii="Comic Sans MS" w:hAnsi="Comic Sans MS" w:cs="Comic Sans MS"/>
          <w:b/>
          <w:bCs/>
          <w:color w:val="000000"/>
          <w:sz w:val="20"/>
          <w:szCs w:val="20"/>
        </w:rPr>
        <w:t xml:space="preserve">C) </w:t>
      </w:r>
      <w:r w:rsidRPr="009D4D3A">
        <w:rPr>
          <w:rStyle w:val="apple-converted-space"/>
          <w:rFonts w:ascii="Comic Sans MS" w:hAnsi="Comic Sans MS" w:cs="Comic Sans MS"/>
          <w:color w:val="000000"/>
          <w:sz w:val="20"/>
          <w:szCs w:val="20"/>
        </w:rPr>
        <w:t xml:space="preserve">Annemin hazırladığı yemekler çok güzeldi. </w:t>
      </w:r>
    </w:p>
    <w:p w:rsidR="00D26E75" w:rsidRPr="009D4D3A" w:rsidRDefault="00D26E75" w:rsidP="009D4D3A">
      <w:pPr>
        <w:ind w:left="-851"/>
        <w:jc w:val="both"/>
        <w:rPr>
          <w:rStyle w:val="apple-converted-space"/>
          <w:rFonts w:ascii="Comic Sans MS" w:hAnsi="Comic Sans MS" w:cs="Comic Sans MS"/>
          <w:color w:val="000000"/>
          <w:sz w:val="20"/>
          <w:szCs w:val="20"/>
        </w:rPr>
      </w:pPr>
      <w:r w:rsidRPr="009D4D3A">
        <w:rPr>
          <w:rStyle w:val="apple-converted-space"/>
          <w:rFonts w:ascii="Comic Sans MS" w:hAnsi="Comic Sans MS" w:cs="Comic Sans MS"/>
          <w:b/>
          <w:bCs/>
          <w:color w:val="000000"/>
          <w:sz w:val="20"/>
          <w:szCs w:val="20"/>
        </w:rPr>
        <w:t xml:space="preserve">D) </w:t>
      </w:r>
      <w:r w:rsidRPr="009D4D3A">
        <w:rPr>
          <w:rStyle w:val="apple-converted-space"/>
          <w:rFonts w:ascii="Comic Sans MS" w:hAnsi="Comic Sans MS" w:cs="Comic Sans MS"/>
          <w:color w:val="000000"/>
          <w:sz w:val="20"/>
          <w:szCs w:val="20"/>
        </w:rPr>
        <w:t>Güzel sözler duymak istiyorsanız</w:t>
      </w:r>
      <w:r w:rsidRPr="009D4D3A">
        <w:rPr>
          <w:rStyle w:val="apple-converted-space"/>
          <w:rFonts w:ascii="Comic Sans MS" w:hAnsi="Comic Sans MS" w:cs="Comic Sans MS"/>
          <w:b/>
          <w:bCs/>
          <w:color w:val="000000"/>
          <w:sz w:val="20"/>
          <w:szCs w:val="20"/>
        </w:rPr>
        <w:t xml:space="preserve"> </w:t>
      </w:r>
      <w:r w:rsidRPr="009D4D3A">
        <w:rPr>
          <w:rStyle w:val="apple-converted-space"/>
          <w:rFonts w:ascii="Comic Sans MS" w:hAnsi="Comic Sans MS" w:cs="Comic Sans MS"/>
          <w:color w:val="000000"/>
          <w:sz w:val="20"/>
          <w:szCs w:val="20"/>
        </w:rPr>
        <w:t>kibar olunuz.</w:t>
      </w:r>
    </w:p>
    <w:p w:rsidR="00D26E75" w:rsidRDefault="00D26E75" w:rsidP="009D4D3A">
      <w:pPr>
        <w:ind w:left="-851"/>
        <w:jc w:val="both"/>
        <w:rPr>
          <w:rFonts w:ascii="Comic Sans MS" w:hAnsi="Comic Sans MS" w:cs="Comic Sans MS"/>
          <w:b/>
          <w:bCs/>
          <w:noProof/>
          <w:sz w:val="20"/>
          <w:szCs w:val="20"/>
        </w:rPr>
      </w:pPr>
      <w:r w:rsidRPr="002A3BED">
        <w:rPr>
          <w:rFonts w:ascii="Book Antiqua" w:hAnsi="Book Antiqua" w:cs="Book Antiqua"/>
          <w:i/>
          <w:iCs/>
          <w:sz w:val="22"/>
          <w:szCs w:val="22"/>
        </w:rPr>
        <w:t xml:space="preserve"> </w:t>
      </w:r>
      <w:r>
        <w:rPr>
          <w:rFonts w:ascii="Comic Sans MS" w:hAnsi="Comic Sans MS" w:cs="Comic Sans MS"/>
          <w:b/>
          <w:bCs/>
          <w:noProof/>
          <w:sz w:val="20"/>
          <w:szCs w:val="20"/>
        </w:rPr>
        <w:t>---------------------</w:t>
      </w:r>
    </w:p>
    <w:p w:rsidR="00D26E75" w:rsidRDefault="00D26E75" w:rsidP="009D4D3A">
      <w:pPr>
        <w:pStyle w:val="NoSpacing"/>
        <w:ind w:left="-709"/>
        <w:rPr>
          <w:b/>
          <w:bCs/>
        </w:rPr>
      </w:pPr>
      <w:r w:rsidRPr="00FD106A">
        <w:rPr>
          <w:rFonts w:ascii="Comic Sans MS" w:hAnsi="Comic Sans MS" w:cs="Comic Sans MS"/>
          <w:b/>
          <w:bCs/>
          <w:u w:val="single"/>
          <w:shd w:val="clear" w:color="auto" w:fill="D9D9D9"/>
        </w:rPr>
        <w:t>2</w:t>
      </w:r>
      <w:r>
        <w:rPr>
          <w:rFonts w:ascii="Comic Sans MS" w:hAnsi="Comic Sans MS" w:cs="Comic Sans MS"/>
          <w:b/>
          <w:bCs/>
          <w:u w:val="single"/>
          <w:shd w:val="clear" w:color="auto" w:fill="D9D9D9"/>
        </w:rPr>
        <w:t>4</w:t>
      </w:r>
      <w:r w:rsidRPr="00FD106A">
        <w:rPr>
          <w:rFonts w:ascii="Comic Sans MS" w:hAnsi="Comic Sans MS" w:cs="Comic Sans MS"/>
          <w:b/>
          <w:bCs/>
          <w:u w:val="single"/>
          <w:shd w:val="clear" w:color="auto" w:fill="D9D9D9"/>
        </w:rPr>
        <w:t>-</w:t>
      </w:r>
      <w:r w:rsidRPr="00177F6E">
        <w:rPr>
          <w:b/>
          <w:bCs/>
        </w:rPr>
        <w:t xml:space="preserve"> </w:t>
      </w:r>
    </w:p>
    <w:p w:rsidR="00D26E75" w:rsidRPr="009D4D3A" w:rsidRDefault="00D26E75" w:rsidP="009D4D3A">
      <w:pPr>
        <w:pStyle w:val="NoSpacing"/>
        <w:ind w:left="-709"/>
        <w:jc w:val="both"/>
        <w:rPr>
          <w:rFonts w:ascii="Comic Sans MS" w:hAnsi="Comic Sans MS" w:cs="Comic Sans MS"/>
          <w:sz w:val="20"/>
          <w:szCs w:val="20"/>
          <w:lang w:val="en-US" w:eastAsia="en-US"/>
        </w:rPr>
      </w:pPr>
      <w:r w:rsidRPr="009D4D3A">
        <w:rPr>
          <w:rFonts w:ascii="Comic Sans MS" w:hAnsi="Comic Sans MS" w:cs="Comic Sans MS"/>
          <w:sz w:val="20"/>
          <w:szCs w:val="20"/>
          <w:lang w:val="en-US" w:eastAsia="en-US"/>
        </w:rPr>
        <w:t xml:space="preserve">O, beyaz bir kuştu, ak kanatlıydı; </w:t>
      </w:r>
    </w:p>
    <w:p w:rsidR="00D26E75" w:rsidRPr="009D4D3A" w:rsidRDefault="00D26E75" w:rsidP="009D4D3A">
      <w:pPr>
        <w:pStyle w:val="NoSpacing"/>
        <w:ind w:left="-709"/>
        <w:jc w:val="both"/>
        <w:rPr>
          <w:rFonts w:ascii="Comic Sans MS" w:hAnsi="Comic Sans MS" w:cs="Comic Sans MS"/>
          <w:sz w:val="20"/>
          <w:szCs w:val="20"/>
          <w:lang w:val="en-US" w:eastAsia="en-US"/>
        </w:rPr>
      </w:pPr>
      <w:r w:rsidRPr="009D4D3A">
        <w:rPr>
          <w:rFonts w:ascii="Comic Sans MS" w:hAnsi="Comic Sans MS" w:cs="Comic Sans MS"/>
          <w:sz w:val="20"/>
          <w:szCs w:val="20"/>
          <w:lang w:val="en-US" w:eastAsia="en-US"/>
        </w:rPr>
        <w:t xml:space="preserve">Yol gibi dağları aşan atlıydı; </w:t>
      </w:r>
    </w:p>
    <w:p w:rsidR="00D26E75" w:rsidRPr="009D4D3A" w:rsidRDefault="00D26E75" w:rsidP="009D4D3A">
      <w:pPr>
        <w:pStyle w:val="NoSpacing"/>
        <w:ind w:left="-709"/>
        <w:jc w:val="both"/>
        <w:rPr>
          <w:rFonts w:ascii="Comic Sans MS" w:hAnsi="Comic Sans MS" w:cs="Comic Sans MS"/>
          <w:sz w:val="20"/>
          <w:szCs w:val="20"/>
          <w:lang w:val="en-US" w:eastAsia="en-US"/>
        </w:rPr>
      </w:pPr>
      <w:r w:rsidRPr="009D4D3A">
        <w:rPr>
          <w:rFonts w:ascii="Comic Sans MS" w:hAnsi="Comic Sans MS" w:cs="Comic Sans MS"/>
          <w:sz w:val="20"/>
          <w:szCs w:val="20"/>
          <w:lang w:val="en-US" w:eastAsia="en-US"/>
        </w:rPr>
        <w:t xml:space="preserve">Hayaldi, hayalden bile tatlıydı; </w:t>
      </w:r>
    </w:p>
    <w:p w:rsidR="00D26E75" w:rsidRPr="009D4D3A" w:rsidRDefault="00D26E75" w:rsidP="009D4D3A">
      <w:pPr>
        <w:pStyle w:val="NoSpacing"/>
        <w:ind w:left="-709"/>
        <w:jc w:val="both"/>
        <w:rPr>
          <w:rFonts w:ascii="Comic Sans MS" w:hAnsi="Comic Sans MS" w:cs="Comic Sans MS"/>
          <w:sz w:val="20"/>
          <w:szCs w:val="20"/>
          <w:lang w:val="en-US" w:eastAsia="en-US"/>
        </w:rPr>
      </w:pPr>
      <w:r w:rsidRPr="009D4D3A">
        <w:rPr>
          <w:rFonts w:ascii="Comic Sans MS" w:hAnsi="Comic Sans MS" w:cs="Comic Sans MS"/>
          <w:sz w:val="20"/>
          <w:szCs w:val="20"/>
          <w:lang w:val="en-US" w:eastAsia="en-US"/>
        </w:rPr>
        <w:t>Ne ışık bıraktı, ne iz bıraktı!</w:t>
      </w:r>
    </w:p>
    <w:p w:rsidR="00D26E75" w:rsidRPr="009D4D3A" w:rsidRDefault="00D26E75" w:rsidP="009D4D3A">
      <w:pPr>
        <w:pStyle w:val="NoSpacing"/>
        <w:ind w:left="-709"/>
        <w:jc w:val="both"/>
        <w:rPr>
          <w:rFonts w:ascii="Comic Sans MS" w:hAnsi="Comic Sans MS" w:cs="Comic Sans MS"/>
          <w:sz w:val="20"/>
          <w:szCs w:val="20"/>
          <w:lang w:val="en-US" w:eastAsia="en-US"/>
        </w:rPr>
      </w:pPr>
    </w:p>
    <w:p w:rsidR="00D26E75" w:rsidRPr="009D4D3A" w:rsidRDefault="00D26E75" w:rsidP="009D4D3A">
      <w:pPr>
        <w:pStyle w:val="NoSpacing"/>
        <w:ind w:left="-709"/>
        <w:jc w:val="both"/>
        <w:rPr>
          <w:rFonts w:ascii="Comic Sans MS" w:hAnsi="Comic Sans MS" w:cs="Comic Sans MS"/>
          <w:b/>
          <w:bCs/>
          <w:sz w:val="20"/>
          <w:szCs w:val="20"/>
          <w:lang w:val="en-US" w:eastAsia="en-US"/>
        </w:rPr>
      </w:pPr>
      <w:r w:rsidRPr="009D4D3A">
        <w:rPr>
          <w:rFonts w:ascii="Comic Sans MS" w:hAnsi="Comic Sans MS" w:cs="Comic Sans MS"/>
          <w:b/>
          <w:bCs/>
          <w:sz w:val="20"/>
          <w:szCs w:val="20"/>
          <w:lang w:val="en-US" w:eastAsia="en-US"/>
        </w:rPr>
        <w:t xml:space="preserve">Bu şiirdeki sözcüklerle ilgili olarak aşağı dakilerden hangisi </w:t>
      </w:r>
      <w:r w:rsidRPr="009D4D3A">
        <w:rPr>
          <w:rFonts w:ascii="Comic Sans MS" w:hAnsi="Comic Sans MS" w:cs="Comic Sans MS"/>
          <w:b/>
          <w:bCs/>
          <w:sz w:val="20"/>
          <w:szCs w:val="20"/>
          <w:u w:val="single"/>
          <w:lang w:val="en-US" w:eastAsia="en-US"/>
        </w:rPr>
        <w:t>söylenemez</w:t>
      </w:r>
      <w:r w:rsidRPr="009D4D3A">
        <w:rPr>
          <w:rFonts w:ascii="Comic Sans MS" w:hAnsi="Comic Sans MS" w:cs="Comic Sans MS"/>
          <w:b/>
          <w:bCs/>
          <w:sz w:val="20"/>
          <w:szCs w:val="20"/>
          <w:lang w:val="en-US" w:eastAsia="en-US"/>
        </w:rPr>
        <w:t>?</w:t>
      </w:r>
    </w:p>
    <w:p w:rsidR="00D26E75" w:rsidRPr="009D4D3A" w:rsidRDefault="00D26E75" w:rsidP="009D4D3A">
      <w:pPr>
        <w:pStyle w:val="NoSpacing"/>
        <w:numPr>
          <w:ilvl w:val="0"/>
          <w:numId w:val="45"/>
        </w:numPr>
        <w:jc w:val="both"/>
        <w:rPr>
          <w:rFonts w:ascii="Comic Sans MS" w:hAnsi="Comic Sans MS" w:cs="Comic Sans MS"/>
          <w:sz w:val="20"/>
          <w:szCs w:val="20"/>
          <w:lang w:val="en-US" w:eastAsia="en-US"/>
        </w:rPr>
      </w:pPr>
      <w:r w:rsidRPr="009D4D3A">
        <w:rPr>
          <w:rFonts w:ascii="Comic Sans MS" w:hAnsi="Comic Sans MS" w:cs="Comic Sans MS"/>
          <w:sz w:val="20"/>
          <w:szCs w:val="20"/>
          <w:lang w:val="en-US" w:eastAsia="en-US"/>
        </w:rPr>
        <w:t>Soyut anlamlı sözcüğe yer verilmiştir.</w:t>
      </w:r>
    </w:p>
    <w:p w:rsidR="00D26E75" w:rsidRPr="00AC1DDB" w:rsidRDefault="00D26E75" w:rsidP="009D4D3A">
      <w:pPr>
        <w:pStyle w:val="NoSpacing"/>
        <w:numPr>
          <w:ilvl w:val="0"/>
          <w:numId w:val="45"/>
        </w:numPr>
        <w:jc w:val="both"/>
        <w:rPr>
          <w:rFonts w:ascii="Comic Sans MS" w:hAnsi="Comic Sans MS" w:cs="Comic Sans MS"/>
          <w:sz w:val="20"/>
          <w:szCs w:val="20"/>
          <w:highlight w:val="yellow"/>
          <w:lang w:val="en-US" w:eastAsia="en-US"/>
        </w:rPr>
      </w:pPr>
      <w:r w:rsidRPr="00AC1DDB">
        <w:rPr>
          <w:rFonts w:ascii="Comic Sans MS" w:hAnsi="Comic Sans MS" w:cs="Comic Sans MS"/>
          <w:sz w:val="20"/>
          <w:szCs w:val="20"/>
          <w:highlight w:val="yellow"/>
          <w:lang w:val="en-US" w:eastAsia="en-US"/>
        </w:rPr>
        <w:t>Yansıma sözcük vardır.</w:t>
      </w:r>
    </w:p>
    <w:p w:rsidR="00D26E75" w:rsidRPr="009D4D3A" w:rsidRDefault="00D26E75" w:rsidP="009D4D3A">
      <w:pPr>
        <w:pStyle w:val="NoSpacing"/>
        <w:numPr>
          <w:ilvl w:val="0"/>
          <w:numId w:val="45"/>
        </w:numPr>
        <w:jc w:val="both"/>
        <w:rPr>
          <w:rFonts w:ascii="Comic Sans MS" w:hAnsi="Comic Sans MS" w:cs="Comic Sans MS"/>
          <w:sz w:val="20"/>
          <w:szCs w:val="20"/>
          <w:lang w:val="en-US" w:eastAsia="en-US"/>
        </w:rPr>
      </w:pPr>
      <w:r w:rsidRPr="009D4D3A">
        <w:rPr>
          <w:rFonts w:ascii="Comic Sans MS" w:hAnsi="Comic Sans MS" w:cs="Comic Sans MS"/>
          <w:sz w:val="20"/>
          <w:szCs w:val="20"/>
          <w:lang w:val="en-US" w:eastAsia="en-US"/>
        </w:rPr>
        <w:t>Somut anlamlı sözcükler bulunmaktadır.</w:t>
      </w:r>
    </w:p>
    <w:p w:rsidR="00D26E75" w:rsidRPr="009D4D3A" w:rsidRDefault="00D26E75" w:rsidP="009D4D3A">
      <w:pPr>
        <w:pStyle w:val="NoSpacing"/>
        <w:numPr>
          <w:ilvl w:val="0"/>
          <w:numId w:val="45"/>
        </w:numPr>
        <w:jc w:val="both"/>
        <w:rPr>
          <w:rFonts w:ascii="Comic Sans MS" w:hAnsi="Comic Sans MS" w:cs="Comic Sans MS"/>
          <w:sz w:val="20"/>
          <w:szCs w:val="20"/>
          <w:lang w:val="en-US" w:eastAsia="en-US"/>
        </w:rPr>
      </w:pPr>
      <w:r w:rsidRPr="009D4D3A">
        <w:rPr>
          <w:rFonts w:ascii="Comic Sans MS" w:hAnsi="Comic Sans MS" w:cs="Comic Sans MS"/>
          <w:sz w:val="20"/>
          <w:szCs w:val="20"/>
          <w:lang w:val="en-US" w:eastAsia="en-US"/>
        </w:rPr>
        <w:t>Eş anlamlı sözcükler birlikte kullanılmıştır.</w:t>
      </w:r>
    </w:p>
    <w:p w:rsidR="00D26E75" w:rsidRDefault="00D26E75" w:rsidP="009D4D3A">
      <w:pPr>
        <w:ind w:left="-851"/>
        <w:jc w:val="both"/>
        <w:rPr>
          <w:rFonts w:ascii="Comic Sans MS" w:hAnsi="Comic Sans MS" w:cs="Comic Sans MS"/>
          <w:b/>
          <w:bCs/>
          <w:noProof/>
          <w:sz w:val="20"/>
          <w:szCs w:val="20"/>
        </w:rPr>
      </w:pPr>
      <w:r>
        <w:rPr>
          <w:rFonts w:ascii="Comic Sans MS" w:hAnsi="Comic Sans MS" w:cs="Comic Sans MS"/>
          <w:b/>
          <w:bCs/>
          <w:noProof/>
          <w:sz w:val="20"/>
          <w:szCs w:val="20"/>
        </w:rPr>
        <w:t>--------------------</w:t>
      </w:r>
    </w:p>
    <w:p w:rsidR="00D26E75" w:rsidRPr="00AC1DDB" w:rsidRDefault="00D26E75" w:rsidP="00AC1DDB">
      <w:pPr>
        <w:ind w:left="-851"/>
        <w:rPr>
          <w:rFonts w:ascii="Cambria" w:hAnsi="Cambria" w:cs="Cambria"/>
          <w:sz w:val="16"/>
          <w:szCs w:val="16"/>
        </w:rPr>
      </w:pPr>
      <w:r w:rsidRPr="00FD106A">
        <w:rPr>
          <w:rFonts w:ascii="Comic Sans MS" w:hAnsi="Comic Sans MS" w:cs="Comic Sans MS"/>
          <w:b/>
          <w:bCs/>
          <w:u w:val="single"/>
          <w:shd w:val="clear" w:color="auto" w:fill="D9D9D9"/>
        </w:rPr>
        <w:t>2</w:t>
      </w:r>
      <w:r>
        <w:rPr>
          <w:rFonts w:ascii="Comic Sans MS" w:hAnsi="Comic Sans MS" w:cs="Comic Sans MS"/>
          <w:b/>
          <w:bCs/>
          <w:u w:val="single"/>
          <w:shd w:val="clear" w:color="auto" w:fill="D9D9D9"/>
        </w:rPr>
        <w:t>5</w:t>
      </w:r>
      <w:r w:rsidRPr="00FD106A">
        <w:rPr>
          <w:rFonts w:ascii="Comic Sans MS" w:hAnsi="Comic Sans MS" w:cs="Comic Sans MS"/>
          <w:b/>
          <w:bCs/>
          <w:u w:val="single"/>
          <w:shd w:val="clear" w:color="auto" w:fill="D9D9D9"/>
        </w:rPr>
        <w:t>-</w:t>
      </w:r>
      <w:r>
        <w:rPr>
          <w:rFonts w:ascii="Comic Sans MS" w:hAnsi="Comic Sans MS" w:cs="Comic Sans MS"/>
          <w:b/>
          <w:bCs/>
          <w:u w:val="single"/>
          <w:shd w:val="clear" w:color="auto" w:fill="D9D9D9"/>
        </w:rPr>
        <w:t xml:space="preserve"> </w:t>
      </w:r>
    </w:p>
    <w:p w:rsidR="00D26E75" w:rsidRPr="00AC1DDB" w:rsidRDefault="00D26E75" w:rsidP="00AC1DDB">
      <w:pPr>
        <w:ind w:left="-851"/>
        <w:jc w:val="center"/>
        <w:rPr>
          <w:rFonts w:ascii="Comic Sans MS" w:hAnsi="Comic Sans MS" w:cs="Comic Sans MS"/>
        </w:rPr>
      </w:pPr>
      <w:r w:rsidRPr="00AC1DDB">
        <w:rPr>
          <w:rFonts w:ascii="Comic Sans MS" w:hAnsi="Comic Sans MS" w:cs="Comic Sans MS"/>
          <w:b/>
          <w:bCs/>
          <w:sz w:val="28"/>
          <w:szCs w:val="28"/>
        </w:rPr>
        <w:t>.....................</w:t>
      </w:r>
      <w:r w:rsidRPr="00AC1DDB">
        <w:rPr>
          <w:rFonts w:ascii="Comic Sans MS" w:hAnsi="Comic Sans MS" w:cs="Comic Sans MS"/>
        </w:rPr>
        <w:t xml:space="preserve"> yanınızda olurum.</w:t>
      </w:r>
    </w:p>
    <w:p w:rsidR="00D26E75" w:rsidRPr="00AC1DDB" w:rsidRDefault="00D26E75" w:rsidP="00AC1DDB">
      <w:pPr>
        <w:ind w:left="-851"/>
        <w:jc w:val="both"/>
        <w:rPr>
          <w:rFonts w:ascii="Comic Sans MS" w:hAnsi="Comic Sans MS" w:cs="Comic Sans MS"/>
          <w:b/>
          <w:bCs/>
          <w:sz w:val="20"/>
          <w:szCs w:val="20"/>
        </w:rPr>
      </w:pPr>
      <w:r w:rsidRPr="00AC1DDB">
        <w:rPr>
          <w:rFonts w:ascii="Comic Sans MS" w:hAnsi="Comic Sans MS" w:cs="Comic Sans MS"/>
          <w:b/>
          <w:bCs/>
          <w:sz w:val="20"/>
          <w:szCs w:val="20"/>
        </w:rPr>
        <w:t>Yukarıdaki noktalı bölüme hangi sözcük gelirse fiil kipinde zaman kayması olur?</w:t>
      </w:r>
    </w:p>
    <w:p w:rsidR="00D26E75" w:rsidRPr="00AC1DDB" w:rsidRDefault="00D26E75" w:rsidP="00AC1DDB">
      <w:pPr>
        <w:ind w:left="-851"/>
        <w:jc w:val="both"/>
        <w:rPr>
          <w:rFonts w:ascii="Comic Sans MS" w:hAnsi="Comic Sans MS" w:cs="Comic Sans MS"/>
          <w:b/>
          <w:bCs/>
          <w:sz w:val="20"/>
          <w:szCs w:val="20"/>
        </w:rPr>
      </w:pPr>
      <w:r w:rsidRPr="00AC1DDB">
        <w:rPr>
          <w:rFonts w:ascii="Comic Sans MS" w:hAnsi="Comic Sans MS" w:cs="Comic Sans MS"/>
          <w:b/>
          <w:bCs/>
          <w:sz w:val="20"/>
          <w:szCs w:val="20"/>
        </w:rPr>
        <w:t xml:space="preserve">A) </w:t>
      </w:r>
      <w:r w:rsidRPr="00AC1DDB">
        <w:rPr>
          <w:rFonts w:ascii="Comic Sans MS" w:hAnsi="Comic Sans MS" w:cs="Comic Sans MS"/>
          <w:sz w:val="20"/>
          <w:szCs w:val="20"/>
        </w:rPr>
        <w:t>Her zaman</w:t>
      </w:r>
      <w:r w:rsidRPr="00AC1DDB">
        <w:rPr>
          <w:rFonts w:ascii="Comic Sans MS" w:hAnsi="Comic Sans MS" w:cs="Comic Sans MS"/>
          <w:b/>
          <w:bCs/>
          <w:sz w:val="20"/>
          <w:szCs w:val="20"/>
        </w:rPr>
        <w:t xml:space="preserve">                    B) </w:t>
      </w:r>
      <w:r w:rsidRPr="00AC1DDB">
        <w:rPr>
          <w:rFonts w:ascii="Comic Sans MS" w:hAnsi="Comic Sans MS" w:cs="Comic Sans MS"/>
          <w:sz w:val="20"/>
          <w:szCs w:val="20"/>
          <w:highlight w:val="yellow"/>
        </w:rPr>
        <w:t>Biraz sonra</w:t>
      </w:r>
    </w:p>
    <w:p w:rsidR="00D26E75" w:rsidRPr="00AC1DDB" w:rsidRDefault="00D26E75" w:rsidP="00AC1DDB">
      <w:pPr>
        <w:ind w:left="-851"/>
        <w:jc w:val="both"/>
        <w:rPr>
          <w:rFonts w:ascii="Comic Sans MS" w:hAnsi="Comic Sans MS" w:cs="Comic Sans MS"/>
          <w:b/>
          <w:bCs/>
          <w:sz w:val="20"/>
          <w:szCs w:val="20"/>
        </w:rPr>
      </w:pPr>
      <w:r w:rsidRPr="00AC1DDB">
        <w:rPr>
          <w:rFonts w:ascii="Comic Sans MS" w:hAnsi="Comic Sans MS" w:cs="Comic Sans MS"/>
          <w:b/>
          <w:bCs/>
          <w:sz w:val="20"/>
          <w:szCs w:val="20"/>
        </w:rPr>
        <w:t xml:space="preserve">C) </w:t>
      </w:r>
      <w:r w:rsidRPr="00AC1DDB">
        <w:rPr>
          <w:rFonts w:ascii="Comic Sans MS" w:hAnsi="Comic Sans MS" w:cs="Comic Sans MS"/>
          <w:sz w:val="20"/>
          <w:szCs w:val="20"/>
        </w:rPr>
        <w:t xml:space="preserve">Daima               </w:t>
      </w:r>
      <w:r w:rsidRPr="00AC1DDB">
        <w:rPr>
          <w:rFonts w:ascii="Comic Sans MS" w:hAnsi="Comic Sans MS" w:cs="Comic Sans MS"/>
          <w:b/>
          <w:bCs/>
          <w:sz w:val="20"/>
          <w:szCs w:val="20"/>
        </w:rPr>
        <w:t xml:space="preserve">              D)</w:t>
      </w:r>
      <w:r w:rsidRPr="00AC1DDB">
        <w:rPr>
          <w:rFonts w:ascii="Comic Sans MS" w:hAnsi="Comic Sans MS" w:cs="Comic Sans MS"/>
          <w:sz w:val="20"/>
          <w:szCs w:val="20"/>
        </w:rPr>
        <w:t xml:space="preserve"> Sürekli</w:t>
      </w:r>
    </w:p>
    <w:p w:rsidR="00D26E75" w:rsidRDefault="00D26E75" w:rsidP="009D4D3A">
      <w:pPr>
        <w:ind w:left="-851"/>
        <w:jc w:val="both"/>
        <w:rPr>
          <w:rFonts w:ascii="Comic Sans MS" w:hAnsi="Comic Sans MS" w:cs="Comic Sans MS"/>
          <w:b/>
          <w:bCs/>
          <w:noProof/>
          <w:sz w:val="20"/>
          <w:szCs w:val="20"/>
        </w:rPr>
      </w:pPr>
      <w:r>
        <w:rPr>
          <w:rFonts w:ascii="Comic Sans MS" w:hAnsi="Comic Sans MS" w:cs="Comic Sans MS"/>
          <w:b/>
          <w:bCs/>
          <w:noProof/>
          <w:sz w:val="20"/>
          <w:szCs w:val="20"/>
        </w:rPr>
        <w:t>----------------</w:t>
      </w:r>
    </w:p>
    <w:p w:rsidR="00D26E75" w:rsidRPr="00AC1DDB" w:rsidRDefault="00D26E75" w:rsidP="00AC1DDB">
      <w:pPr>
        <w:pStyle w:val="NoSpacing"/>
        <w:ind w:left="-851"/>
        <w:jc w:val="both"/>
        <w:rPr>
          <w:rFonts w:ascii="Comic Sans MS" w:hAnsi="Comic Sans MS" w:cs="Comic Sans MS"/>
          <w:b/>
          <w:bCs/>
          <w:sz w:val="20"/>
          <w:szCs w:val="20"/>
        </w:rPr>
      </w:pPr>
      <w:r w:rsidRPr="00FD106A">
        <w:rPr>
          <w:rFonts w:ascii="Comic Sans MS" w:hAnsi="Comic Sans MS" w:cs="Comic Sans MS"/>
          <w:b/>
          <w:bCs/>
          <w:u w:val="single"/>
          <w:shd w:val="clear" w:color="auto" w:fill="D9D9D9"/>
        </w:rPr>
        <w:t>2</w:t>
      </w:r>
      <w:r>
        <w:rPr>
          <w:rFonts w:ascii="Comic Sans MS" w:hAnsi="Comic Sans MS" w:cs="Comic Sans MS"/>
          <w:b/>
          <w:bCs/>
          <w:u w:val="single"/>
          <w:shd w:val="clear" w:color="auto" w:fill="D9D9D9"/>
        </w:rPr>
        <w:t>6</w:t>
      </w:r>
      <w:r w:rsidRPr="00FD106A">
        <w:rPr>
          <w:rFonts w:ascii="Comic Sans MS" w:hAnsi="Comic Sans MS" w:cs="Comic Sans MS"/>
          <w:b/>
          <w:bCs/>
          <w:u w:val="single"/>
          <w:shd w:val="clear" w:color="auto" w:fill="D9D9D9"/>
        </w:rPr>
        <w:t>-</w:t>
      </w:r>
      <w:r>
        <w:rPr>
          <w:rFonts w:ascii="Comic Sans MS" w:hAnsi="Comic Sans MS" w:cs="Comic Sans MS"/>
          <w:b/>
          <w:bCs/>
          <w:u w:val="single"/>
          <w:shd w:val="clear" w:color="auto" w:fill="D9D9D9"/>
        </w:rPr>
        <w:t xml:space="preserve"> </w:t>
      </w:r>
      <w:r w:rsidRPr="00AC1DDB">
        <w:rPr>
          <w:rFonts w:ascii="Comic Sans MS" w:hAnsi="Comic Sans MS" w:cs="Comic Sans MS"/>
          <w:b/>
          <w:bCs/>
          <w:sz w:val="20"/>
          <w:szCs w:val="20"/>
        </w:rPr>
        <w:t>Aşağıdaki cümlelerinin hangisinde ek-fiil farklı bir görevde kullanılmıştır?</w:t>
      </w:r>
    </w:p>
    <w:p w:rsidR="00D26E75" w:rsidRPr="00AC1DDB" w:rsidRDefault="00D26E75" w:rsidP="00AC1DDB">
      <w:pPr>
        <w:pStyle w:val="NoSpacing"/>
        <w:ind w:left="-851"/>
        <w:jc w:val="both"/>
        <w:rPr>
          <w:rFonts w:ascii="Comic Sans MS" w:hAnsi="Comic Sans MS" w:cs="Comic Sans MS"/>
          <w:sz w:val="20"/>
          <w:szCs w:val="20"/>
        </w:rPr>
      </w:pPr>
      <w:r w:rsidRPr="006E7E42">
        <w:rPr>
          <w:rFonts w:ascii="Comic Sans MS" w:hAnsi="Comic Sans MS" w:cs="Comic Sans MS"/>
          <w:b/>
          <w:bCs/>
          <w:sz w:val="20"/>
          <w:szCs w:val="20"/>
          <w:highlight w:val="yellow"/>
        </w:rPr>
        <w:t>A)</w:t>
      </w:r>
      <w:r w:rsidRPr="00AC1DDB">
        <w:rPr>
          <w:rFonts w:ascii="Comic Sans MS" w:hAnsi="Comic Sans MS" w:cs="Comic Sans MS"/>
          <w:sz w:val="20"/>
          <w:szCs w:val="20"/>
          <w:highlight w:val="yellow"/>
        </w:rPr>
        <w:t xml:space="preserve"> Elinde iki kitap daha varmış.</w:t>
      </w:r>
    </w:p>
    <w:p w:rsidR="00D26E75" w:rsidRPr="00AC1DDB" w:rsidRDefault="00D26E75" w:rsidP="00AC1DDB">
      <w:pPr>
        <w:pStyle w:val="NoSpacing"/>
        <w:ind w:left="-851"/>
        <w:jc w:val="both"/>
        <w:rPr>
          <w:rFonts w:ascii="Comic Sans MS" w:hAnsi="Comic Sans MS" w:cs="Comic Sans MS"/>
          <w:sz w:val="20"/>
          <w:szCs w:val="20"/>
        </w:rPr>
      </w:pPr>
      <w:r w:rsidRPr="006E7E42">
        <w:rPr>
          <w:rFonts w:ascii="Comic Sans MS" w:hAnsi="Comic Sans MS" w:cs="Comic Sans MS"/>
          <w:b/>
          <w:bCs/>
          <w:sz w:val="20"/>
          <w:szCs w:val="20"/>
        </w:rPr>
        <w:t>B)</w:t>
      </w:r>
      <w:r w:rsidRPr="00AC1DDB">
        <w:rPr>
          <w:rFonts w:ascii="Comic Sans MS" w:hAnsi="Comic Sans MS" w:cs="Comic Sans MS"/>
          <w:sz w:val="20"/>
          <w:szCs w:val="20"/>
        </w:rPr>
        <w:t xml:space="preserve"> Kendi aralarında İngilizce konuşuyorlarmış.</w:t>
      </w:r>
    </w:p>
    <w:p w:rsidR="00D26E75" w:rsidRPr="00AC1DDB" w:rsidRDefault="00D26E75" w:rsidP="00AC1DDB">
      <w:pPr>
        <w:pStyle w:val="NoSpacing"/>
        <w:ind w:left="-851"/>
        <w:jc w:val="both"/>
        <w:rPr>
          <w:rFonts w:ascii="Comic Sans MS" w:hAnsi="Comic Sans MS" w:cs="Comic Sans MS"/>
          <w:sz w:val="20"/>
          <w:szCs w:val="20"/>
        </w:rPr>
      </w:pPr>
      <w:r w:rsidRPr="006E7E42">
        <w:rPr>
          <w:rFonts w:ascii="Comic Sans MS" w:hAnsi="Comic Sans MS" w:cs="Comic Sans MS"/>
          <w:b/>
          <w:bCs/>
          <w:sz w:val="20"/>
          <w:szCs w:val="20"/>
        </w:rPr>
        <w:t>C)</w:t>
      </w:r>
      <w:r w:rsidRPr="00AC1DDB">
        <w:rPr>
          <w:rFonts w:ascii="Comic Sans MS" w:hAnsi="Comic Sans MS" w:cs="Comic Sans MS"/>
          <w:sz w:val="20"/>
          <w:szCs w:val="20"/>
        </w:rPr>
        <w:t xml:space="preserve"> Leylekler her nisanda bu ağaca konarmış.</w:t>
      </w:r>
    </w:p>
    <w:p w:rsidR="00D26E75" w:rsidRPr="00AC1DDB" w:rsidRDefault="00D26E75" w:rsidP="00AC1DDB">
      <w:pPr>
        <w:pStyle w:val="NoSpacing"/>
        <w:ind w:left="-851"/>
        <w:jc w:val="both"/>
        <w:rPr>
          <w:rFonts w:ascii="Comic Sans MS" w:hAnsi="Comic Sans MS" w:cs="Comic Sans MS"/>
          <w:sz w:val="20"/>
          <w:szCs w:val="20"/>
        </w:rPr>
      </w:pPr>
      <w:r w:rsidRPr="006E7E42">
        <w:rPr>
          <w:rFonts w:ascii="Comic Sans MS" w:hAnsi="Comic Sans MS" w:cs="Comic Sans MS"/>
          <w:b/>
          <w:bCs/>
          <w:sz w:val="20"/>
          <w:szCs w:val="20"/>
        </w:rPr>
        <w:t>D)</w:t>
      </w:r>
      <w:r w:rsidRPr="00AC1DDB">
        <w:rPr>
          <w:rFonts w:ascii="Comic Sans MS" w:hAnsi="Comic Sans MS" w:cs="Comic Sans MS"/>
          <w:sz w:val="20"/>
          <w:szCs w:val="20"/>
        </w:rPr>
        <w:t xml:space="preserve"> Haftaya o da Ankara'ya gidecekmiş.</w:t>
      </w:r>
    </w:p>
    <w:p w:rsidR="00D26E75" w:rsidRDefault="00D26E75" w:rsidP="009D4D3A">
      <w:pPr>
        <w:ind w:left="-851"/>
        <w:jc w:val="both"/>
        <w:rPr>
          <w:rFonts w:ascii="Comic Sans MS" w:hAnsi="Comic Sans MS" w:cs="Comic Sans MS"/>
          <w:b/>
          <w:bCs/>
          <w:noProof/>
          <w:sz w:val="20"/>
          <w:szCs w:val="20"/>
        </w:rPr>
      </w:pPr>
      <w:r>
        <w:rPr>
          <w:rFonts w:ascii="Comic Sans MS" w:hAnsi="Comic Sans MS" w:cs="Comic Sans MS"/>
          <w:b/>
          <w:bCs/>
          <w:noProof/>
          <w:sz w:val="20"/>
          <w:szCs w:val="20"/>
        </w:rPr>
        <w:t>---------------------</w:t>
      </w:r>
    </w:p>
    <w:p w:rsidR="00D26E75" w:rsidRPr="00AC1DDB" w:rsidRDefault="00D26E75" w:rsidP="00AC1DDB">
      <w:pPr>
        <w:ind w:left="-851"/>
        <w:jc w:val="both"/>
        <w:rPr>
          <w:rFonts w:ascii="Comic Sans MS" w:hAnsi="Comic Sans MS" w:cs="Comic Sans MS"/>
          <w:b/>
          <w:bCs/>
          <w:sz w:val="20"/>
          <w:szCs w:val="20"/>
        </w:rPr>
      </w:pPr>
      <w:r w:rsidRPr="00AC1DDB">
        <w:rPr>
          <w:rFonts w:ascii="Comic Sans MS" w:hAnsi="Comic Sans MS" w:cs="Comic Sans MS"/>
          <w:b/>
          <w:bCs/>
          <w:u w:val="single"/>
          <w:shd w:val="clear" w:color="auto" w:fill="D9D9D9"/>
        </w:rPr>
        <w:t>27-</w:t>
      </w:r>
      <w:r w:rsidRPr="00177F6E">
        <w:rPr>
          <w:rFonts w:ascii="Comic Sans MS" w:hAnsi="Comic Sans MS" w:cs="Comic Sans MS"/>
          <w:u w:val="single"/>
          <w:shd w:val="clear" w:color="auto" w:fill="D9D9D9"/>
        </w:rPr>
        <w:t xml:space="preserve">  </w:t>
      </w:r>
      <w:r w:rsidRPr="00AC1DDB">
        <w:rPr>
          <w:rFonts w:ascii="Comic Sans MS" w:hAnsi="Comic Sans MS" w:cs="Comic Sans MS"/>
          <w:b/>
          <w:bCs/>
          <w:sz w:val="20"/>
          <w:szCs w:val="20"/>
        </w:rPr>
        <w:t>Aşağıdaki fiillerden hangisinin yapısı farklıdır?</w:t>
      </w:r>
    </w:p>
    <w:p w:rsidR="00D26E75" w:rsidRPr="00AC1DDB" w:rsidRDefault="00D26E75" w:rsidP="00AC1DDB">
      <w:pPr>
        <w:ind w:left="-851"/>
        <w:jc w:val="both"/>
        <w:rPr>
          <w:rFonts w:ascii="Comic Sans MS" w:hAnsi="Comic Sans MS" w:cs="Comic Sans MS"/>
          <w:sz w:val="20"/>
          <w:szCs w:val="20"/>
        </w:rPr>
      </w:pPr>
      <w:r w:rsidRPr="006E7E42">
        <w:rPr>
          <w:rFonts w:ascii="Comic Sans MS" w:hAnsi="Comic Sans MS" w:cs="Comic Sans MS"/>
          <w:b/>
          <w:bCs/>
          <w:sz w:val="20"/>
          <w:szCs w:val="20"/>
        </w:rPr>
        <w:t>A)</w:t>
      </w:r>
      <w:r w:rsidRPr="00AC1DDB">
        <w:rPr>
          <w:rFonts w:ascii="Comic Sans MS" w:hAnsi="Comic Sans MS" w:cs="Comic Sans MS"/>
          <w:sz w:val="20"/>
          <w:szCs w:val="20"/>
        </w:rPr>
        <w:t xml:space="preserve"> Sınavdan düşük not alınca kötü hissettim.</w:t>
      </w:r>
    </w:p>
    <w:p w:rsidR="00D26E75" w:rsidRPr="00AC1DDB" w:rsidRDefault="00D26E75" w:rsidP="00AC1DDB">
      <w:pPr>
        <w:ind w:left="-851"/>
        <w:jc w:val="both"/>
        <w:rPr>
          <w:rFonts w:ascii="Comic Sans MS" w:hAnsi="Comic Sans MS" w:cs="Comic Sans MS"/>
          <w:sz w:val="20"/>
          <w:szCs w:val="20"/>
        </w:rPr>
      </w:pPr>
      <w:r w:rsidRPr="006E7E42">
        <w:rPr>
          <w:rFonts w:ascii="Comic Sans MS" w:hAnsi="Comic Sans MS" w:cs="Comic Sans MS"/>
          <w:b/>
          <w:bCs/>
          <w:sz w:val="20"/>
          <w:szCs w:val="20"/>
          <w:highlight w:val="yellow"/>
        </w:rPr>
        <w:t>B)</w:t>
      </w:r>
      <w:r w:rsidRPr="00AC1DDB">
        <w:rPr>
          <w:rFonts w:ascii="Comic Sans MS" w:hAnsi="Comic Sans MS" w:cs="Comic Sans MS"/>
          <w:sz w:val="20"/>
          <w:szCs w:val="20"/>
          <w:highlight w:val="yellow"/>
        </w:rPr>
        <w:t xml:space="preserve"> Öğretmen sınavı 10 dk. erken başlattı.</w:t>
      </w:r>
    </w:p>
    <w:p w:rsidR="00D26E75" w:rsidRPr="00AC1DDB" w:rsidRDefault="00D26E75" w:rsidP="00AC1DDB">
      <w:pPr>
        <w:ind w:left="-851"/>
        <w:jc w:val="both"/>
        <w:rPr>
          <w:rFonts w:ascii="Comic Sans MS" w:hAnsi="Comic Sans MS" w:cs="Comic Sans MS"/>
          <w:sz w:val="20"/>
          <w:szCs w:val="20"/>
        </w:rPr>
      </w:pPr>
      <w:r w:rsidRPr="006E7E42">
        <w:rPr>
          <w:rFonts w:ascii="Comic Sans MS" w:hAnsi="Comic Sans MS" w:cs="Comic Sans MS"/>
          <w:b/>
          <w:bCs/>
          <w:sz w:val="20"/>
          <w:szCs w:val="20"/>
        </w:rPr>
        <w:t>C)</w:t>
      </w:r>
      <w:r w:rsidRPr="00AC1DDB">
        <w:rPr>
          <w:rFonts w:ascii="Comic Sans MS" w:hAnsi="Comic Sans MS" w:cs="Comic Sans MS"/>
          <w:sz w:val="20"/>
          <w:szCs w:val="20"/>
        </w:rPr>
        <w:t xml:space="preserve"> Bu soruyu herkes çözebilir.</w:t>
      </w:r>
    </w:p>
    <w:p w:rsidR="00D26E75" w:rsidRPr="00AC1DDB" w:rsidRDefault="00D26E75" w:rsidP="00AC1DDB">
      <w:pPr>
        <w:ind w:left="-851"/>
        <w:jc w:val="both"/>
        <w:rPr>
          <w:rFonts w:ascii="Comic Sans MS" w:hAnsi="Comic Sans MS" w:cs="Comic Sans MS"/>
          <w:sz w:val="20"/>
          <w:szCs w:val="20"/>
        </w:rPr>
      </w:pPr>
      <w:r w:rsidRPr="006E7E42">
        <w:rPr>
          <w:rFonts w:ascii="Comic Sans MS" w:hAnsi="Comic Sans MS" w:cs="Comic Sans MS"/>
          <w:b/>
          <w:bCs/>
          <w:sz w:val="20"/>
          <w:szCs w:val="20"/>
        </w:rPr>
        <w:t>D)</w:t>
      </w:r>
      <w:r w:rsidRPr="00AC1DDB">
        <w:rPr>
          <w:rFonts w:ascii="Comic Sans MS" w:hAnsi="Comic Sans MS" w:cs="Comic Sans MS"/>
          <w:sz w:val="20"/>
          <w:szCs w:val="20"/>
        </w:rPr>
        <w:t xml:space="preserve"> Soruyu cevaplayınca öğretmenin gözüne girdi.</w:t>
      </w:r>
    </w:p>
    <w:p w:rsidR="00D26E75" w:rsidRDefault="00D26E75" w:rsidP="009D4D3A">
      <w:pPr>
        <w:ind w:left="-851"/>
        <w:jc w:val="both"/>
        <w:rPr>
          <w:rFonts w:ascii="Comic Sans MS" w:hAnsi="Comic Sans MS" w:cs="Comic Sans MS"/>
          <w:b/>
          <w:bCs/>
          <w:noProof/>
          <w:sz w:val="20"/>
          <w:szCs w:val="20"/>
        </w:rPr>
      </w:pPr>
      <w:r>
        <w:rPr>
          <w:rFonts w:ascii="Comic Sans MS" w:hAnsi="Comic Sans MS" w:cs="Comic Sans MS"/>
          <w:b/>
          <w:bCs/>
          <w:noProof/>
          <w:sz w:val="20"/>
          <w:szCs w:val="20"/>
        </w:rPr>
        <w:t>--------------------</w:t>
      </w:r>
    </w:p>
    <w:p w:rsidR="00D26E75" w:rsidRDefault="00D26E75" w:rsidP="00AC1DDB">
      <w:pPr>
        <w:pStyle w:val="NoSpacing"/>
        <w:ind w:left="-851"/>
        <w:rPr>
          <w:rFonts w:ascii="Comic Sans MS" w:hAnsi="Comic Sans MS" w:cs="Comic Sans MS"/>
          <w:b/>
          <w:bCs/>
          <w:shd w:val="clear" w:color="auto" w:fill="D9D9D9"/>
        </w:rPr>
      </w:pPr>
      <w:r w:rsidRPr="00FD106A">
        <w:rPr>
          <w:rFonts w:ascii="Comic Sans MS" w:hAnsi="Comic Sans MS" w:cs="Comic Sans MS"/>
          <w:b/>
          <w:bCs/>
          <w:u w:val="single"/>
          <w:shd w:val="clear" w:color="auto" w:fill="D9D9D9"/>
        </w:rPr>
        <w:t>2</w:t>
      </w:r>
      <w:r>
        <w:rPr>
          <w:rFonts w:ascii="Comic Sans MS" w:hAnsi="Comic Sans MS" w:cs="Comic Sans MS"/>
          <w:b/>
          <w:bCs/>
          <w:u w:val="single"/>
          <w:shd w:val="clear" w:color="auto" w:fill="D9D9D9"/>
        </w:rPr>
        <w:t>8</w:t>
      </w:r>
      <w:r w:rsidRPr="00FD106A">
        <w:rPr>
          <w:rFonts w:ascii="Comic Sans MS" w:hAnsi="Comic Sans MS" w:cs="Comic Sans MS"/>
          <w:b/>
          <w:bCs/>
          <w:u w:val="single"/>
          <w:shd w:val="clear" w:color="auto" w:fill="D9D9D9"/>
        </w:rPr>
        <w:t>-</w:t>
      </w:r>
      <w:r w:rsidRPr="00CD0605">
        <w:rPr>
          <w:rFonts w:ascii="Comic Sans MS" w:hAnsi="Comic Sans MS" w:cs="Comic Sans MS"/>
          <w:b/>
          <w:bCs/>
          <w:shd w:val="clear" w:color="auto" w:fill="D9D9D9"/>
        </w:rPr>
        <w:t xml:space="preserve"> </w:t>
      </w:r>
    </w:p>
    <w:p w:rsidR="00D26E75" w:rsidRPr="00AC1DDB" w:rsidRDefault="00D26E75" w:rsidP="00AC1DDB">
      <w:pPr>
        <w:pStyle w:val="NoSpacing"/>
        <w:ind w:left="-851"/>
        <w:rPr>
          <w:rFonts w:ascii="Comic Sans MS" w:hAnsi="Comic Sans MS" w:cs="Comic Sans MS"/>
          <w:sz w:val="20"/>
          <w:szCs w:val="20"/>
        </w:rPr>
      </w:pPr>
      <w:r w:rsidRPr="00AC1DDB">
        <w:rPr>
          <w:rFonts w:ascii="Comic Sans MS" w:hAnsi="Comic Sans MS" w:cs="Comic Sans MS"/>
          <w:sz w:val="20"/>
          <w:szCs w:val="20"/>
        </w:rPr>
        <w:t xml:space="preserve">I. </w:t>
      </w:r>
      <w:r>
        <w:rPr>
          <w:rFonts w:ascii="Comic Sans MS" w:hAnsi="Comic Sans MS" w:cs="Comic Sans MS"/>
          <w:sz w:val="20"/>
          <w:szCs w:val="20"/>
        </w:rPr>
        <w:tab/>
      </w:r>
      <w:r w:rsidRPr="00AC1DDB">
        <w:rPr>
          <w:rFonts w:ascii="Comic Sans MS" w:hAnsi="Comic Sans MS" w:cs="Comic Sans MS"/>
          <w:sz w:val="20"/>
          <w:szCs w:val="20"/>
        </w:rPr>
        <w:t>Çocuk hüngür hüngür ağlıyordu.</w:t>
      </w:r>
    </w:p>
    <w:p w:rsidR="00D26E75" w:rsidRPr="00AC1DDB" w:rsidRDefault="00D26E75" w:rsidP="00AC1DDB">
      <w:pPr>
        <w:pStyle w:val="NoSpacing"/>
        <w:ind w:left="-851"/>
        <w:rPr>
          <w:rFonts w:ascii="Comic Sans MS" w:hAnsi="Comic Sans MS" w:cs="Comic Sans MS"/>
          <w:sz w:val="20"/>
          <w:szCs w:val="20"/>
        </w:rPr>
      </w:pPr>
      <w:r w:rsidRPr="00AC1DDB">
        <w:rPr>
          <w:rFonts w:ascii="Comic Sans MS" w:hAnsi="Comic Sans MS" w:cs="Comic Sans MS"/>
          <w:sz w:val="20"/>
          <w:szCs w:val="20"/>
        </w:rPr>
        <w:t xml:space="preserve">II. </w:t>
      </w:r>
      <w:r>
        <w:rPr>
          <w:rFonts w:ascii="Comic Sans MS" w:hAnsi="Comic Sans MS" w:cs="Comic Sans MS"/>
          <w:sz w:val="20"/>
          <w:szCs w:val="20"/>
        </w:rPr>
        <w:tab/>
      </w:r>
      <w:r w:rsidRPr="00AC1DDB">
        <w:rPr>
          <w:rFonts w:ascii="Comic Sans MS" w:hAnsi="Comic Sans MS" w:cs="Comic Sans MS"/>
          <w:sz w:val="20"/>
          <w:szCs w:val="20"/>
        </w:rPr>
        <w:t xml:space="preserve">Sinemadan sonra durakta buluşalım.     </w:t>
      </w:r>
    </w:p>
    <w:p w:rsidR="00D26E75" w:rsidRPr="00AC1DDB" w:rsidRDefault="00D26E75" w:rsidP="00AC1DDB">
      <w:pPr>
        <w:pStyle w:val="NoSpacing"/>
        <w:ind w:left="-851"/>
        <w:rPr>
          <w:rFonts w:ascii="Comic Sans MS" w:hAnsi="Comic Sans MS" w:cs="Comic Sans MS"/>
          <w:sz w:val="20"/>
          <w:szCs w:val="20"/>
        </w:rPr>
      </w:pPr>
      <w:r w:rsidRPr="00AC1DDB">
        <w:rPr>
          <w:rFonts w:ascii="Comic Sans MS" w:hAnsi="Comic Sans MS" w:cs="Comic Sans MS"/>
          <w:sz w:val="20"/>
          <w:szCs w:val="20"/>
        </w:rPr>
        <w:t xml:space="preserve">III. </w:t>
      </w:r>
      <w:r>
        <w:rPr>
          <w:rFonts w:ascii="Comic Sans MS" w:hAnsi="Comic Sans MS" w:cs="Comic Sans MS"/>
          <w:sz w:val="20"/>
          <w:szCs w:val="20"/>
        </w:rPr>
        <w:tab/>
      </w:r>
      <w:r w:rsidRPr="00AC1DDB">
        <w:rPr>
          <w:rFonts w:ascii="Comic Sans MS" w:hAnsi="Comic Sans MS" w:cs="Comic Sans MS"/>
          <w:sz w:val="20"/>
          <w:szCs w:val="20"/>
        </w:rPr>
        <w:t xml:space="preserve">Sınavı kazanmak için çok çalışıyorum. </w:t>
      </w:r>
    </w:p>
    <w:p w:rsidR="00D26E75" w:rsidRPr="00AC1DDB" w:rsidRDefault="00D26E75" w:rsidP="00AC1DDB">
      <w:pPr>
        <w:pStyle w:val="NoSpacing"/>
        <w:ind w:left="-851"/>
        <w:rPr>
          <w:rFonts w:ascii="Comic Sans MS" w:hAnsi="Comic Sans MS" w:cs="Comic Sans MS"/>
          <w:sz w:val="20"/>
          <w:szCs w:val="20"/>
        </w:rPr>
      </w:pPr>
      <w:r w:rsidRPr="00AC1DDB">
        <w:rPr>
          <w:rFonts w:ascii="Comic Sans MS" w:hAnsi="Comic Sans MS" w:cs="Comic Sans MS"/>
          <w:sz w:val="20"/>
          <w:szCs w:val="20"/>
        </w:rPr>
        <w:t xml:space="preserve">IV. </w:t>
      </w:r>
      <w:r>
        <w:rPr>
          <w:rFonts w:ascii="Comic Sans MS" w:hAnsi="Comic Sans MS" w:cs="Comic Sans MS"/>
          <w:sz w:val="20"/>
          <w:szCs w:val="20"/>
        </w:rPr>
        <w:tab/>
      </w:r>
      <w:r w:rsidRPr="00AC1DDB">
        <w:rPr>
          <w:rFonts w:ascii="Comic Sans MS" w:hAnsi="Comic Sans MS" w:cs="Comic Sans MS"/>
          <w:sz w:val="20"/>
          <w:szCs w:val="20"/>
        </w:rPr>
        <w:t>Çocuk, pencereden dışarı çıkmış.</w:t>
      </w:r>
    </w:p>
    <w:p w:rsidR="00D26E75" w:rsidRDefault="00D26E75" w:rsidP="00AC1DDB">
      <w:pPr>
        <w:pStyle w:val="NoSpacing"/>
        <w:ind w:left="-851"/>
        <w:rPr>
          <w:rFonts w:ascii="Comic Sans MS" w:hAnsi="Comic Sans MS" w:cs="Comic Sans MS"/>
          <w:b/>
          <w:bCs/>
          <w:sz w:val="20"/>
          <w:szCs w:val="20"/>
        </w:rPr>
      </w:pPr>
    </w:p>
    <w:p w:rsidR="00D26E75" w:rsidRPr="00AC1DDB" w:rsidRDefault="00D26E75" w:rsidP="00AC1DDB">
      <w:pPr>
        <w:pStyle w:val="NoSpacing"/>
        <w:ind w:left="-851"/>
        <w:rPr>
          <w:rFonts w:ascii="Comic Sans MS" w:hAnsi="Comic Sans MS" w:cs="Comic Sans MS"/>
          <w:b/>
          <w:bCs/>
          <w:sz w:val="20"/>
          <w:szCs w:val="20"/>
        </w:rPr>
      </w:pPr>
      <w:r w:rsidRPr="00AC1DDB">
        <w:rPr>
          <w:rFonts w:ascii="Comic Sans MS" w:hAnsi="Comic Sans MS" w:cs="Comic Sans MS"/>
          <w:b/>
          <w:bCs/>
          <w:sz w:val="20"/>
          <w:szCs w:val="20"/>
        </w:rPr>
        <w:t>Yukarıdaki cümlelerde bulunan, fiillerin özelliklerini belirten zarfların doğru sıralanışı aşağıdakilerden hangisidir?</w:t>
      </w:r>
    </w:p>
    <w:p w:rsidR="00D26E75" w:rsidRPr="00AC1DDB" w:rsidRDefault="00D26E75" w:rsidP="00AC1DDB">
      <w:pPr>
        <w:pStyle w:val="NoSpacing"/>
        <w:ind w:left="-851"/>
        <w:rPr>
          <w:rFonts w:ascii="Comic Sans MS" w:hAnsi="Comic Sans MS" w:cs="Comic Sans MS"/>
          <w:sz w:val="20"/>
          <w:szCs w:val="20"/>
        </w:rPr>
      </w:pPr>
      <w:r w:rsidRPr="006E7E42">
        <w:rPr>
          <w:rFonts w:ascii="Comic Sans MS" w:hAnsi="Comic Sans MS" w:cs="Comic Sans MS"/>
          <w:b/>
          <w:bCs/>
          <w:sz w:val="20"/>
          <w:szCs w:val="20"/>
        </w:rPr>
        <w:t>A)</w:t>
      </w:r>
      <w:r w:rsidRPr="00AC1DDB">
        <w:rPr>
          <w:rFonts w:ascii="Comic Sans MS" w:hAnsi="Comic Sans MS" w:cs="Comic Sans MS"/>
          <w:sz w:val="20"/>
          <w:szCs w:val="20"/>
        </w:rPr>
        <w:t xml:space="preserve">Zaman z. – yer-yön z.– durum z. – miktar z. </w:t>
      </w:r>
    </w:p>
    <w:p w:rsidR="00D26E75" w:rsidRPr="00AC1DDB" w:rsidRDefault="00D26E75" w:rsidP="00AC1DDB">
      <w:pPr>
        <w:pStyle w:val="NoSpacing"/>
        <w:ind w:left="-851"/>
        <w:rPr>
          <w:rFonts w:ascii="Comic Sans MS" w:hAnsi="Comic Sans MS" w:cs="Comic Sans MS"/>
          <w:sz w:val="20"/>
          <w:szCs w:val="20"/>
        </w:rPr>
      </w:pPr>
      <w:r w:rsidRPr="006E7E42">
        <w:rPr>
          <w:rFonts w:ascii="Comic Sans MS" w:hAnsi="Comic Sans MS" w:cs="Comic Sans MS"/>
          <w:b/>
          <w:bCs/>
          <w:sz w:val="20"/>
          <w:szCs w:val="20"/>
          <w:highlight w:val="yellow"/>
        </w:rPr>
        <w:t>B)</w:t>
      </w:r>
      <w:r w:rsidRPr="00AC1DDB">
        <w:rPr>
          <w:rFonts w:ascii="Comic Sans MS" w:hAnsi="Comic Sans MS" w:cs="Comic Sans MS"/>
          <w:sz w:val="20"/>
          <w:szCs w:val="20"/>
          <w:highlight w:val="yellow"/>
        </w:rPr>
        <w:t xml:space="preserve"> Durum z. – zaman z.– miktar z.– yer-yön z.</w:t>
      </w:r>
      <w:r w:rsidRPr="00AC1DDB">
        <w:rPr>
          <w:rFonts w:ascii="Comic Sans MS" w:hAnsi="Comic Sans MS" w:cs="Comic Sans MS"/>
          <w:sz w:val="20"/>
          <w:szCs w:val="20"/>
        </w:rPr>
        <w:t xml:space="preserve"> </w:t>
      </w:r>
    </w:p>
    <w:p w:rsidR="00D26E75" w:rsidRPr="00AC1DDB" w:rsidRDefault="00D26E75" w:rsidP="00AC1DDB">
      <w:pPr>
        <w:pStyle w:val="NoSpacing"/>
        <w:ind w:left="-851"/>
        <w:rPr>
          <w:rFonts w:ascii="Comic Sans MS" w:hAnsi="Comic Sans MS" w:cs="Comic Sans MS"/>
          <w:sz w:val="20"/>
          <w:szCs w:val="20"/>
        </w:rPr>
      </w:pPr>
      <w:r w:rsidRPr="006E7E42">
        <w:rPr>
          <w:rFonts w:ascii="Comic Sans MS" w:hAnsi="Comic Sans MS" w:cs="Comic Sans MS"/>
          <w:b/>
          <w:bCs/>
          <w:sz w:val="20"/>
          <w:szCs w:val="20"/>
        </w:rPr>
        <w:t>C)</w:t>
      </w:r>
      <w:r w:rsidRPr="00AC1DDB">
        <w:rPr>
          <w:rFonts w:ascii="Comic Sans MS" w:hAnsi="Comic Sans MS" w:cs="Comic Sans MS"/>
          <w:sz w:val="20"/>
          <w:szCs w:val="20"/>
        </w:rPr>
        <w:t xml:space="preserve"> Durum z.– miktar z. – durum z.– yer-yön z.</w:t>
      </w:r>
    </w:p>
    <w:p w:rsidR="00D26E75" w:rsidRPr="00AC1DDB" w:rsidRDefault="00D26E75" w:rsidP="00AC1DDB">
      <w:pPr>
        <w:pStyle w:val="NoSpacing"/>
        <w:ind w:left="-851"/>
        <w:rPr>
          <w:rFonts w:ascii="Comic Sans MS" w:hAnsi="Comic Sans MS" w:cs="Comic Sans MS"/>
          <w:sz w:val="20"/>
          <w:szCs w:val="20"/>
        </w:rPr>
      </w:pPr>
      <w:r w:rsidRPr="006E7E42">
        <w:rPr>
          <w:rFonts w:ascii="Comic Sans MS" w:hAnsi="Comic Sans MS" w:cs="Comic Sans MS"/>
          <w:b/>
          <w:bCs/>
          <w:sz w:val="20"/>
          <w:szCs w:val="20"/>
        </w:rPr>
        <w:t>D)</w:t>
      </w:r>
      <w:r w:rsidRPr="00AC1DDB">
        <w:rPr>
          <w:rFonts w:ascii="Comic Sans MS" w:hAnsi="Comic Sans MS" w:cs="Comic Sans MS"/>
          <w:sz w:val="20"/>
          <w:szCs w:val="20"/>
        </w:rPr>
        <w:t xml:space="preserve"> Miktar  z.– zaman z.– durum z.– yer-yön z.</w:t>
      </w:r>
    </w:p>
    <w:p w:rsidR="00D26E75" w:rsidRDefault="00D26E75" w:rsidP="00AC1DDB">
      <w:pPr>
        <w:ind w:left="-851"/>
        <w:jc w:val="both"/>
        <w:rPr>
          <w:rFonts w:ascii="Comic Sans MS" w:hAnsi="Comic Sans MS" w:cs="Comic Sans MS"/>
          <w:b/>
          <w:bCs/>
          <w:sz w:val="20"/>
          <w:szCs w:val="20"/>
        </w:rPr>
      </w:pPr>
    </w:p>
    <w:p w:rsidR="00D26E75" w:rsidRDefault="00D26E75" w:rsidP="009D4D3A">
      <w:pPr>
        <w:ind w:left="-851"/>
        <w:jc w:val="both"/>
        <w:rPr>
          <w:rFonts w:ascii="Comic Sans MS" w:hAnsi="Comic Sans MS" w:cs="Comic Sans MS"/>
          <w:b/>
          <w:bCs/>
          <w:noProof/>
          <w:sz w:val="20"/>
          <w:szCs w:val="20"/>
        </w:rPr>
      </w:pPr>
      <w:r>
        <w:rPr>
          <w:rFonts w:ascii="Comic Sans MS" w:hAnsi="Comic Sans MS" w:cs="Comic Sans MS"/>
          <w:b/>
          <w:bCs/>
          <w:noProof/>
          <w:sz w:val="20"/>
          <w:szCs w:val="20"/>
        </w:rPr>
        <w:t>-----------------------</w:t>
      </w:r>
    </w:p>
    <w:p w:rsidR="00D26E75" w:rsidRDefault="00D26E75" w:rsidP="009D4D3A">
      <w:pPr>
        <w:ind w:left="-851"/>
        <w:jc w:val="both"/>
        <w:rPr>
          <w:rFonts w:ascii="Comic Sans MS" w:hAnsi="Comic Sans MS" w:cs="Comic Sans MS"/>
          <w:b/>
          <w:bCs/>
          <w:u w:val="single"/>
          <w:shd w:val="clear" w:color="auto" w:fill="D9D9D9"/>
        </w:rPr>
      </w:pPr>
    </w:p>
    <w:p w:rsidR="00D26E75" w:rsidRPr="006E7E42" w:rsidRDefault="00D26E75" w:rsidP="006E7E42">
      <w:pPr>
        <w:pStyle w:val="NoSpacing"/>
        <w:jc w:val="both"/>
        <w:rPr>
          <w:rFonts w:ascii="Comic Sans MS" w:hAnsi="Comic Sans MS" w:cs="Comic Sans MS"/>
          <w:sz w:val="22"/>
          <w:szCs w:val="22"/>
        </w:rPr>
      </w:pPr>
      <w:r w:rsidRPr="00FD106A">
        <w:rPr>
          <w:rFonts w:ascii="Comic Sans MS" w:hAnsi="Comic Sans MS" w:cs="Comic Sans MS"/>
          <w:b/>
          <w:bCs/>
          <w:u w:val="single"/>
          <w:shd w:val="clear" w:color="auto" w:fill="D9D9D9"/>
        </w:rPr>
        <w:t>2</w:t>
      </w:r>
      <w:r>
        <w:rPr>
          <w:rFonts w:ascii="Comic Sans MS" w:hAnsi="Comic Sans MS" w:cs="Comic Sans MS"/>
          <w:b/>
          <w:bCs/>
          <w:u w:val="single"/>
          <w:shd w:val="clear" w:color="auto" w:fill="D9D9D9"/>
        </w:rPr>
        <w:t>9</w:t>
      </w:r>
      <w:r w:rsidRPr="00FD106A">
        <w:rPr>
          <w:rFonts w:ascii="Comic Sans MS" w:hAnsi="Comic Sans MS" w:cs="Comic Sans MS"/>
          <w:b/>
          <w:bCs/>
          <w:u w:val="single"/>
          <w:shd w:val="clear" w:color="auto" w:fill="D9D9D9"/>
        </w:rPr>
        <w:t>-</w:t>
      </w:r>
      <w:r>
        <w:rPr>
          <w:noProof/>
        </w:rPr>
        <w:pict>
          <v:group id="_x0000_s1033" style="position:absolute;left:0;text-align:left;margin-left:270.95pt;margin-top:11.2pt;width:236.1pt;height:447.2pt;z-index:251653632;mso-position-horizontal-relative:text;mso-position-vertical-relative:text" coordorigin="6381,5404" coordsize="4025,8944">
            <v:group id="_x0000_s1034" style="position:absolute;left:6381;top:9904;width:1685;height:4444" coordorigin="6381,9904" coordsize="1685,4444">
              <v:group id="_x0000_s1035" style="position:absolute;left:6989;top:10001;width:1077;height:258" coordorigin="8541,7204" coordsize="1417,360">
                <v:group id="_x0000_s1036" style="position:absolute;left:8541;top:7204;width:360;height:360" coordorigin="8541,7204" coordsize="360,360">
                  <v:oval id="_x0000_s1037" style="position:absolute;left:8579;top:7204;width:292;height:360"/>
                  <v:shapetype id="_x0000_t202" coordsize="21600,21600" o:spt="202" path="m,l,21600r21600,l21600,xe">
                    <v:stroke joinstyle="miter"/>
                    <v:path gradientshapeok="t" o:connecttype="rect"/>
                  </v:shapetype>
                  <v:shape id="_x0000_s1038" type="#_x0000_t202" style="position:absolute;left:8541;top:7204;width:360;height:360" filled="f" stroked="f">
                    <v:textbox style="mso-next-textbox:#_x0000_s1038">
                      <w:txbxContent>
                        <w:p w:rsidR="00D26E75" w:rsidRPr="006848FA" w:rsidRDefault="00D26E75" w:rsidP="009E7785">
                          <w:pPr>
                            <w:rPr>
                              <w:sz w:val="10"/>
                              <w:szCs w:val="10"/>
                            </w:rPr>
                          </w:pPr>
                          <w:r w:rsidRPr="006848FA">
                            <w:rPr>
                              <w:sz w:val="10"/>
                              <w:szCs w:val="10"/>
                            </w:rPr>
                            <w:t>A</w:t>
                          </w:r>
                        </w:p>
                      </w:txbxContent>
                    </v:textbox>
                  </v:shape>
                </v:group>
                <v:group id="_x0000_s1039" style="position:absolute;left:8871;top:7204;width:360;height:360" coordorigin="8871,7204" coordsize="360,360">
                  <v:oval id="_x0000_s1040" style="position:absolute;left:8939;top:7204;width:292;height:360"/>
                  <v:shape id="_x0000_s1041" type="#_x0000_t202" style="position:absolute;left:8871;top:7204;width:360;height:360" filled="f" stroked="f">
                    <v:textbox style="mso-next-textbox:#_x0000_s1041">
                      <w:txbxContent>
                        <w:p w:rsidR="00D26E75" w:rsidRPr="006848FA" w:rsidRDefault="00D26E75" w:rsidP="009E7785">
                          <w:pPr>
                            <w:rPr>
                              <w:sz w:val="10"/>
                              <w:szCs w:val="10"/>
                            </w:rPr>
                          </w:pPr>
                          <w:r w:rsidRPr="006848FA">
                            <w:rPr>
                              <w:sz w:val="10"/>
                              <w:szCs w:val="10"/>
                            </w:rPr>
                            <w:t>B</w:t>
                          </w:r>
                        </w:p>
                      </w:txbxContent>
                    </v:textbox>
                  </v:shape>
                </v:group>
                <v:group id="_x0000_s1042" style="position:absolute;left:9231;top:7204;width:360;height:360" coordorigin="9231,7204" coordsize="360,360">
                  <v:oval id="_x0000_s1043" style="position:absolute;left:9261;top:7204;width:292;height:360"/>
                  <v:shape id="_x0000_s1044" type="#_x0000_t202" style="position:absolute;left:9231;top:7204;width:360;height:360" filled="f" stroked="f">
                    <v:textbox style="mso-next-textbox:#_x0000_s1044">
                      <w:txbxContent>
                        <w:p w:rsidR="00D26E75" w:rsidRPr="006848FA" w:rsidRDefault="00D26E75" w:rsidP="009E7785">
                          <w:pPr>
                            <w:rPr>
                              <w:sz w:val="10"/>
                              <w:szCs w:val="10"/>
                            </w:rPr>
                          </w:pPr>
                          <w:r w:rsidRPr="006848FA">
                            <w:rPr>
                              <w:sz w:val="10"/>
                              <w:szCs w:val="10"/>
                            </w:rPr>
                            <w:t>C</w:t>
                          </w:r>
                        </w:p>
                      </w:txbxContent>
                    </v:textbox>
                  </v:shape>
                </v:group>
                <v:group id="_x0000_s1045" style="position:absolute;left:9591;top:7204;width:367;height:360" coordorigin="9591,7204" coordsize="367,360">
                  <v:oval id="_x0000_s1046" style="position:absolute;left:9666;top:7204;width:292;height:360"/>
                  <v:shape id="_x0000_s1047" type="#_x0000_t202" style="position:absolute;left:9591;top:7204;width:360;height:360" filled="f" stroked="f">
                    <v:textbox style="mso-next-textbox:#_x0000_s1047">
                      <w:txbxContent>
                        <w:p w:rsidR="00D26E75" w:rsidRPr="006848FA" w:rsidRDefault="00D26E75" w:rsidP="009E7785">
                          <w:pPr>
                            <w:rPr>
                              <w:sz w:val="10"/>
                              <w:szCs w:val="10"/>
                            </w:rPr>
                          </w:pPr>
                          <w:r w:rsidRPr="006848FA">
                            <w:rPr>
                              <w:sz w:val="10"/>
                              <w:szCs w:val="10"/>
                            </w:rPr>
                            <w:t>D</w:t>
                          </w:r>
                        </w:p>
                      </w:txbxContent>
                    </v:textbox>
                  </v:shape>
                </v:group>
              </v:group>
              <v:group id="_x0000_s1048" style="position:absolute;left:6989;top:10394;width:1077;height:257" coordorigin="8541,7204" coordsize="1417,360">
                <v:group id="_x0000_s1049" style="position:absolute;left:8541;top:7204;width:360;height:360" coordorigin="8541,7204" coordsize="360,360">
                  <v:oval id="_x0000_s1050" style="position:absolute;left:8579;top:7204;width:292;height:360"/>
                  <v:shape id="_x0000_s1051" type="#_x0000_t202" style="position:absolute;left:8541;top:7204;width:360;height:360" filled="f" stroked="f">
                    <v:textbox style="mso-next-textbox:#_x0000_s1051">
                      <w:txbxContent>
                        <w:p w:rsidR="00D26E75" w:rsidRPr="00DC4DC1" w:rsidRDefault="00D26E75" w:rsidP="009E7785">
                          <w:pPr>
                            <w:rPr>
                              <w:sz w:val="10"/>
                              <w:szCs w:val="10"/>
                            </w:rPr>
                          </w:pPr>
                          <w:r w:rsidRPr="00DC4DC1">
                            <w:rPr>
                              <w:sz w:val="10"/>
                              <w:szCs w:val="10"/>
                            </w:rPr>
                            <w:t>A</w:t>
                          </w:r>
                        </w:p>
                      </w:txbxContent>
                    </v:textbox>
                  </v:shape>
                </v:group>
                <v:group id="_x0000_s1052" style="position:absolute;left:8871;top:7204;width:360;height:360" coordorigin="8871,7204" coordsize="360,360">
                  <v:oval id="_x0000_s1053" style="position:absolute;left:8939;top:7204;width:292;height:360"/>
                  <v:shape id="_x0000_s1054" type="#_x0000_t202" style="position:absolute;left:8871;top:7204;width:360;height:360" filled="f" stroked="f">
                    <v:textbox style="mso-next-textbox:#_x0000_s1054">
                      <w:txbxContent>
                        <w:p w:rsidR="00D26E75" w:rsidRPr="006848FA" w:rsidRDefault="00D26E75" w:rsidP="009E7785">
                          <w:pPr>
                            <w:rPr>
                              <w:sz w:val="10"/>
                              <w:szCs w:val="10"/>
                            </w:rPr>
                          </w:pPr>
                          <w:r w:rsidRPr="006848FA">
                            <w:rPr>
                              <w:sz w:val="10"/>
                              <w:szCs w:val="10"/>
                            </w:rPr>
                            <w:t>B</w:t>
                          </w:r>
                        </w:p>
                      </w:txbxContent>
                    </v:textbox>
                  </v:shape>
                </v:group>
                <v:group id="_x0000_s1055" style="position:absolute;left:9231;top:7204;width:360;height:360" coordorigin="9231,7204" coordsize="360,360">
                  <v:oval id="_x0000_s1056" style="position:absolute;left:9261;top:7204;width:292;height:360"/>
                  <v:shape id="_x0000_s1057" type="#_x0000_t202" style="position:absolute;left:9231;top:7204;width:360;height:360" filled="f" stroked="f">
                    <v:textbox style="mso-next-textbox:#_x0000_s1057">
                      <w:txbxContent>
                        <w:p w:rsidR="00D26E75" w:rsidRPr="00DC4DC1" w:rsidRDefault="00D26E75" w:rsidP="009E7785">
                          <w:pPr>
                            <w:rPr>
                              <w:sz w:val="10"/>
                              <w:szCs w:val="10"/>
                            </w:rPr>
                          </w:pPr>
                          <w:r w:rsidRPr="00DC4DC1">
                            <w:rPr>
                              <w:sz w:val="10"/>
                              <w:szCs w:val="10"/>
                            </w:rPr>
                            <w:t>C</w:t>
                          </w:r>
                        </w:p>
                      </w:txbxContent>
                    </v:textbox>
                  </v:shape>
                </v:group>
                <v:group id="_x0000_s1058" style="position:absolute;left:9591;top:7204;width:367;height:360" coordorigin="9591,7204" coordsize="367,360">
                  <v:oval id="_x0000_s1059" style="position:absolute;left:9666;top:7204;width:292;height:360"/>
                  <v:shape id="_x0000_s1060" type="#_x0000_t202" style="position:absolute;left:9591;top:7204;width:360;height:360" filled="f" stroked="f">
                    <v:textbox style="mso-next-textbox:#_x0000_s1060">
                      <w:txbxContent>
                        <w:p w:rsidR="00D26E75" w:rsidRPr="00DC4DC1" w:rsidRDefault="00D26E75" w:rsidP="009E7785">
                          <w:pPr>
                            <w:rPr>
                              <w:sz w:val="10"/>
                              <w:szCs w:val="10"/>
                            </w:rPr>
                          </w:pPr>
                          <w:r w:rsidRPr="00DC4DC1">
                            <w:rPr>
                              <w:sz w:val="10"/>
                              <w:szCs w:val="10"/>
                            </w:rPr>
                            <w:t>D</w:t>
                          </w:r>
                        </w:p>
                      </w:txbxContent>
                    </v:textbox>
                  </v:shape>
                </v:group>
              </v:group>
              <v:group id="_x0000_s1061" style="position:absolute;left:6989;top:10804;width:1077;height:258" coordorigin="8541,7204" coordsize="1417,360">
                <v:group id="_x0000_s1062" style="position:absolute;left:8541;top:7204;width:360;height:360" coordorigin="8541,7204" coordsize="360,360">
                  <v:oval id="_x0000_s1063" style="position:absolute;left:8579;top:7204;width:292;height:360"/>
                  <v:shape id="_x0000_s1064" type="#_x0000_t202" style="position:absolute;left:8541;top:7204;width:360;height:360" filled="f" stroked="f">
                    <v:textbox style="mso-next-textbox:#_x0000_s1064">
                      <w:txbxContent>
                        <w:p w:rsidR="00D26E75" w:rsidRPr="00DC4DC1" w:rsidRDefault="00D26E75" w:rsidP="009E7785">
                          <w:pPr>
                            <w:rPr>
                              <w:sz w:val="10"/>
                              <w:szCs w:val="10"/>
                            </w:rPr>
                          </w:pPr>
                          <w:r w:rsidRPr="00DC4DC1">
                            <w:rPr>
                              <w:sz w:val="10"/>
                              <w:szCs w:val="10"/>
                            </w:rPr>
                            <w:t>A</w:t>
                          </w:r>
                        </w:p>
                      </w:txbxContent>
                    </v:textbox>
                  </v:shape>
                </v:group>
                <v:group id="_x0000_s1065" style="position:absolute;left:8871;top:7204;width:360;height:360" coordorigin="8871,7204" coordsize="360,360">
                  <v:oval id="_x0000_s1066" style="position:absolute;left:8939;top:7204;width:292;height:360"/>
                  <v:shape id="_x0000_s1067" type="#_x0000_t202" style="position:absolute;left:8871;top:7204;width:360;height:360" filled="f" stroked="f">
                    <v:textbox style="mso-next-textbox:#_x0000_s1067">
                      <w:txbxContent>
                        <w:p w:rsidR="00D26E75" w:rsidRPr="00DC4DC1" w:rsidRDefault="00D26E75" w:rsidP="009E7785">
                          <w:pPr>
                            <w:rPr>
                              <w:sz w:val="10"/>
                              <w:szCs w:val="10"/>
                            </w:rPr>
                          </w:pPr>
                          <w:r w:rsidRPr="00DC4DC1">
                            <w:rPr>
                              <w:sz w:val="10"/>
                              <w:szCs w:val="10"/>
                            </w:rPr>
                            <w:t>B</w:t>
                          </w:r>
                        </w:p>
                      </w:txbxContent>
                    </v:textbox>
                  </v:shape>
                </v:group>
                <v:group id="_x0000_s1068" style="position:absolute;left:9231;top:7204;width:360;height:360" coordorigin="9231,7204" coordsize="360,360">
                  <v:oval id="_x0000_s1069" style="position:absolute;left:9261;top:7204;width:292;height:360"/>
                  <v:shape id="_x0000_s1070" type="#_x0000_t202" style="position:absolute;left:9231;top:7204;width:360;height:360" filled="f" stroked="f">
                    <v:textbox style="mso-next-textbox:#_x0000_s1070">
                      <w:txbxContent>
                        <w:p w:rsidR="00D26E75" w:rsidRPr="00DC4DC1" w:rsidRDefault="00D26E75" w:rsidP="009E7785">
                          <w:pPr>
                            <w:rPr>
                              <w:sz w:val="10"/>
                              <w:szCs w:val="10"/>
                            </w:rPr>
                          </w:pPr>
                          <w:r w:rsidRPr="00DC4DC1">
                            <w:rPr>
                              <w:sz w:val="10"/>
                              <w:szCs w:val="10"/>
                            </w:rPr>
                            <w:t>C</w:t>
                          </w:r>
                        </w:p>
                      </w:txbxContent>
                    </v:textbox>
                  </v:shape>
                </v:group>
                <v:group id="_x0000_s1071" style="position:absolute;left:9591;top:7204;width:367;height:360" coordorigin="9591,7204" coordsize="367,360">
                  <v:oval id="_x0000_s1072" style="position:absolute;left:9666;top:7204;width:292;height:360"/>
                  <v:shape id="_x0000_s1073" type="#_x0000_t202" style="position:absolute;left:9591;top:7204;width:360;height:360" filled="f" stroked="f">
                    <v:textbox style="mso-next-textbox:#_x0000_s1073">
                      <w:txbxContent>
                        <w:p w:rsidR="00D26E75" w:rsidRPr="00DC4DC1" w:rsidRDefault="00D26E75" w:rsidP="009E7785">
                          <w:pPr>
                            <w:rPr>
                              <w:sz w:val="10"/>
                              <w:szCs w:val="10"/>
                            </w:rPr>
                          </w:pPr>
                          <w:r w:rsidRPr="00DC4DC1">
                            <w:rPr>
                              <w:sz w:val="10"/>
                              <w:szCs w:val="10"/>
                            </w:rPr>
                            <w:t>D</w:t>
                          </w:r>
                        </w:p>
                      </w:txbxContent>
                    </v:textbox>
                  </v:shape>
                </v:group>
              </v:group>
              <v:group id="_x0000_s1074" style="position:absolute;left:6989;top:11239;width:1077;height:259" coordorigin="8541,7204" coordsize="1417,360">
                <v:group id="_x0000_s1075" style="position:absolute;left:8541;top:7204;width:360;height:360" coordorigin="8541,7204" coordsize="360,360">
                  <v:oval id="_x0000_s1076" style="position:absolute;left:8579;top:7204;width:292;height:360"/>
                  <v:shape id="_x0000_s1077" type="#_x0000_t202" style="position:absolute;left:8541;top:7204;width:360;height:360" filled="f" stroked="f">
                    <v:textbox style="mso-next-textbox:#_x0000_s1077">
                      <w:txbxContent>
                        <w:p w:rsidR="00D26E75" w:rsidRPr="00DC4DC1" w:rsidRDefault="00D26E75" w:rsidP="009E7785">
                          <w:pPr>
                            <w:rPr>
                              <w:sz w:val="10"/>
                              <w:szCs w:val="10"/>
                            </w:rPr>
                          </w:pPr>
                          <w:r w:rsidRPr="00DC4DC1">
                            <w:rPr>
                              <w:sz w:val="10"/>
                              <w:szCs w:val="10"/>
                            </w:rPr>
                            <w:t>A</w:t>
                          </w:r>
                        </w:p>
                      </w:txbxContent>
                    </v:textbox>
                  </v:shape>
                </v:group>
                <v:group id="_x0000_s1078" style="position:absolute;left:8871;top:7204;width:360;height:360" coordorigin="8871,7204" coordsize="360,360">
                  <v:oval id="_x0000_s1079" style="position:absolute;left:8939;top:7204;width:292;height:360"/>
                  <v:shape id="_x0000_s1080" type="#_x0000_t202" style="position:absolute;left:8871;top:7204;width:360;height:360" filled="f" stroked="f">
                    <v:textbox style="mso-next-textbox:#_x0000_s1080">
                      <w:txbxContent>
                        <w:p w:rsidR="00D26E75" w:rsidRPr="00DC4DC1" w:rsidRDefault="00D26E75" w:rsidP="009E7785">
                          <w:pPr>
                            <w:rPr>
                              <w:sz w:val="10"/>
                              <w:szCs w:val="10"/>
                            </w:rPr>
                          </w:pPr>
                          <w:r w:rsidRPr="00DC4DC1">
                            <w:rPr>
                              <w:sz w:val="10"/>
                              <w:szCs w:val="10"/>
                            </w:rPr>
                            <w:t>B</w:t>
                          </w:r>
                        </w:p>
                      </w:txbxContent>
                    </v:textbox>
                  </v:shape>
                </v:group>
                <v:group id="_x0000_s1081" style="position:absolute;left:9231;top:7204;width:360;height:360" coordorigin="9231,7204" coordsize="360,360">
                  <v:oval id="_x0000_s1082" style="position:absolute;left:9261;top:7204;width:292;height:360"/>
                  <v:shape id="_x0000_s1083" type="#_x0000_t202" style="position:absolute;left:9231;top:7204;width:360;height:360" filled="f" stroked="f">
                    <v:textbox style="mso-next-textbox:#_x0000_s1083">
                      <w:txbxContent>
                        <w:p w:rsidR="00D26E75" w:rsidRPr="00DC4DC1" w:rsidRDefault="00D26E75" w:rsidP="009E7785">
                          <w:pPr>
                            <w:rPr>
                              <w:sz w:val="10"/>
                              <w:szCs w:val="10"/>
                            </w:rPr>
                          </w:pPr>
                          <w:r w:rsidRPr="00DC4DC1">
                            <w:rPr>
                              <w:sz w:val="10"/>
                              <w:szCs w:val="10"/>
                            </w:rPr>
                            <w:t>C</w:t>
                          </w:r>
                        </w:p>
                      </w:txbxContent>
                    </v:textbox>
                  </v:shape>
                </v:group>
                <v:group id="_x0000_s1084" style="position:absolute;left:9591;top:7204;width:367;height:360" coordorigin="9591,7204" coordsize="367,360">
                  <v:oval id="_x0000_s1085" style="position:absolute;left:9666;top:7204;width:292;height:360"/>
                  <v:shape id="_x0000_s1086" type="#_x0000_t202" style="position:absolute;left:9591;top:7204;width:360;height:360" filled="f" stroked="f">
                    <v:textbox style="mso-next-textbox:#_x0000_s1086">
                      <w:txbxContent>
                        <w:p w:rsidR="00D26E75" w:rsidRPr="00DC4DC1" w:rsidRDefault="00D26E75" w:rsidP="009E7785">
                          <w:pPr>
                            <w:rPr>
                              <w:sz w:val="10"/>
                              <w:szCs w:val="10"/>
                            </w:rPr>
                          </w:pPr>
                          <w:r w:rsidRPr="00DC4DC1">
                            <w:rPr>
                              <w:sz w:val="10"/>
                              <w:szCs w:val="10"/>
                            </w:rPr>
                            <w:t>D</w:t>
                          </w:r>
                        </w:p>
                      </w:txbxContent>
                    </v:textbox>
                  </v:shape>
                </v:group>
              </v:group>
              <v:group id="_x0000_s1087" style="position:absolute;left:6989;top:13684;width:1077;height:259" coordorigin="8541,7204" coordsize="1417,360">
                <v:group id="_x0000_s1088" style="position:absolute;left:8541;top:7204;width:360;height:360" coordorigin="8541,7204" coordsize="360,360">
                  <v:oval id="_x0000_s1089" style="position:absolute;left:8579;top:7204;width:292;height:360"/>
                  <v:shape id="_x0000_s1090" type="#_x0000_t202" style="position:absolute;left:8541;top:7204;width:360;height:360" filled="f" stroked="f">
                    <v:textbox style="mso-next-textbox:#_x0000_s1090">
                      <w:txbxContent>
                        <w:p w:rsidR="00D26E75" w:rsidRPr="00DC4DC1" w:rsidRDefault="00D26E75" w:rsidP="009E7785">
                          <w:pPr>
                            <w:rPr>
                              <w:sz w:val="10"/>
                              <w:szCs w:val="10"/>
                            </w:rPr>
                          </w:pPr>
                          <w:r w:rsidRPr="00DC4DC1">
                            <w:rPr>
                              <w:sz w:val="10"/>
                              <w:szCs w:val="10"/>
                            </w:rPr>
                            <w:t>A</w:t>
                          </w:r>
                        </w:p>
                      </w:txbxContent>
                    </v:textbox>
                  </v:shape>
                </v:group>
                <v:group id="_x0000_s1091" style="position:absolute;left:8871;top:7204;width:360;height:360" coordorigin="8871,7204" coordsize="360,360">
                  <v:oval id="_x0000_s1092" style="position:absolute;left:8939;top:7204;width:292;height:360"/>
                  <v:shape id="_x0000_s1093" type="#_x0000_t202" style="position:absolute;left:8871;top:7204;width:360;height:360" filled="f" stroked="f">
                    <v:textbox style="mso-next-textbox:#_x0000_s1093">
                      <w:txbxContent>
                        <w:p w:rsidR="00D26E75" w:rsidRPr="00DC4DC1" w:rsidRDefault="00D26E75" w:rsidP="009E7785">
                          <w:pPr>
                            <w:rPr>
                              <w:sz w:val="10"/>
                              <w:szCs w:val="10"/>
                            </w:rPr>
                          </w:pPr>
                          <w:r w:rsidRPr="00DC4DC1">
                            <w:rPr>
                              <w:sz w:val="10"/>
                              <w:szCs w:val="10"/>
                            </w:rPr>
                            <w:t>B</w:t>
                          </w:r>
                        </w:p>
                      </w:txbxContent>
                    </v:textbox>
                  </v:shape>
                </v:group>
                <v:group id="_x0000_s1094" style="position:absolute;left:9231;top:7204;width:360;height:360" coordorigin="9231,7204" coordsize="360,360">
                  <v:oval id="_x0000_s1095" style="position:absolute;left:9261;top:7204;width:292;height:360"/>
                  <v:shape id="_x0000_s1096" type="#_x0000_t202" style="position:absolute;left:9231;top:7204;width:360;height:360" filled="f" stroked="f">
                    <v:textbox style="mso-next-textbox:#_x0000_s1096">
                      <w:txbxContent>
                        <w:p w:rsidR="00D26E75" w:rsidRPr="00DC4DC1" w:rsidRDefault="00D26E75" w:rsidP="009E7785">
                          <w:pPr>
                            <w:rPr>
                              <w:sz w:val="10"/>
                              <w:szCs w:val="10"/>
                            </w:rPr>
                          </w:pPr>
                          <w:r w:rsidRPr="00DC4DC1">
                            <w:rPr>
                              <w:sz w:val="10"/>
                              <w:szCs w:val="10"/>
                            </w:rPr>
                            <w:t>C</w:t>
                          </w:r>
                        </w:p>
                      </w:txbxContent>
                    </v:textbox>
                  </v:shape>
                </v:group>
                <v:group id="_x0000_s1097" style="position:absolute;left:9591;top:7204;width:367;height:360" coordorigin="9591,7204" coordsize="367,360">
                  <v:oval id="_x0000_s1098" style="position:absolute;left:9666;top:7204;width:292;height:360"/>
                  <v:shape id="_x0000_s1099" type="#_x0000_t202" style="position:absolute;left:9591;top:7204;width:360;height:360" filled="f" stroked="f">
                    <v:textbox style="mso-next-textbox:#_x0000_s1099">
                      <w:txbxContent>
                        <w:p w:rsidR="00D26E75" w:rsidRPr="00DC4DC1" w:rsidRDefault="00D26E75" w:rsidP="009E7785">
                          <w:pPr>
                            <w:rPr>
                              <w:sz w:val="10"/>
                              <w:szCs w:val="10"/>
                            </w:rPr>
                          </w:pPr>
                          <w:r w:rsidRPr="00DC4DC1">
                            <w:rPr>
                              <w:sz w:val="10"/>
                              <w:szCs w:val="10"/>
                            </w:rPr>
                            <w:t>D</w:t>
                          </w:r>
                        </w:p>
                      </w:txbxContent>
                    </v:textbox>
                  </v:shape>
                </v:group>
              </v:group>
              <v:group id="_x0000_s1100" style="position:absolute;left:6989;top:11644;width:1077;height:259" coordorigin="8541,7204" coordsize="1417,360">
                <v:group id="_x0000_s1101" style="position:absolute;left:8541;top:7204;width:360;height:360" coordorigin="8541,7204" coordsize="360,360">
                  <v:oval id="_x0000_s1102" style="position:absolute;left:8579;top:7204;width:292;height:360"/>
                  <v:shape id="_x0000_s1103" type="#_x0000_t202" style="position:absolute;left:8541;top:7204;width:360;height:360" filled="f" stroked="f">
                    <v:textbox style="mso-next-textbox:#_x0000_s1103">
                      <w:txbxContent>
                        <w:p w:rsidR="00D26E75" w:rsidRPr="00DC4DC1" w:rsidRDefault="00D26E75" w:rsidP="009E7785">
                          <w:pPr>
                            <w:rPr>
                              <w:sz w:val="10"/>
                              <w:szCs w:val="10"/>
                            </w:rPr>
                          </w:pPr>
                          <w:r w:rsidRPr="00DC4DC1">
                            <w:rPr>
                              <w:sz w:val="10"/>
                              <w:szCs w:val="10"/>
                            </w:rPr>
                            <w:t>A</w:t>
                          </w:r>
                        </w:p>
                      </w:txbxContent>
                    </v:textbox>
                  </v:shape>
                </v:group>
                <v:group id="_x0000_s1104" style="position:absolute;left:8871;top:7204;width:360;height:360" coordorigin="8871,7204" coordsize="360,360">
                  <v:oval id="_x0000_s1105" style="position:absolute;left:8939;top:7204;width:292;height:360"/>
                  <v:shape id="_x0000_s1106" type="#_x0000_t202" style="position:absolute;left:8871;top:7204;width:360;height:360" filled="f" stroked="f">
                    <v:textbox style="mso-next-textbox:#_x0000_s1106">
                      <w:txbxContent>
                        <w:p w:rsidR="00D26E75" w:rsidRPr="00DC4DC1" w:rsidRDefault="00D26E75" w:rsidP="009E7785">
                          <w:pPr>
                            <w:rPr>
                              <w:sz w:val="10"/>
                              <w:szCs w:val="10"/>
                            </w:rPr>
                          </w:pPr>
                          <w:r w:rsidRPr="00DC4DC1">
                            <w:rPr>
                              <w:sz w:val="10"/>
                              <w:szCs w:val="10"/>
                            </w:rPr>
                            <w:t>B</w:t>
                          </w:r>
                        </w:p>
                      </w:txbxContent>
                    </v:textbox>
                  </v:shape>
                </v:group>
                <v:group id="_x0000_s1107" style="position:absolute;left:9231;top:7204;width:360;height:360" coordorigin="9231,7204" coordsize="360,360">
                  <v:oval id="_x0000_s1108" style="position:absolute;left:9261;top:7204;width:292;height:360"/>
                  <v:shape id="_x0000_s1109" type="#_x0000_t202" style="position:absolute;left:9231;top:7204;width:360;height:360" filled="f" stroked="f">
                    <v:textbox style="mso-next-textbox:#_x0000_s1109">
                      <w:txbxContent>
                        <w:p w:rsidR="00D26E75" w:rsidRPr="00DC4DC1" w:rsidRDefault="00D26E75" w:rsidP="009E7785">
                          <w:pPr>
                            <w:rPr>
                              <w:sz w:val="10"/>
                              <w:szCs w:val="10"/>
                            </w:rPr>
                          </w:pPr>
                          <w:r w:rsidRPr="00DC4DC1">
                            <w:rPr>
                              <w:sz w:val="10"/>
                              <w:szCs w:val="10"/>
                            </w:rPr>
                            <w:t>C</w:t>
                          </w:r>
                        </w:p>
                      </w:txbxContent>
                    </v:textbox>
                  </v:shape>
                </v:group>
                <v:group id="_x0000_s1110" style="position:absolute;left:9591;top:7204;width:367;height:360" coordorigin="9591,7204" coordsize="367,360">
                  <v:oval id="_x0000_s1111" style="position:absolute;left:9666;top:7204;width:292;height:360"/>
                  <v:shape id="_x0000_s1112" type="#_x0000_t202" style="position:absolute;left:9591;top:7204;width:360;height:360" filled="f" stroked="f">
                    <v:textbox style="mso-next-textbox:#_x0000_s1112">
                      <w:txbxContent>
                        <w:p w:rsidR="00D26E75" w:rsidRPr="00DC4DC1" w:rsidRDefault="00D26E75" w:rsidP="009E7785">
                          <w:pPr>
                            <w:rPr>
                              <w:sz w:val="10"/>
                              <w:szCs w:val="10"/>
                            </w:rPr>
                          </w:pPr>
                          <w:r w:rsidRPr="00DC4DC1">
                            <w:rPr>
                              <w:sz w:val="10"/>
                              <w:szCs w:val="10"/>
                            </w:rPr>
                            <w:t>D</w:t>
                          </w:r>
                        </w:p>
                      </w:txbxContent>
                    </v:textbox>
                  </v:shape>
                </v:group>
              </v:group>
              <v:group id="_x0000_s1113" style="position:absolute;left:6989;top:12032;width:1077;height:258" coordorigin="8541,7204" coordsize="1417,360">
                <v:group id="_x0000_s1114" style="position:absolute;left:8541;top:7204;width:360;height:360" coordorigin="8541,7204" coordsize="360,360">
                  <v:oval id="_x0000_s1115" style="position:absolute;left:8579;top:7204;width:292;height:360"/>
                  <v:shape id="_x0000_s1116" type="#_x0000_t202" style="position:absolute;left:8541;top:7204;width:360;height:360" filled="f" stroked="f">
                    <v:textbox style="mso-next-textbox:#_x0000_s1116">
                      <w:txbxContent>
                        <w:p w:rsidR="00D26E75" w:rsidRPr="00DC4DC1" w:rsidRDefault="00D26E75" w:rsidP="009E7785">
                          <w:pPr>
                            <w:rPr>
                              <w:sz w:val="10"/>
                              <w:szCs w:val="10"/>
                            </w:rPr>
                          </w:pPr>
                          <w:r w:rsidRPr="00DC4DC1">
                            <w:rPr>
                              <w:sz w:val="10"/>
                              <w:szCs w:val="10"/>
                            </w:rPr>
                            <w:t>A</w:t>
                          </w:r>
                        </w:p>
                      </w:txbxContent>
                    </v:textbox>
                  </v:shape>
                </v:group>
                <v:group id="_x0000_s1117" style="position:absolute;left:8871;top:7204;width:360;height:360" coordorigin="8871,7204" coordsize="360,360">
                  <v:oval id="_x0000_s1118" style="position:absolute;left:8939;top:7204;width:292;height:360"/>
                  <v:shape id="_x0000_s1119" type="#_x0000_t202" style="position:absolute;left:8871;top:7204;width:360;height:360" filled="f" stroked="f">
                    <v:textbox style="mso-next-textbox:#_x0000_s1119">
                      <w:txbxContent>
                        <w:p w:rsidR="00D26E75" w:rsidRPr="00DC4DC1" w:rsidRDefault="00D26E75" w:rsidP="009E7785">
                          <w:pPr>
                            <w:rPr>
                              <w:sz w:val="10"/>
                              <w:szCs w:val="10"/>
                            </w:rPr>
                          </w:pPr>
                          <w:r w:rsidRPr="00DC4DC1">
                            <w:rPr>
                              <w:sz w:val="10"/>
                              <w:szCs w:val="10"/>
                            </w:rPr>
                            <w:t>B</w:t>
                          </w:r>
                        </w:p>
                      </w:txbxContent>
                    </v:textbox>
                  </v:shape>
                </v:group>
                <v:group id="_x0000_s1120" style="position:absolute;left:9231;top:7204;width:360;height:360" coordorigin="9231,7204" coordsize="360,360">
                  <v:oval id="_x0000_s1121" style="position:absolute;left:9261;top:7204;width:292;height:360"/>
                  <v:shape id="_x0000_s1122" type="#_x0000_t202" style="position:absolute;left:9231;top:7204;width:360;height:360" filled="f" stroked="f">
                    <v:textbox style="mso-next-textbox:#_x0000_s1122">
                      <w:txbxContent>
                        <w:p w:rsidR="00D26E75" w:rsidRPr="00DC4DC1" w:rsidRDefault="00D26E75" w:rsidP="009E7785">
                          <w:pPr>
                            <w:rPr>
                              <w:sz w:val="10"/>
                              <w:szCs w:val="10"/>
                            </w:rPr>
                          </w:pPr>
                          <w:r w:rsidRPr="00DC4DC1">
                            <w:rPr>
                              <w:sz w:val="10"/>
                              <w:szCs w:val="10"/>
                            </w:rPr>
                            <w:t>C</w:t>
                          </w:r>
                        </w:p>
                      </w:txbxContent>
                    </v:textbox>
                  </v:shape>
                </v:group>
                <v:group id="_x0000_s1123" style="position:absolute;left:9591;top:7204;width:367;height:360" coordorigin="9591,7204" coordsize="367,360">
                  <v:oval id="_x0000_s1124" style="position:absolute;left:9666;top:7204;width:292;height:360"/>
                  <v:shape id="_x0000_s1125" type="#_x0000_t202" style="position:absolute;left:9591;top:7204;width:360;height:360" filled="f" stroked="f">
                    <v:textbox style="mso-next-textbox:#_x0000_s1125">
                      <w:txbxContent>
                        <w:p w:rsidR="00D26E75" w:rsidRPr="00DC4DC1" w:rsidRDefault="00D26E75" w:rsidP="009E7785">
                          <w:pPr>
                            <w:rPr>
                              <w:sz w:val="10"/>
                              <w:szCs w:val="10"/>
                            </w:rPr>
                          </w:pPr>
                          <w:r w:rsidRPr="00DC4DC1">
                            <w:rPr>
                              <w:sz w:val="10"/>
                              <w:szCs w:val="10"/>
                            </w:rPr>
                            <w:t>D</w:t>
                          </w:r>
                        </w:p>
                      </w:txbxContent>
                    </v:textbox>
                  </v:shape>
                </v:group>
              </v:group>
              <v:group id="_x0000_s1126" style="position:absolute;left:6989;top:12424;width:1077;height:258" coordorigin="8541,7204" coordsize="1417,360">
                <v:group id="_x0000_s1127" style="position:absolute;left:8541;top:7204;width:360;height:360" coordorigin="8541,7204" coordsize="360,360">
                  <v:oval id="_x0000_s1128" style="position:absolute;left:8579;top:7204;width:292;height:360"/>
                  <v:shape id="_x0000_s1129" type="#_x0000_t202" style="position:absolute;left:8541;top:7204;width:360;height:360" filled="f" stroked="f">
                    <v:textbox style="mso-next-textbox:#_x0000_s1129">
                      <w:txbxContent>
                        <w:p w:rsidR="00D26E75" w:rsidRPr="00DC4DC1" w:rsidRDefault="00D26E75" w:rsidP="009E7785">
                          <w:pPr>
                            <w:rPr>
                              <w:sz w:val="10"/>
                              <w:szCs w:val="10"/>
                            </w:rPr>
                          </w:pPr>
                          <w:r w:rsidRPr="00DC4DC1">
                            <w:rPr>
                              <w:sz w:val="10"/>
                              <w:szCs w:val="10"/>
                            </w:rPr>
                            <w:t>A</w:t>
                          </w:r>
                        </w:p>
                      </w:txbxContent>
                    </v:textbox>
                  </v:shape>
                </v:group>
                <v:group id="_x0000_s1130" style="position:absolute;left:8871;top:7204;width:360;height:360" coordorigin="8871,7204" coordsize="360,360">
                  <v:oval id="_x0000_s1131" style="position:absolute;left:8939;top:7204;width:292;height:360"/>
                  <v:shape id="_x0000_s1132" type="#_x0000_t202" style="position:absolute;left:8871;top:7204;width:360;height:360" filled="f" stroked="f">
                    <v:textbox style="mso-next-textbox:#_x0000_s1132">
                      <w:txbxContent>
                        <w:p w:rsidR="00D26E75" w:rsidRPr="00DC4DC1" w:rsidRDefault="00D26E75" w:rsidP="009E7785">
                          <w:pPr>
                            <w:rPr>
                              <w:sz w:val="10"/>
                              <w:szCs w:val="10"/>
                            </w:rPr>
                          </w:pPr>
                          <w:r w:rsidRPr="00DC4DC1">
                            <w:rPr>
                              <w:sz w:val="10"/>
                              <w:szCs w:val="10"/>
                            </w:rPr>
                            <w:t>B</w:t>
                          </w:r>
                        </w:p>
                      </w:txbxContent>
                    </v:textbox>
                  </v:shape>
                </v:group>
                <v:group id="_x0000_s1133" style="position:absolute;left:9231;top:7204;width:360;height:360" coordorigin="9231,7204" coordsize="360,360">
                  <v:oval id="_x0000_s1134" style="position:absolute;left:9261;top:7204;width:292;height:360"/>
                  <v:shape id="_x0000_s1135" type="#_x0000_t202" style="position:absolute;left:9231;top:7204;width:360;height:360" filled="f" stroked="f">
                    <v:textbox style="mso-next-textbox:#_x0000_s1135">
                      <w:txbxContent>
                        <w:p w:rsidR="00D26E75" w:rsidRPr="00DC4DC1" w:rsidRDefault="00D26E75" w:rsidP="009E7785">
                          <w:pPr>
                            <w:rPr>
                              <w:sz w:val="10"/>
                              <w:szCs w:val="10"/>
                            </w:rPr>
                          </w:pPr>
                          <w:r w:rsidRPr="00DC4DC1">
                            <w:rPr>
                              <w:sz w:val="10"/>
                              <w:szCs w:val="10"/>
                            </w:rPr>
                            <w:t>C</w:t>
                          </w:r>
                        </w:p>
                      </w:txbxContent>
                    </v:textbox>
                  </v:shape>
                </v:group>
                <v:group id="_x0000_s1136" style="position:absolute;left:9591;top:7204;width:367;height:360" coordorigin="9591,7204" coordsize="367,360">
                  <v:oval id="_x0000_s1137" style="position:absolute;left:9666;top:7204;width:292;height:360"/>
                  <v:shape id="_x0000_s1138" type="#_x0000_t202" style="position:absolute;left:9591;top:7204;width:360;height:360" filled="f" stroked="f">
                    <v:textbox style="mso-next-textbox:#_x0000_s1138">
                      <w:txbxContent>
                        <w:p w:rsidR="00D26E75" w:rsidRPr="00DC4DC1" w:rsidRDefault="00D26E75" w:rsidP="009E7785">
                          <w:pPr>
                            <w:rPr>
                              <w:sz w:val="10"/>
                              <w:szCs w:val="10"/>
                            </w:rPr>
                          </w:pPr>
                          <w:r w:rsidRPr="00DC4DC1">
                            <w:rPr>
                              <w:sz w:val="10"/>
                              <w:szCs w:val="10"/>
                            </w:rPr>
                            <w:t>D</w:t>
                          </w:r>
                        </w:p>
                      </w:txbxContent>
                    </v:textbox>
                  </v:shape>
                </v:group>
              </v:group>
              <v:group id="_x0000_s1139" style="position:absolute;left:6989;top:12874;width:1077;height:258" coordorigin="8541,7204" coordsize="1417,360">
                <v:group id="_x0000_s1140" style="position:absolute;left:8541;top:7204;width:360;height:360" coordorigin="8541,7204" coordsize="360,360">
                  <v:oval id="_x0000_s1141" style="position:absolute;left:8579;top:7204;width:292;height:360"/>
                  <v:shape id="_x0000_s1142" type="#_x0000_t202" style="position:absolute;left:8541;top:7204;width:360;height:360" filled="f" stroked="f">
                    <v:textbox style="mso-next-textbox:#_x0000_s1142">
                      <w:txbxContent>
                        <w:p w:rsidR="00D26E75" w:rsidRPr="00DC4DC1" w:rsidRDefault="00D26E75" w:rsidP="009E7785">
                          <w:pPr>
                            <w:rPr>
                              <w:sz w:val="10"/>
                              <w:szCs w:val="10"/>
                            </w:rPr>
                          </w:pPr>
                          <w:r w:rsidRPr="00DC4DC1">
                            <w:rPr>
                              <w:sz w:val="10"/>
                              <w:szCs w:val="10"/>
                            </w:rPr>
                            <w:t>A</w:t>
                          </w:r>
                        </w:p>
                      </w:txbxContent>
                    </v:textbox>
                  </v:shape>
                </v:group>
                <v:group id="_x0000_s1143" style="position:absolute;left:8871;top:7204;width:360;height:360" coordorigin="8871,7204" coordsize="360,360">
                  <v:oval id="_x0000_s1144" style="position:absolute;left:8939;top:7204;width:292;height:360"/>
                  <v:shape id="_x0000_s1145" type="#_x0000_t202" style="position:absolute;left:8871;top:7204;width:360;height:360" filled="f" stroked="f">
                    <v:textbox style="mso-next-textbox:#_x0000_s1145">
                      <w:txbxContent>
                        <w:p w:rsidR="00D26E75" w:rsidRPr="00DC4DC1" w:rsidRDefault="00D26E75" w:rsidP="009E7785">
                          <w:pPr>
                            <w:rPr>
                              <w:sz w:val="10"/>
                              <w:szCs w:val="10"/>
                            </w:rPr>
                          </w:pPr>
                          <w:r w:rsidRPr="00DC4DC1">
                            <w:rPr>
                              <w:sz w:val="10"/>
                              <w:szCs w:val="10"/>
                            </w:rPr>
                            <w:t>B</w:t>
                          </w:r>
                        </w:p>
                      </w:txbxContent>
                    </v:textbox>
                  </v:shape>
                </v:group>
                <v:group id="_x0000_s1146" style="position:absolute;left:9231;top:7204;width:360;height:360" coordorigin="9231,7204" coordsize="360,360">
                  <v:oval id="_x0000_s1147" style="position:absolute;left:9261;top:7204;width:292;height:360"/>
                  <v:shape id="_x0000_s1148" type="#_x0000_t202" style="position:absolute;left:9231;top:7204;width:360;height:360" filled="f" stroked="f">
                    <v:textbox style="mso-next-textbox:#_x0000_s1148">
                      <w:txbxContent>
                        <w:p w:rsidR="00D26E75" w:rsidRPr="00DC4DC1" w:rsidRDefault="00D26E75" w:rsidP="009E7785">
                          <w:pPr>
                            <w:rPr>
                              <w:sz w:val="10"/>
                              <w:szCs w:val="10"/>
                            </w:rPr>
                          </w:pPr>
                          <w:r w:rsidRPr="00DC4DC1">
                            <w:rPr>
                              <w:sz w:val="10"/>
                              <w:szCs w:val="10"/>
                            </w:rPr>
                            <w:t>C</w:t>
                          </w:r>
                        </w:p>
                      </w:txbxContent>
                    </v:textbox>
                  </v:shape>
                </v:group>
                <v:group id="_x0000_s1149" style="position:absolute;left:9591;top:7204;width:367;height:360" coordorigin="9591,7204" coordsize="367,360">
                  <v:oval id="_x0000_s1150" style="position:absolute;left:9666;top:7204;width:292;height:360"/>
                  <v:shape id="_x0000_s1151" type="#_x0000_t202" style="position:absolute;left:9591;top:7204;width:360;height:360" filled="f" stroked="f">
                    <v:textbox style="mso-next-textbox:#_x0000_s1151">
                      <w:txbxContent>
                        <w:p w:rsidR="00D26E75" w:rsidRPr="00DC4DC1" w:rsidRDefault="00D26E75" w:rsidP="009E7785">
                          <w:pPr>
                            <w:rPr>
                              <w:sz w:val="10"/>
                              <w:szCs w:val="10"/>
                            </w:rPr>
                          </w:pPr>
                          <w:r w:rsidRPr="00DC4DC1">
                            <w:rPr>
                              <w:sz w:val="10"/>
                              <w:szCs w:val="10"/>
                            </w:rPr>
                            <w:t>D</w:t>
                          </w:r>
                        </w:p>
                      </w:txbxContent>
                    </v:textbox>
                  </v:shape>
                </v:group>
              </v:group>
              <v:group id="_x0000_s1152" style="position:absolute;left:6989;top:13324;width:1077;height:259" coordorigin="8541,7204" coordsize="1417,360">
                <v:group id="_x0000_s1153" style="position:absolute;left:8541;top:7204;width:360;height:360" coordorigin="8541,7204" coordsize="360,360">
                  <v:oval id="_x0000_s1154" style="position:absolute;left:8579;top:7204;width:292;height:360"/>
                  <v:shape id="_x0000_s1155" type="#_x0000_t202" style="position:absolute;left:8541;top:7204;width:360;height:360" filled="f" stroked="f">
                    <v:textbox style="mso-next-textbox:#_x0000_s1155">
                      <w:txbxContent>
                        <w:p w:rsidR="00D26E75" w:rsidRPr="00DC4DC1" w:rsidRDefault="00D26E75" w:rsidP="009E7785">
                          <w:pPr>
                            <w:rPr>
                              <w:sz w:val="10"/>
                              <w:szCs w:val="10"/>
                            </w:rPr>
                          </w:pPr>
                          <w:r w:rsidRPr="00DC4DC1">
                            <w:rPr>
                              <w:sz w:val="10"/>
                              <w:szCs w:val="10"/>
                            </w:rPr>
                            <w:t>A</w:t>
                          </w:r>
                        </w:p>
                      </w:txbxContent>
                    </v:textbox>
                  </v:shape>
                </v:group>
                <v:group id="_x0000_s1156" style="position:absolute;left:8871;top:7204;width:360;height:360" coordorigin="8871,7204" coordsize="360,360">
                  <v:oval id="_x0000_s1157" style="position:absolute;left:8939;top:7204;width:292;height:360"/>
                  <v:shape id="_x0000_s1158" type="#_x0000_t202" style="position:absolute;left:8871;top:7204;width:360;height:360" filled="f" stroked="f">
                    <v:textbox style="mso-next-textbox:#_x0000_s1158">
                      <w:txbxContent>
                        <w:p w:rsidR="00D26E75" w:rsidRPr="00DC4DC1" w:rsidRDefault="00D26E75" w:rsidP="009E7785">
                          <w:pPr>
                            <w:rPr>
                              <w:sz w:val="10"/>
                              <w:szCs w:val="10"/>
                            </w:rPr>
                          </w:pPr>
                          <w:r w:rsidRPr="00DC4DC1">
                            <w:rPr>
                              <w:sz w:val="10"/>
                              <w:szCs w:val="10"/>
                            </w:rPr>
                            <w:t>B</w:t>
                          </w:r>
                        </w:p>
                      </w:txbxContent>
                    </v:textbox>
                  </v:shape>
                </v:group>
                <v:group id="_x0000_s1159" style="position:absolute;left:9231;top:7204;width:360;height:360" coordorigin="9231,7204" coordsize="360,360">
                  <v:oval id="_x0000_s1160" style="position:absolute;left:9261;top:7204;width:292;height:360"/>
                  <v:shape id="_x0000_s1161" type="#_x0000_t202" style="position:absolute;left:9231;top:7204;width:360;height:360" filled="f" stroked="f">
                    <v:textbox style="mso-next-textbox:#_x0000_s1161">
                      <w:txbxContent>
                        <w:p w:rsidR="00D26E75" w:rsidRPr="00DC4DC1" w:rsidRDefault="00D26E75" w:rsidP="009E7785">
                          <w:pPr>
                            <w:rPr>
                              <w:sz w:val="10"/>
                              <w:szCs w:val="10"/>
                            </w:rPr>
                          </w:pPr>
                          <w:r w:rsidRPr="00DC4DC1">
                            <w:rPr>
                              <w:sz w:val="10"/>
                              <w:szCs w:val="10"/>
                            </w:rPr>
                            <w:t>C</w:t>
                          </w:r>
                        </w:p>
                      </w:txbxContent>
                    </v:textbox>
                  </v:shape>
                </v:group>
                <v:group id="_x0000_s1162" style="position:absolute;left:9591;top:7204;width:367;height:360" coordorigin="9591,7204" coordsize="367,360">
                  <v:oval id="_x0000_s1163" style="position:absolute;left:9666;top:7204;width:292;height:360"/>
                  <v:shape id="_x0000_s1164" type="#_x0000_t202" style="position:absolute;left:9591;top:7204;width:360;height:360" filled="f" stroked="f">
                    <v:textbox style="mso-next-textbox:#_x0000_s1164">
                      <w:txbxContent>
                        <w:p w:rsidR="00D26E75" w:rsidRPr="00DC4DC1" w:rsidRDefault="00D26E75" w:rsidP="009E7785">
                          <w:pPr>
                            <w:rPr>
                              <w:sz w:val="10"/>
                              <w:szCs w:val="10"/>
                            </w:rPr>
                          </w:pPr>
                          <w:r w:rsidRPr="00DC4DC1">
                            <w:rPr>
                              <w:sz w:val="10"/>
                              <w:szCs w:val="10"/>
                            </w:rPr>
                            <w:t>D</w:t>
                          </w:r>
                        </w:p>
                      </w:txbxContent>
                    </v:textbox>
                  </v:shape>
                </v:group>
              </v:group>
              <v:shape id="_x0000_s1165" type="#_x0000_t202" style="position:absolute;left:6381;top:9904;width:590;height:4444" filled="f" stroked="f">
                <v:textbox style="mso-next-textbox:#_x0000_s1165">
                  <w:txbxContent>
                    <w:p w:rsidR="00D26E75" w:rsidRPr="00BD4ADF" w:rsidRDefault="00D26E75" w:rsidP="009E7785">
                      <w:pPr>
                        <w:rPr>
                          <w:b/>
                          <w:bCs/>
                          <w:sz w:val="8"/>
                          <w:szCs w:val="8"/>
                        </w:rPr>
                      </w:pPr>
                    </w:p>
                    <w:p w:rsidR="00D26E75" w:rsidRPr="00BA60D3" w:rsidRDefault="00D26E75" w:rsidP="009E7785">
                      <w:pPr>
                        <w:rPr>
                          <w:b/>
                          <w:bCs/>
                          <w:sz w:val="18"/>
                          <w:szCs w:val="18"/>
                        </w:rPr>
                      </w:pPr>
                      <w:r>
                        <w:rPr>
                          <w:b/>
                          <w:bCs/>
                          <w:sz w:val="18"/>
                          <w:szCs w:val="18"/>
                        </w:rPr>
                        <w:t>21</w:t>
                      </w:r>
                    </w:p>
                    <w:p w:rsidR="00D26E75" w:rsidRPr="00BD4ADF" w:rsidRDefault="00D26E75" w:rsidP="009E7785">
                      <w:pPr>
                        <w:rPr>
                          <w:b/>
                          <w:bCs/>
                          <w:sz w:val="10"/>
                          <w:szCs w:val="10"/>
                        </w:rPr>
                      </w:pPr>
                    </w:p>
                    <w:p w:rsidR="00D26E75" w:rsidRPr="00BA60D3" w:rsidRDefault="00D26E75" w:rsidP="009E7785">
                      <w:pPr>
                        <w:rPr>
                          <w:b/>
                          <w:bCs/>
                          <w:sz w:val="18"/>
                          <w:szCs w:val="18"/>
                        </w:rPr>
                      </w:pPr>
                      <w:r>
                        <w:rPr>
                          <w:b/>
                          <w:bCs/>
                          <w:sz w:val="18"/>
                          <w:szCs w:val="18"/>
                        </w:rPr>
                        <w:t>22</w:t>
                      </w:r>
                    </w:p>
                    <w:p w:rsidR="00D26E75" w:rsidRPr="00BA60D3" w:rsidRDefault="00D26E75" w:rsidP="009E7785">
                      <w:pPr>
                        <w:rPr>
                          <w:b/>
                          <w:bCs/>
                          <w:sz w:val="18"/>
                          <w:szCs w:val="18"/>
                        </w:rPr>
                      </w:pPr>
                    </w:p>
                    <w:p w:rsidR="00D26E75" w:rsidRPr="00BA60D3" w:rsidRDefault="00D26E75" w:rsidP="009E7785">
                      <w:pPr>
                        <w:rPr>
                          <w:b/>
                          <w:bCs/>
                          <w:sz w:val="18"/>
                          <w:szCs w:val="18"/>
                        </w:rPr>
                      </w:pPr>
                      <w:r>
                        <w:rPr>
                          <w:b/>
                          <w:bCs/>
                          <w:sz w:val="18"/>
                          <w:szCs w:val="18"/>
                        </w:rPr>
                        <w:t>23</w:t>
                      </w:r>
                    </w:p>
                    <w:p w:rsidR="00D26E75" w:rsidRPr="00BA60D3" w:rsidRDefault="00D26E75" w:rsidP="009E7785">
                      <w:pPr>
                        <w:rPr>
                          <w:b/>
                          <w:bCs/>
                          <w:sz w:val="18"/>
                          <w:szCs w:val="18"/>
                        </w:rPr>
                      </w:pPr>
                    </w:p>
                    <w:p w:rsidR="00D26E75" w:rsidRPr="00BA60D3" w:rsidRDefault="00D26E75" w:rsidP="009E7785">
                      <w:pPr>
                        <w:rPr>
                          <w:b/>
                          <w:bCs/>
                          <w:sz w:val="18"/>
                          <w:szCs w:val="18"/>
                        </w:rPr>
                      </w:pPr>
                      <w:r>
                        <w:rPr>
                          <w:b/>
                          <w:bCs/>
                          <w:sz w:val="18"/>
                          <w:szCs w:val="18"/>
                        </w:rPr>
                        <w:t>24</w:t>
                      </w:r>
                    </w:p>
                    <w:p w:rsidR="00D26E75" w:rsidRPr="00BA60D3" w:rsidRDefault="00D26E75" w:rsidP="009E7785">
                      <w:pPr>
                        <w:rPr>
                          <w:b/>
                          <w:bCs/>
                          <w:sz w:val="18"/>
                          <w:szCs w:val="18"/>
                        </w:rPr>
                      </w:pPr>
                    </w:p>
                    <w:p w:rsidR="00D26E75" w:rsidRPr="00BA60D3" w:rsidRDefault="00D26E75" w:rsidP="009E7785">
                      <w:pPr>
                        <w:rPr>
                          <w:b/>
                          <w:bCs/>
                          <w:sz w:val="18"/>
                          <w:szCs w:val="18"/>
                        </w:rPr>
                      </w:pPr>
                      <w:r>
                        <w:rPr>
                          <w:b/>
                          <w:bCs/>
                          <w:sz w:val="18"/>
                          <w:szCs w:val="18"/>
                        </w:rPr>
                        <w:t>2</w:t>
                      </w:r>
                      <w:r w:rsidRPr="00BA60D3">
                        <w:rPr>
                          <w:b/>
                          <w:bCs/>
                          <w:sz w:val="18"/>
                          <w:szCs w:val="18"/>
                        </w:rPr>
                        <w:t>5</w:t>
                      </w:r>
                    </w:p>
                    <w:p w:rsidR="00D26E75" w:rsidRPr="00BA60D3" w:rsidRDefault="00D26E75" w:rsidP="009E7785">
                      <w:pPr>
                        <w:rPr>
                          <w:b/>
                          <w:bCs/>
                          <w:sz w:val="18"/>
                          <w:szCs w:val="18"/>
                        </w:rPr>
                      </w:pPr>
                    </w:p>
                    <w:p w:rsidR="00D26E75" w:rsidRPr="00BA60D3" w:rsidRDefault="00D26E75" w:rsidP="009E7785">
                      <w:pPr>
                        <w:rPr>
                          <w:b/>
                          <w:bCs/>
                          <w:sz w:val="18"/>
                          <w:szCs w:val="18"/>
                        </w:rPr>
                      </w:pPr>
                      <w:r>
                        <w:rPr>
                          <w:b/>
                          <w:bCs/>
                          <w:sz w:val="18"/>
                          <w:szCs w:val="18"/>
                        </w:rPr>
                        <w:t>2</w:t>
                      </w:r>
                      <w:r w:rsidRPr="00BA60D3">
                        <w:rPr>
                          <w:b/>
                          <w:bCs/>
                          <w:sz w:val="18"/>
                          <w:szCs w:val="18"/>
                        </w:rPr>
                        <w:t>6</w:t>
                      </w:r>
                    </w:p>
                    <w:p w:rsidR="00D26E75" w:rsidRPr="00BA60D3" w:rsidRDefault="00D26E75" w:rsidP="009E7785">
                      <w:pPr>
                        <w:rPr>
                          <w:b/>
                          <w:bCs/>
                          <w:sz w:val="18"/>
                          <w:szCs w:val="18"/>
                        </w:rPr>
                      </w:pPr>
                    </w:p>
                    <w:p w:rsidR="00D26E75" w:rsidRPr="00BA60D3" w:rsidRDefault="00D26E75" w:rsidP="009E7785">
                      <w:pPr>
                        <w:rPr>
                          <w:b/>
                          <w:bCs/>
                          <w:sz w:val="18"/>
                          <w:szCs w:val="18"/>
                        </w:rPr>
                      </w:pPr>
                      <w:r>
                        <w:rPr>
                          <w:b/>
                          <w:bCs/>
                          <w:sz w:val="18"/>
                          <w:szCs w:val="18"/>
                        </w:rPr>
                        <w:t>2</w:t>
                      </w:r>
                      <w:r w:rsidRPr="00BA60D3">
                        <w:rPr>
                          <w:b/>
                          <w:bCs/>
                          <w:sz w:val="18"/>
                          <w:szCs w:val="18"/>
                        </w:rPr>
                        <w:t>7</w:t>
                      </w:r>
                    </w:p>
                    <w:p w:rsidR="00D26E75" w:rsidRPr="00BA60D3" w:rsidRDefault="00D26E75" w:rsidP="009E7785">
                      <w:pPr>
                        <w:rPr>
                          <w:b/>
                          <w:bCs/>
                          <w:sz w:val="18"/>
                          <w:szCs w:val="18"/>
                        </w:rPr>
                      </w:pPr>
                    </w:p>
                    <w:p w:rsidR="00D26E75" w:rsidRPr="00BA60D3" w:rsidRDefault="00D26E75" w:rsidP="009E7785">
                      <w:pPr>
                        <w:rPr>
                          <w:b/>
                          <w:bCs/>
                          <w:sz w:val="18"/>
                          <w:szCs w:val="18"/>
                        </w:rPr>
                      </w:pPr>
                      <w:r>
                        <w:rPr>
                          <w:b/>
                          <w:bCs/>
                          <w:sz w:val="18"/>
                          <w:szCs w:val="18"/>
                        </w:rPr>
                        <w:t>2</w:t>
                      </w:r>
                      <w:r w:rsidRPr="00BA60D3">
                        <w:rPr>
                          <w:b/>
                          <w:bCs/>
                          <w:sz w:val="18"/>
                          <w:szCs w:val="18"/>
                        </w:rPr>
                        <w:t>8</w:t>
                      </w:r>
                    </w:p>
                    <w:p w:rsidR="00D26E75" w:rsidRPr="00BA60D3" w:rsidRDefault="00D26E75" w:rsidP="009E7785">
                      <w:pPr>
                        <w:rPr>
                          <w:b/>
                          <w:bCs/>
                          <w:sz w:val="18"/>
                          <w:szCs w:val="18"/>
                        </w:rPr>
                      </w:pPr>
                    </w:p>
                    <w:p w:rsidR="00D26E75" w:rsidRPr="00BA60D3" w:rsidRDefault="00D26E75" w:rsidP="009E7785">
                      <w:pPr>
                        <w:rPr>
                          <w:b/>
                          <w:bCs/>
                          <w:sz w:val="18"/>
                          <w:szCs w:val="18"/>
                        </w:rPr>
                      </w:pPr>
                      <w:r>
                        <w:rPr>
                          <w:b/>
                          <w:bCs/>
                          <w:sz w:val="18"/>
                          <w:szCs w:val="18"/>
                        </w:rPr>
                        <w:t>2</w:t>
                      </w:r>
                      <w:r w:rsidRPr="00BA60D3">
                        <w:rPr>
                          <w:b/>
                          <w:bCs/>
                          <w:sz w:val="18"/>
                          <w:szCs w:val="18"/>
                        </w:rPr>
                        <w:t>9</w:t>
                      </w:r>
                    </w:p>
                    <w:p w:rsidR="00D26E75" w:rsidRPr="00BA60D3" w:rsidRDefault="00D26E75" w:rsidP="009E7785">
                      <w:pPr>
                        <w:rPr>
                          <w:b/>
                          <w:bCs/>
                          <w:sz w:val="18"/>
                          <w:szCs w:val="18"/>
                        </w:rPr>
                      </w:pPr>
                    </w:p>
                    <w:p w:rsidR="00D26E75" w:rsidRPr="00BA60D3" w:rsidRDefault="00D26E75" w:rsidP="009E7785">
                      <w:pPr>
                        <w:rPr>
                          <w:b/>
                          <w:bCs/>
                          <w:sz w:val="18"/>
                          <w:szCs w:val="18"/>
                        </w:rPr>
                      </w:pPr>
                      <w:r>
                        <w:rPr>
                          <w:b/>
                          <w:bCs/>
                          <w:sz w:val="18"/>
                          <w:szCs w:val="18"/>
                        </w:rPr>
                        <w:t>3</w:t>
                      </w:r>
                      <w:r w:rsidRPr="00BA60D3">
                        <w:rPr>
                          <w:b/>
                          <w:bCs/>
                          <w:sz w:val="18"/>
                          <w:szCs w:val="18"/>
                        </w:rPr>
                        <w:t>0</w:t>
                      </w:r>
                    </w:p>
                  </w:txbxContent>
                </v:textbox>
              </v:shape>
            </v:group>
            <v:group id="_x0000_s1166" style="position:absolute;left:8656;top:9904;width:1685;height:4444" coordorigin="6381,9904" coordsize="1685,4444">
              <v:group id="_x0000_s1167" style="position:absolute;left:6989;top:10001;width:1077;height:258" coordorigin="8541,7204" coordsize="1417,360">
                <v:group id="_x0000_s1168" style="position:absolute;left:8541;top:7204;width:360;height:360" coordorigin="8541,7204" coordsize="360,360">
                  <v:oval id="_x0000_s1169" style="position:absolute;left:8579;top:7204;width:292;height:360"/>
                  <v:shape id="_x0000_s1170" type="#_x0000_t202" style="position:absolute;left:8541;top:7204;width:360;height:360" filled="f" stroked="f">
                    <v:textbox style="mso-next-textbox:#_x0000_s1170">
                      <w:txbxContent>
                        <w:p w:rsidR="00D26E75" w:rsidRPr="006848FA" w:rsidRDefault="00D26E75" w:rsidP="009E7785">
                          <w:pPr>
                            <w:rPr>
                              <w:sz w:val="10"/>
                              <w:szCs w:val="10"/>
                            </w:rPr>
                          </w:pPr>
                          <w:r w:rsidRPr="006848FA">
                            <w:rPr>
                              <w:sz w:val="10"/>
                              <w:szCs w:val="10"/>
                            </w:rPr>
                            <w:t>A</w:t>
                          </w:r>
                        </w:p>
                      </w:txbxContent>
                    </v:textbox>
                  </v:shape>
                </v:group>
                <v:group id="_x0000_s1171" style="position:absolute;left:8871;top:7204;width:360;height:360" coordorigin="8871,7204" coordsize="360,360">
                  <v:oval id="_x0000_s1172" style="position:absolute;left:8939;top:7204;width:292;height:360"/>
                  <v:shape id="_x0000_s1173" type="#_x0000_t202" style="position:absolute;left:8871;top:7204;width:360;height:360" filled="f" stroked="f">
                    <v:textbox style="mso-next-textbox:#_x0000_s1173">
                      <w:txbxContent>
                        <w:p w:rsidR="00D26E75" w:rsidRPr="006848FA" w:rsidRDefault="00D26E75" w:rsidP="009E7785">
                          <w:pPr>
                            <w:rPr>
                              <w:sz w:val="10"/>
                              <w:szCs w:val="10"/>
                            </w:rPr>
                          </w:pPr>
                          <w:r w:rsidRPr="006848FA">
                            <w:rPr>
                              <w:sz w:val="10"/>
                              <w:szCs w:val="10"/>
                            </w:rPr>
                            <w:t>B</w:t>
                          </w:r>
                        </w:p>
                      </w:txbxContent>
                    </v:textbox>
                  </v:shape>
                </v:group>
                <v:group id="_x0000_s1174" style="position:absolute;left:9231;top:7204;width:360;height:360" coordorigin="9231,7204" coordsize="360,360">
                  <v:oval id="_x0000_s1175" style="position:absolute;left:9261;top:7204;width:292;height:360"/>
                  <v:shape id="_x0000_s1176" type="#_x0000_t202" style="position:absolute;left:9231;top:7204;width:360;height:360" filled="f" stroked="f">
                    <v:textbox style="mso-next-textbox:#_x0000_s1176">
                      <w:txbxContent>
                        <w:p w:rsidR="00D26E75" w:rsidRPr="006848FA" w:rsidRDefault="00D26E75" w:rsidP="009E7785">
                          <w:pPr>
                            <w:rPr>
                              <w:sz w:val="10"/>
                              <w:szCs w:val="10"/>
                            </w:rPr>
                          </w:pPr>
                          <w:r w:rsidRPr="006848FA">
                            <w:rPr>
                              <w:sz w:val="10"/>
                              <w:szCs w:val="10"/>
                            </w:rPr>
                            <w:t>C</w:t>
                          </w:r>
                        </w:p>
                      </w:txbxContent>
                    </v:textbox>
                  </v:shape>
                </v:group>
                <v:group id="_x0000_s1177" style="position:absolute;left:9591;top:7204;width:367;height:360" coordorigin="9591,7204" coordsize="367,360">
                  <v:oval id="_x0000_s1178" style="position:absolute;left:9666;top:7204;width:292;height:360"/>
                  <v:shape id="_x0000_s1179" type="#_x0000_t202" style="position:absolute;left:9591;top:7204;width:360;height:360" filled="f" stroked="f">
                    <v:textbox style="mso-next-textbox:#_x0000_s1179">
                      <w:txbxContent>
                        <w:p w:rsidR="00D26E75" w:rsidRPr="006848FA" w:rsidRDefault="00D26E75" w:rsidP="009E7785">
                          <w:pPr>
                            <w:rPr>
                              <w:sz w:val="10"/>
                              <w:szCs w:val="10"/>
                            </w:rPr>
                          </w:pPr>
                          <w:r w:rsidRPr="006848FA">
                            <w:rPr>
                              <w:sz w:val="10"/>
                              <w:szCs w:val="10"/>
                            </w:rPr>
                            <w:t>D</w:t>
                          </w:r>
                        </w:p>
                      </w:txbxContent>
                    </v:textbox>
                  </v:shape>
                </v:group>
              </v:group>
              <v:group id="_x0000_s1180" style="position:absolute;left:6989;top:10394;width:1077;height:257" coordorigin="8541,7204" coordsize="1417,360">
                <v:group id="_x0000_s1181" style="position:absolute;left:8541;top:7204;width:360;height:360" coordorigin="8541,7204" coordsize="360,360">
                  <v:oval id="_x0000_s1182" style="position:absolute;left:8579;top:7204;width:292;height:360"/>
                  <v:shape id="_x0000_s1183" type="#_x0000_t202" style="position:absolute;left:8541;top:7204;width:360;height:360" filled="f" stroked="f">
                    <v:textbox style="mso-next-textbox:#_x0000_s1183">
                      <w:txbxContent>
                        <w:p w:rsidR="00D26E75" w:rsidRPr="00DC4DC1" w:rsidRDefault="00D26E75" w:rsidP="009E7785">
                          <w:pPr>
                            <w:rPr>
                              <w:sz w:val="10"/>
                              <w:szCs w:val="10"/>
                            </w:rPr>
                          </w:pPr>
                          <w:r w:rsidRPr="00DC4DC1">
                            <w:rPr>
                              <w:sz w:val="10"/>
                              <w:szCs w:val="10"/>
                            </w:rPr>
                            <w:t>A</w:t>
                          </w:r>
                        </w:p>
                      </w:txbxContent>
                    </v:textbox>
                  </v:shape>
                </v:group>
                <v:group id="_x0000_s1184" style="position:absolute;left:8871;top:7204;width:360;height:360" coordorigin="8871,7204" coordsize="360,360">
                  <v:oval id="_x0000_s1185" style="position:absolute;left:8939;top:7204;width:292;height:360"/>
                  <v:shape id="_x0000_s1186" type="#_x0000_t202" style="position:absolute;left:8871;top:7204;width:360;height:360" filled="f" stroked="f">
                    <v:textbox style="mso-next-textbox:#_x0000_s1186">
                      <w:txbxContent>
                        <w:p w:rsidR="00D26E75" w:rsidRPr="006848FA" w:rsidRDefault="00D26E75" w:rsidP="009E7785">
                          <w:pPr>
                            <w:rPr>
                              <w:sz w:val="10"/>
                              <w:szCs w:val="10"/>
                            </w:rPr>
                          </w:pPr>
                          <w:r w:rsidRPr="006848FA">
                            <w:rPr>
                              <w:sz w:val="10"/>
                              <w:szCs w:val="10"/>
                            </w:rPr>
                            <w:t>B</w:t>
                          </w:r>
                        </w:p>
                      </w:txbxContent>
                    </v:textbox>
                  </v:shape>
                </v:group>
                <v:group id="_x0000_s1187" style="position:absolute;left:9231;top:7204;width:360;height:360" coordorigin="9231,7204" coordsize="360,360">
                  <v:oval id="_x0000_s1188" style="position:absolute;left:9261;top:7204;width:292;height:360"/>
                  <v:shape id="_x0000_s1189" type="#_x0000_t202" style="position:absolute;left:9231;top:7204;width:360;height:360" filled="f" stroked="f">
                    <v:textbox style="mso-next-textbox:#_x0000_s1189">
                      <w:txbxContent>
                        <w:p w:rsidR="00D26E75" w:rsidRPr="00DC4DC1" w:rsidRDefault="00D26E75" w:rsidP="009E7785">
                          <w:pPr>
                            <w:rPr>
                              <w:sz w:val="10"/>
                              <w:szCs w:val="10"/>
                            </w:rPr>
                          </w:pPr>
                          <w:r w:rsidRPr="00DC4DC1">
                            <w:rPr>
                              <w:sz w:val="10"/>
                              <w:szCs w:val="10"/>
                            </w:rPr>
                            <w:t>C</w:t>
                          </w:r>
                        </w:p>
                      </w:txbxContent>
                    </v:textbox>
                  </v:shape>
                </v:group>
                <v:group id="_x0000_s1190" style="position:absolute;left:9591;top:7204;width:367;height:360" coordorigin="9591,7204" coordsize="367,360">
                  <v:oval id="_x0000_s1191" style="position:absolute;left:9666;top:7204;width:292;height:360"/>
                  <v:shape id="_x0000_s1192" type="#_x0000_t202" style="position:absolute;left:9591;top:7204;width:360;height:360" filled="f" stroked="f">
                    <v:textbox style="mso-next-textbox:#_x0000_s1192">
                      <w:txbxContent>
                        <w:p w:rsidR="00D26E75" w:rsidRPr="00DC4DC1" w:rsidRDefault="00D26E75" w:rsidP="009E7785">
                          <w:pPr>
                            <w:rPr>
                              <w:sz w:val="10"/>
                              <w:szCs w:val="10"/>
                            </w:rPr>
                          </w:pPr>
                          <w:r w:rsidRPr="00DC4DC1">
                            <w:rPr>
                              <w:sz w:val="10"/>
                              <w:szCs w:val="10"/>
                            </w:rPr>
                            <w:t>D</w:t>
                          </w:r>
                        </w:p>
                      </w:txbxContent>
                    </v:textbox>
                  </v:shape>
                </v:group>
              </v:group>
              <v:group id="_x0000_s1193" style="position:absolute;left:6989;top:10804;width:1077;height:258" coordorigin="8541,7204" coordsize="1417,360">
                <v:group id="_x0000_s1194" style="position:absolute;left:8541;top:7204;width:360;height:360" coordorigin="8541,7204" coordsize="360,360">
                  <v:oval id="_x0000_s1195" style="position:absolute;left:8579;top:7204;width:292;height:360"/>
                  <v:shape id="_x0000_s1196" type="#_x0000_t202" style="position:absolute;left:8541;top:7204;width:360;height:360" filled="f" stroked="f">
                    <v:textbox style="mso-next-textbox:#_x0000_s1196">
                      <w:txbxContent>
                        <w:p w:rsidR="00D26E75" w:rsidRPr="00DC4DC1" w:rsidRDefault="00D26E75" w:rsidP="009E7785">
                          <w:pPr>
                            <w:rPr>
                              <w:sz w:val="10"/>
                              <w:szCs w:val="10"/>
                            </w:rPr>
                          </w:pPr>
                          <w:r w:rsidRPr="00DC4DC1">
                            <w:rPr>
                              <w:sz w:val="10"/>
                              <w:szCs w:val="10"/>
                            </w:rPr>
                            <w:t>A</w:t>
                          </w:r>
                        </w:p>
                      </w:txbxContent>
                    </v:textbox>
                  </v:shape>
                </v:group>
                <v:group id="_x0000_s1197" style="position:absolute;left:8871;top:7204;width:360;height:360" coordorigin="8871,7204" coordsize="360,360">
                  <v:oval id="_x0000_s1198" style="position:absolute;left:8939;top:7204;width:292;height:360"/>
                  <v:shape id="_x0000_s1199" type="#_x0000_t202" style="position:absolute;left:8871;top:7204;width:360;height:360" filled="f" stroked="f">
                    <v:textbox style="mso-next-textbox:#_x0000_s1199">
                      <w:txbxContent>
                        <w:p w:rsidR="00D26E75" w:rsidRPr="00DC4DC1" w:rsidRDefault="00D26E75" w:rsidP="009E7785">
                          <w:pPr>
                            <w:rPr>
                              <w:sz w:val="10"/>
                              <w:szCs w:val="10"/>
                            </w:rPr>
                          </w:pPr>
                          <w:r w:rsidRPr="00DC4DC1">
                            <w:rPr>
                              <w:sz w:val="10"/>
                              <w:szCs w:val="10"/>
                            </w:rPr>
                            <w:t>B</w:t>
                          </w:r>
                        </w:p>
                      </w:txbxContent>
                    </v:textbox>
                  </v:shape>
                </v:group>
                <v:group id="_x0000_s1200" style="position:absolute;left:9231;top:7204;width:360;height:360" coordorigin="9231,7204" coordsize="360,360">
                  <v:oval id="_x0000_s1201" style="position:absolute;left:9261;top:7204;width:292;height:360"/>
                  <v:shape id="_x0000_s1202" type="#_x0000_t202" style="position:absolute;left:9231;top:7204;width:360;height:360" filled="f" stroked="f">
                    <v:textbox style="mso-next-textbox:#_x0000_s1202">
                      <w:txbxContent>
                        <w:p w:rsidR="00D26E75" w:rsidRPr="00DC4DC1" w:rsidRDefault="00D26E75" w:rsidP="009E7785">
                          <w:pPr>
                            <w:rPr>
                              <w:sz w:val="10"/>
                              <w:szCs w:val="10"/>
                            </w:rPr>
                          </w:pPr>
                          <w:r w:rsidRPr="00DC4DC1">
                            <w:rPr>
                              <w:sz w:val="10"/>
                              <w:szCs w:val="10"/>
                            </w:rPr>
                            <w:t>C</w:t>
                          </w:r>
                        </w:p>
                      </w:txbxContent>
                    </v:textbox>
                  </v:shape>
                </v:group>
                <v:group id="_x0000_s1203" style="position:absolute;left:9591;top:7204;width:367;height:360" coordorigin="9591,7204" coordsize="367,360">
                  <v:oval id="_x0000_s1204" style="position:absolute;left:9666;top:7204;width:292;height:360"/>
                  <v:shape id="_x0000_s1205" type="#_x0000_t202" style="position:absolute;left:9591;top:7204;width:360;height:360" filled="f" stroked="f">
                    <v:textbox style="mso-next-textbox:#_x0000_s1205">
                      <w:txbxContent>
                        <w:p w:rsidR="00D26E75" w:rsidRPr="00DC4DC1" w:rsidRDefault="00D26E75" w:rsidP="009E7785">
                          <w:pPr>
                            <w:rPr>
                              <w:sz w:val="10"/>
                              <w:szCs w:val="10"/>
                            </w:rPr>
                          </w:pPr>
                          <w:r w:rsidRPr="00DC4DC1">
                            <w:rPr>
                              <w:sz w:val="10"/>
                              <w:szCs w:val="10"/>
                            </w:rPr>
                            <w:t>D</w:t>
                          </w:r>
                        </w:p>
                      </w:txbxContent>
                    </v:textbox>
                  </v:shape>
                </v:group>
              </v:group>
              <v:group id="_x0000_s1206" style="position:absolute;left:6989;top:11239;width:1077;height:259" coordorigin="8541,7204" coordsize="1417,360">
                <v:group id="_x0000_s1207" style="position:absolute;left:8541;top:7204;width:360;height:360" coordorigin="8541,7204" coordsize="360,360">
                  <v:oval id="_x0000_s1208" style="position:absolute;left:8579;top:7204;width:292;height:360"/>
                  <v:shape id="_x0000_s1209" type="#_x0000_t202" style="position:absolute;left:8541;top:7204;width:360;height:360" filled="f" stroked="f">
                    <v:textbox style="mso-next-textbox:#_x0000_s1209">
                      <w:txbxContent>
                        <w:p w:rsidR="00D26E75" w:rsidRPr="00DC4DC1" w:rsidRDefault="00D26E75" w:rsidP="009E7785">
                          <w:pPr>
                            <w:rPr>
                              <w:sz w:val="10"/>
                              <w:szCs w:val="10"/>
                            </w:rPr>
                          </w:pPr>
                          <w:r w:rsidRPr="00DC4DC1">
                            <w:rPr>
                              <w:sz w:val="10"/>
                              <w:szCs w:val="10"/>
                            </w:rPr>
                            <w:t>A</w:t>
                          </w:r>
                        </w:p>
                      </w:txbxContent>
                    </v:textbox>
                  </v:shape>
                </v:group>
                <v:group id="_x0000_s1210" style="position:absolute;left:8871;top:7204;width:360;height:360" coordorigin="8871,7204" coordsize="360,360">
                  <v:oval id="_x0000_s1211" style="position:absolute;left:8939;top:7204;width:292;height:360"/>
                  <v:shape id="_x0000_s1212" type="#_x0000_t202" style="position:absolute;left:8871;top:7204;width:360;height:360" filled="f" stroked="f">
                    <v:textbox style="mso-next-textbox:#_x0000_s1212">
                      <w:txbxContent>
                        <w:p w:rsidR="00D26E75" w:rsidRPr="00DC4DC1" w:rsidRDefault="00D26E75" w:rsidP="009E7785">
                          <w:pPr>
                            <w:rPr>
                              <w:sz w:val="10"/>
                              <w:szCs w:val="10"/>
                            </w:rPr>
                          </w:pPr>
                          <w:r w:rsidRPr="00DC4DC1">
                            <w:rPr>
                              <w:sz w:val="10"/>
                              <w:szCs w:val="10"/>
                            </w:rPr>
                            <w:t>B</w:t>
                          </w:r>
                        </w:p>
                      </w:txbxContent>
                    </v:textbox>
                  </v:shape>
                </v:group>
                <v:group id="_x0000_s1213" style="position:absolute;left:9231;top:7204;width:360;height:360" coordorigin="9231,7204" coordsize="360,360">
                  <v:oval id="_x0000_s1214" style="position:absolute;left:9261;top:7204;width:292;height:360"/>
                  <v:shape id="_x0000_s1215" type="#_x0000_t202" style="position:absolute;left:9231;top:7204;width:360;height:360" filled="f" stroked="f">
                    <v:textbox style="mso-next-textbox:#_x0000_s1215">
                      <w:txbxContent>
                        <w:p w:rsidR="00D26E75" w:rsidRPr="00DC4DC1" w:rsidRDefault="00D26E75" w:rsidP="009E7785">
                          <w:pPr>
                            <w:rPr>
                              <w:sz w:val="10"/>
                              <w:szCs w:val="10"/>
                            </w:rPr>
                          </w:pPr>
                          <w:r w:rsidRPr="00DC4DC1">
                            <w:rPr>
                              <w:sz w:val="10"/>
                              <w:szCs w:val="10"/>
                            </w:rPr>
                            <w:t>C</w:t>
                          </w:r>
                        </w:p>
                      </w:txbxContent>
                    </v:textbox>
                  </v:shape>
                </v:group>
                <v:group id="_x0000_s1216" style="position:absolute;left:9591;top:7204;width:367;height:360" coordorigin="9591,7204" coordsize="367,360">
                  <v:oval id="_x0000_s1217" style="position:absolute;left:9666;top:7204;width:292;height:360"/>
                  <v:shape id="_x0000_s1218" type="#_x0000_t202" style="position:absolute;left:9591;top:7204;width:360;height:360" filled="f" stroked="f">
                    <v:textbox style="mso-next-textbox:#_x0000_s1218">
                      <w:txbxContent>
                        <w:p w:rsidR="00D26E75" w:rsidRPr="00DC4DC1" w:rsidRDefault="00D26E75" w:rsidP="009E7785">
                          <w:pPr>
                            <w:rPr>
                              <w:sz w:val="10"/>
                              <w:szCs w:val="10"/>
                            </w:rPr>
                          </w:pPr>
                          <w:r w:rsidRPr="00DC4DC1">
                            <w:rPr>
                              <w:sz w:val="10"/>
                              <w:szCs w:val="10"/>
                            </w:rPr>
                            <w:t>D</w:t>
                          </w:r>
                        </w:p>
                      </w:txbxContent>
                    </v:textbox>
                  </v:shape>
                </v:group>
              </v:group>
              <v:group id="_x0000_s1219" style="position:absolute;left:6989;top:13684;width:1077;height:259" coordorigin="8541,7204" coordsize="1417,360">
                <v:group id="_x0000_s1220" style="position:absolute;left:8541;top:7204;width:360;height:360" coordorigin="8541,7204" coordsize="360,360">
                  <v:oval id="_x0000_s1221" style="position:absolute;left:8579;top:7204;width:292;height:360"/>
                  <v:shape id="_x0000_s1222" type="#_x0000_t202" style="position:absolute;left:8541;top:7204;width:360;height:360" filled="f" stroked="f">
                    <v:textbox style="mso-next-textbox:#_x0000_s1222">
                      <w:txbxContent>
                        <w:p w:rsidR="00D26E75" w:rsidRPr="00DC4DC1" w:rsidRDefault="00D26E75" w:rsidP="009E7785">
                          <w:pPr>
                            <w:rPr>
                              <w:sz w:val="10"/>
                              <w:szCs w:val="10"/>
                            </w:rPr>
                          </w:pPr>
                          <w:r w:rsidRPr="00DC4DC1">
                            <w:rPr>
                              <w:sz w:val="10"/>
                              <w:szCs w:val="10"/>
                            </w:rPr>
                            <w:t>A</w:t>
                          </w:r>
                        </w:p>
                      </w:txbxContent>
                    </v:textbox>
                  </v:shape>
                </v:group>
                <v:group id="_x0000_s1223" style="position:absolute;left:8871;top:7204;width:360;height:360" coordorigin="8871,7204" coordsize="360,360">
                  <v:oval id="_x0000_s1224" style="position:absolute;left:8939;top:7204;width:292;height:360"/>
                  <v:shape id="_x0000_s1225" type="#_x0000_t202" style="position:absolute;left:8871;top:7204;width:360;height:360" filled="f" stroked="f">
                    <v:textbox style="mso-next-textbox:#_x0000_s1225">
                      <w:txbxContent>
                        <w:p w:rsidR="00D26E75" w:rsidRPr="00DC4DC1" w:rsidRDefault="00D26E75" w:rsidP="009E7785">
                          <w:pPr>
                            <w:rPr>
                              <w:sz w:val="10"/>
                              <w:szCs w:val="10"/>
                            </w:rPr>
                          </w:pPr>
                          <w:r w:rsidRPr="00DC4DC1">
                            <w:rPr>
                              <w:sz w:val="10"/>
                              <w:szCs w:val="10"/>
                            </w:rPr>
                            <w:t>B</w:t>
                          </w:r>
                        </w:p>
                      </w:txbxContent>
                    </v:textbox>
                  </v:shape>
                </v:group>
                <v:group id="_x0000_s1226" style="position:absolute;left:9231;top:7204;width:360;height:360" coordorigin="9231,7204" coordsize="360,360">
                  <v:oval id="_x0000_s1227" style="position:absolute;left:9261;top:7204;width:292;height:360"/>
                  <v:shape id="_x0000_s1228" type="#_x0000_t202" style="position:absolute;left:9231;top:7204;width:360;height:360" filled="f" stroked="f">
                    <v:textbox style="mso-next-textbox:#_x0000_s1228">
                      <w:txbxContent>
                        <w:p w:rsidR="00D26E75" w:rsidRPr="00DC4DC1" w:rsidRDefault="00D26E75" w:rsidP="009E7785">
                          <w:pPr>
                            <w:rPr>
                              <w:sz w:val="10"/>
                              <w:szCs w:val="10"/>
                            </w:rPr>
                          </w:pPr>
                          <w:r w:rsidRPr="00DC4DC1">
                            <w:rPr>
                              <w:sz w:val="10"/>
                              <w:szCs w:val="10"/>
                            </w:rPr>
                            <w:t>C</w:t>
                          </w:r>
                        </w:p>
                      </w:txbxContent>
                    </v:textbox>
                  </v:shape>
                </v:group>
                <v:group id="_x0000_s1229" style="position:absolute;left:9591;top:7204;width:367;height:360" coordorigin="9591,7204" coordsize="367,360">
                  <v:oval id="_x0000_s1230" style="position:absolute;left:9666;top:7204;width:292;height:360"/>
                  <v:shape id="_x0000_s1231" type="#_x0000_t202" style="position:absolute;left:9591;top:7204;width:360;height:360" filled="f" stroked="f">
                    <v:textbox style="mso-next-textbox:#_x0000_s1231">
                      <w:txbxContent>
                        <w:p w:rsidR="00D26E75" w:rsidRPr="00DC4DC1" w:rsidRDefault="00D26E75" w:rsidP="009E7785">
                          <w:pPr>
                            <w:rPr>
                              <w:sz w:val="10"/>
                              <w:szCs w:val="10"/>
                            </w:rPr>
                          </w:pPr>
                          <w:r w:rsidRPr="00DC4DC1">
                            <w:rPr>
                              <w:sz w:val="10"/>
                              <w:szCs w:val="10"/>
                            </w:rPr>
                            <w:t>D</w:t>
                          </w:r>
                        </w:p>
                      </w:txbxContent>
                    </v:textbox>
                  </v:shape>
                </v:group>
              </v:group>
              <v:group id="_x0000_s1232" style="position:absolute;left:6989;top:11644;width:1077;height:259" coordorigin="8541,7204" coordsize="1417,360">
                <v:group id="_x0000_s1233" style="position:absolute;left:8541;top:7204;width:360;height:360" coordorigin="8541,7204" coordsize="360,360">
                  <v:oval id="_x0000_s1234" style="position:absolute;left:8579;top:7204;width:292;height:360"/>
                  <v:shape id="_x0000_s1235" type="#_x0000_t202" style="position:absolute;left:8541;top:7204;width:360;height:360" filled="f" stroked="f">
                    <v:textbox style="mso-next-textbox:#_x0000_s1235">
                      <w:txbxContent>
                        <w:p w:rsidR="00D26E75" w:rsidRPr="00DC4DC1" w:rsidRDefault="00D26E75" w:rsidP="009E7785">
                          <w:pPr>
                            <w:rPr>
                              <w:sz w:val="10"/>
                              <w:szCs w:val="10"/>
                            </w:rPr>
                          </w:pPr>
                          <w:r w:rsidRPr="00DC4DC1">
                            <w:rPr>
                              <w:sz w:val="10"/>
                              <w:szCs w:val="10"/>
                            </w:rPr>
                            <w:t>A</w:t>
                          </w:r>
                        </w:p>
                      </w:txbxContent>
                    </v:textbox>
                  </v:shape>
                </v:group>
                <v:group id="_x0000_s1236" style="position:absolute;left:8871;top:7204;width:360;height:360" coordorigin="8871,7204" coordsize="360,360">
                  <v:oval id="_x0000_s1237" style="position:absolute;left:8939;top:7204;width:292;height:360"/>
                  <v:shape id="_x0000_s1238" type="#_x0000_t202" style="position:absolute;left:8871;top:7204;width:360;height:360" filled="f" stroked="f">
                    <v:textbox style="mso-next-textbox:#_x0000_s1238">
                      <w:txbxContent>
                        <w:p w:rsidR="00D26E75" w:rsidRPr="00DC4DC1" w:rsidRDefault="00D26E75" w:rsidP="009E7785">
                          <w:pPr>
                            <w:rPr>
                              <w:sz w:val="10"/>
                              <w:szCs w:val="10"/>
                            </w:rPr>
                          </w:pPr>
                          <w:r w:rsidRPr="00DC4DC1">
                            <w:rPr>
                              <w:sz w:val="10"/>
                              <w:szCs w:val="10"/>
                            </w:rPr>
                            <w:t>B</w:t>
                          </w:r>
                        </w:p>
                      </w:txbxContent>
                    </v:textbox>
                  </v:shape>
                </v:group>
                <v:group id="_x0000_s1239" style="position:absolute;left:9231;top:7204;width:360;height:360" coordorigin="9231,7204" coordsize="360,360">
                  <v:oval id="_x0000_s1240" style="position:absolute;left:9261;top:7204;width:292;height:360"/>
                  <v:shape id="_x0000_s1241" type="#_x0000_t202" style="position:absolute;left:9231;top:7204;width:360;height:360" filled="f" stroked="f">
                    <v:textbox style="mso-next-textbox:#_x0000_s1241">
                      <w:txbxContent>
                        <w:p w:rsidR="00D26E75" w:rsidRPr="00DC4DC1" w:rsidRDefault="00D26E75" w:rsidP="009E7785">
                          <w:pPr>
                            <w:rPr>
                              <w:sz w:val="10"/>
                              <w:szCs w:val="10"/>
                            </w:rPr>
                          </w:pPr>
                          <w:r w:rsidRPr="00DC4DC1">
                            <w:rPr>
                              <w:sz w:val="10"/>
                              <w:szCs w:val="10"/>
                            </w:rPr>
                            <w:t>C</w:t>
                          </w:r>
                        </w:p>
                      </w:txbxContent>
                    </v:textbox>
                  </v:shape>
                </v:group>
                <v:group id="_x0000_s1242" style="position:absolute;left:9591;top:7204;width:367;height:360" coordorigin="9591,7204" coordsize="367,360">
                  <v:oval id="_x0000_s1243" style="position:absolute;left:9666;top:7204;width:292;height:360"/>
                  <v:shape id="_x0000_s1244" type="#_x0000_t202" style="position:absolute;left:9591;top:7204;width:360;height:360" filled="f" stroked="f">
                    <v:textbox style="mso-next-textbox:#_x0000_s1244">
                      <w:txbxContent>
                        <w:p w:rsidR="00D26E75" w:rsidRPr="00DC4DC1" w:rsidRDefault="00D26E75" w:rsidP="009E7785">
                          <w:pPr>
                            <w:rPr>
                              <w:sz w:val="10"/>
                              <w:szCs w:val="10"/>
                            </w:rPr>
                          </w:pPr>
                          <w:r w:rsidRPr="00DC4DC1">
                            <w:rPr>
                              <w:sz w:val="10"/>
                              <w:szCs w:val="10"/>
                            </w:rPr>
                            <w:t>D</w:t>
                          </w:r>
                        </w:p>
                      </w:txbxContent>
                    </v:textbox>
                  </v:shape>
                </v:group>
              </v:group>
              <v:group id="_x0000_s1245" style="position:absolute;left:6989;top:12032;width:1077;height:258" coordorigin="8541,7204" coordsize="1417,360">
                <v:group id="_x0000_s1246" style="position:absolute;left:8541;top:7204;width:360;height:360" coordorigin="8541,7204" coordsize="360,360">
                  <v:oval id="_x0000_s1247" style="position:absolute;left:8579;top:7204;width:292;height:360"/>
                  <v:shape id="_x0000_s1248" type="#_x0000_t202" style="position:absolute;left:8541;top:7204;width:360;height:360" filled="f" stroked="f">
                    <v:textbox style="mso-next-textbox:#_x0000_s1248">
                      <w:txbxContent>
                        <w:p w:rsidR="00D26E75" w:rsidRPr="00DC4DC1" w:rsidRDefault="00D26E75" w:rsidP="009E7785">
                          <w:pPr>
                            <w:rPr>
                              <w:sz w:val="10"/>
                              <w:szCs w:val="10"/>
                            </w:rPr>
                          </w:pPr>
                          <w:r w:rsidRPr="00DC4DC1">
                            <w:rPr>
                              <w:sz w:val="10"/>
                              <w:szCs w:val="10"/>
                            </w:rPr>
                            <w:t>A</w:t>
                          </w:r>
                        </w:p>
                      </w:txbxContent>
                    </v:textbox>
                  </v:shape>
                </v:group>
                <v:group id="_x0000_s1249" style="position:absolute;left:8871;top:7204;width:360;height:360" coordorigin="8871,7204" coordsize="360,360">
                  <v:oval id="_x0000_s1250" style="position:absolute;left:8939;top:7204;width:292;height:360"/>
                  <v:shape id="_x0000_s1251" type="#_x0000_t202" style="position:absolute;left:8871;top:7204;width:360;height:360" filled="f" stroked="f">
                    <v:textbox style="mso-next-textbox:#_x0000_s1251">
                      <w:txbxContent>
                        <w:p w:rsidR="00D26E75" w:rsidRPr="00DC4DC1" w:rsidRDefault="00D26E75" w:rsidP="009E7785">
                          <w:pPr>
                            <w:rPr>
                              <w:sz w:val="10"/>
                              <w:szCs w:val="10"/>
                            </w:rPr>
                          </w:pPr>
                          <w:r w:rsidRPr="00DC4DC1">
                            <w:rPr>
                              <w:sz w:val="10"/>
                              <w:szCs w:val="10"/>
                            </w:rPr>
                            <w:t>B</w:t>
                          </w:r>
                        </w:p>
                      </w:txbxContent>
                    </v:textbox>
                  </v:shape>
                </v:group>
                <v:group id="_x0000_s1252" style="position:absolute;left:9231;top:7204;width:360;height:360" coordorigin="9231,7204" coordsize="360,360">
                  <v:oval id="_x0000_s1253" style="position:absolute;left:9261;top:7204;width:292;height:360"/>
                  <v:shape id="_x0000_s1254" type="#_x0000_t202" style="position:absolute;left:9231;top:7204;width:360;height:360" filled="f" stroked="f">
                    <v:textbox style="mso-next-textbox:#_x0000_s1254">
                      <w:txbxContent>
                        <w:p w:rsidR="00D26E75" w:rsidRPr="00DC4DC1" w:rsidRDefault="00D26E75" w:rsidP="009E7785">
                          <w:pPr>
                            <w:rPr>
                              <w:sz w:val="10"/>
                              <w:szCs w:val="10"/>
                            </w:rPr>
                          </w:pPr>
                          <w:r w:rsidRPr="00DC4DC1">
                            <w:rPr>
                              <w:sz w:val="10"/>
                              <w:szCs w:val="10"/>
                            </w:rPr>
                            <w:t>C</w:t>
                          </w:r>
                        </w:p>
                      </w:txbxContent>
                    </v:textbox>
                  </v:shape>
                </v:group>
                <v:group id="_x0000_s1255" style="position:absolute;left:9591;top:7204;width:367;height:360" coordorigin="9591,7204" coordsize="367,360">
                  <v:oval id="_x0000_s1256" style="position:absolute;left:9666;top:7204;width:292;height:360"/>
                  <v:shape id="_x0000_s1257" type="#_x0000_t202" style="position:absolute;left:9591;top:7204;width:360;height:360" filled="f" stroked="f">
                    <v:textbox style="mso-next-textbox:#_x0000_s1257">
                      <w:txbxContent>
                        <w:p w:rsidR="00D26E75" w:rsidRPr="00DC4DC1" w:rsidRDefault="00D26E75" w:rsidP="009E7785">
                          <w:pPr>
                            <w:rPr>
                              <w:sz w:val="10"/>
                              <w:szCs w:val="10"/>
                            </w:rPr>
                          </w:pPr>
                          <w:r w:rsidRPr="00DC4DC1">
                            <w:rPr>
                              <w:sz w:val="10"/>
                              <w:szCs w:val="10"/>
                            </w:rPr>
                            <w:t>D</w:t>
                          </w:r>
                        </w:p>
                      </w:txbxContent>
                    </v:textbox>
                  </v:shape>
                </v:group>
              </v:group>
              <v:group id="_x0000_s1258" style="position:absolute;left:6989;top:12424;width:1077;height:258" coordorigin="8541,7204" coordsize="1417,360">
                <v:group id="_x0000_s1259" style="position:absolute;left:8541;top:7204;width:360;height:360" coordorigin="8541,7204" coordsize="360,360">
                  <v:oval id="_x0000_s1260" style="position:absolute;left:8579;top:7204;width:292;height:360"/>
                  <v:shape id="_x0000_s1261" type="#_x0000_t202" style="position:absolute;left:8541;top:7204;width:360;height:360" filled="f" stroked="f">
                    <v:textbox style="mso-next-textbox:#_x0000_s1261">
                      <w:txbxContent>
                        <w:p w:rsidR="00D26E75" w:rsidRPr="00DC4DC1" w:rsidRDefault="00D26E75" w:rsidP="009E7785">
                          <w:pPr>
                            <w:rPr>
                              <w:sz w:val="10"/>
                              <w:szCs w:val="10"/>
                            </w:rPr>
                          </w:pPr>
                          <w:r w:rsidRPr="00DC4DC1">
                            <w:rPr>
                              <w:sz w:val="10"/>
                              <w:szCs w:val="10"/>
                            </w:rPr>
                            <w:t>A</w:t>
                          </w:r>
                        </w:p>
                      </w:txbxContent>
                    </v:textbox>
                  </v:shape>
                </v:group>
                <v:group id="_x0000_s1262" style="position:absolute;left:8871;top:7204;width:360;height:360" coordorigin="8871,7204" coordsize="360,360">
                  <v:oval id="_x0000_s1263" style="position:absolute;left:8939;top:7204;width:292;height:360"/>
                  <v:shape id="_x0000_s1264" type="#_x0000_t202" style="position:absolute;left:8871;top:7204;width:360;height:360" filled="f" stroked="f">
                    <v:textbox style="mso-next-textbox:#_x0000_s1264">
                      <w:txbxContent>
                        <w:p w:rsidR="00D26E75" w:rsidRPr="00DC4DC1" w:rsidRDefault="00D26E75" w:rsidP="009E7785">
                          <w:pPr>
                            <w:rPr>
                              <w:sz w:val="10"/>
                              <w:szCs w:val="10"/>
                            </w:rPr>
                          </w:pPr>
                          <w:r w:rsidRPr="00DC4DC1">
                            <w:rPr>
                              <w:sz w:val="10"/>
                              <w:szCs w:val="10"/>
                            </w:rPr>
                            <w:t>B</w:t>
                          </w:r>
                        </w:p>
                      </w:txbxContent>
                    </v:textbox>
                  </v:shape>
                </v:group>
                <v:group id="_x0000_s1265" style="position:absolute;left:9231;top:7204;width:360;height:360" coordorigin="9231,7204" coordsize="360,360">
                  <v:oval id="_x0000_s1266" style="position:absolute;left:9261;top:7204;width:292;height:360"/>
                  <v:shape id="_x0000_s1267" type="#_x0000_t202" style="position:absolute;left:9231;top:7204;width:360;height:360" filled="f" stroked="f">
                    <v:textbox style="mso-next-textbox:#_x0000_s1267">
                      <w:txbxContent>
                        <w:p w:rsidR="00D26E75" w:rsidRPr="00DC4DC1" w:rsidRDefault="00D26E75" w:rsidP="009E7785">
                          <w:pPr>
                            <w:rPr>
                              <w:sz w:val="10"/>
                              <w:szCs w:val="10"/>
                            </w:rPr>
                          </w:pPr>
                          <w:r w:rsidRPr="00DC4DC1">
                            <w:rPr>
                              <w:sz w:val="10"/>
                              <w:szCs w:val="10"/>
                            </w:rPr>
                            <w:t>C</w:t>
                          </w:r>
                        </w:p>
                      </w:txbxContent>
                    </v:textbox>
                  </v:shape>
                </v:group>
                <v:group id="_x0000_s1268" style="position:absolute;left:9591;top:7204;width:367;height:360" coordorigin="9591,7204" coordsize="367,360">
                  <v:oval id="_x0000_s1269" style="position:absolute;left:9666;top:7204;width:292;height:360"/>
                  <v:shape id="_x0000_s1270" type="#_x0000_t202" style="position:absolute;left:9591;top:7204;width:360;height:360" filled="f" stroked="f">
                    <v:textbox style="mso-next-textbox:#_x0000_s1270">
                      <w:txbxContent>
                        <w:p w:rsidR="00D26E75" w:rsidRPr="00DC4DC1" w:rsidRDefault="00D26E75" w:rsidP="009E7785">
                          <w:pPr>
                            <w:rPr>
                              <w:sz w:val="10"/>
                              <w:szCs w:val="10"/>
                            </w:rPr>
                          </w:pPr>
                          <w:r w:rsidRPr="00DC4DC1">
                            <w:rPr>
                              <w:sz w:val="10"/>
                              <w:szCs w:val="10"/>
                            </w:rPr>
                            <w:t>D</w:t>
                          </w:r>
                        </w:p>
                      </w:txbxContent>
                    </v:textbox>
                  </v:shape>
                </v:group>
              </v:group>
              <v:group id="_x0000_s1271" style="position:absolute;left:6989;top:12874;width:1077;height:258" coordorigin="8541,7204" coordsize="1417,360">
                <v:group id="_x0000_s1272" style="position:absolute;left:8541;top:7204;width:360;height:360" coordorigin="8541,7204" coordsize="360,360">
                  <v:oval id="_x0000_s1273" style="position:absolute;left:8579;top:7204;width:292;height:360"/>
                  <v:shape id="_x0000_s1274" type="#_x0000_t202" style="position:absolute;left:8541;top:7204;width:360;height:360" filled="f" stroked="f">
                    <v:textbox style="mso-next-textbox:#_x0000_s1274">
                      <w:txbxContent>
                        <w:p w:rsidR="00D26E75" w:rsidRPr="00DC4DC1" w:rsidRDefault="00D26E75" w:rsidP="009E7785">
                          <w:pPr>
                            <w:rPr>
                              <w:sz w:val="10"/>
                              <w:szCs w:val="10"/>
                            </w:rPr>
                          </w:pPr>
                          <w:r w:rsidRPr="00DC4DC1">
                            <w:rPr>
                              <w:sz w:val="10"/>
                              <w:szCs w:val="10"/>
                            </w:rPr>
                            <w:t>A</w:t>
                          </w:r>
                        </w:p>
                      </w:txbxContent>
                    </v:textbox>
                  </v:shape>
                </v:group>
                <v:group id="_x0000_s1275" style="position:absolute;left:8871;top:7204;width:360;height:360" coordorigin="8871,7204" coordsize="360,360">
                  <v:oval id="_x0000_s1276" style="position:absolute;left:8939;top:7204;width:292;height:360"/>
                  <v:shape id="_x0000_s1277" type="#_x0000_t202" style="position:absolute;left:8871;top:7204;width:360;height:360" filled="f" stroked="f">
                    <v:textbox style="mso-next-textbox:#_x0000_s1277">
                      <w:txbxContent>
                        <w:p w:rsidR="00D26E75" w:rsidRPr="00DC4DC1" w:rsidRDefault="00D26E75" w:rsidP="009E7785">
                          <w:pPr>
                            <w:rPr>
                              <w:sz w:val="10"/>
                              <w:szCs w:val="10"/>
                            </w:rPr>
                          </w:pPr>
                          <w:r w:rsidRPr="00DC4DC1">
                            <w:rPr>
                              <w:sz w:val="10"/>
                              <w:szCs w:val="10"/>
                            </w:rPr>
                            <w:t>B</w:t>
                          </w:r>
                        </w:p>
                      </w:txbxContent>
                    </v:textbox>
                  </v:shape>
                </v:group>
                <v:group id="_x0000_s1278" style="position:absolute;left:9231;top:7204;width:360;height:360" coordorigin="9231,7204" coordsize="360,360">
                  <v:oval id="_x0000_s1279" style="position:absolute;left:9261;top:7204;width:292;height:360"/>
                  <v:shape id="_x0000_s1280" type="#_x0000_t202" style="position:absolute;left:9231;top:7204;width:360;height:360" filled="f" stroked="f">
                    <v:textbox style="mso-next-textbox:#_x0000_s1280">
                      <w:txbxContent>
                        <w:p w:rsidR="00D26E75" w:rsidRPr="00DC4DC1" w:rsidRDefault="00D26E75" w:rsidP="009E7785">
                          <w:pPr>
                            <w:rPr>
                              <w:sz w:val="10"/>
                              <w:szCs w:val="10"/>
                            </w:rPr>
                          </w:pPr>
                          <w:r w:rsidRPr="00DC4DC1">
                            <w:rPr>
                              <w:sz w:val="10"/>
                              <w:szCs w:val="10"/>
                            </w:rPr>
                            <w:t>C</w:t>
                          </w:r>
                        </w:p>
                      </w:txbxContent>
                    </v:textbox>
                  </v:shape>
                </v:group>
                <v:group id="_x0000_s1281" style="position:absolute;left:9591;top:7204;width:367;height:360" coordorigin="9591,7204" coordsize="367,360">
                  <v:oval id="_x0000_s1282" style="position:absolute;left:9666;top:7204;width:292;height:360"/>
                  <v:shape id="_x0000_s1283" type="#_x0000_t202" style="position:absolute;left:9591;top:7204;width:360;height:360" filled="f" stroked="f">
                    <v:textbox style="mso-next-textbox:#_x0000_s1283">
                      <w:txbxContent>
                        <w:p w:rsidR="00D26E75" w:rsidRPr="00DC4DC1" w:rsidRDefault="00D26E75" w:rsidP="009E7785">
                          <w:pPr>
                            <w:rPr>
                              <w:sz w:val="10"/>
                              <w:szCs w:val="10"/>
                            </w:rPr>
                          </w:pPr>
                          <w:r w:rsidRPr="00DC4DC1">
                            <w:rPr>
                              <w:sz w:val="10"/>
                              <w:szCs w:val="10"/>
                            </w:rPr>
                            <w:t>D</w:t>
                          </w:r>
                        </w:p>
                      </w:txbxContent>
                    </v:textbox>
                  </v:shape>
                </v:group>
              </v:group>
              <v:group id="_x0000_s1284" style="position:absolute;left:6989;top:13324;width:1077;height:259" coordorigin="8541,7204" coordsize="1417,360">
                <v:group id="_x0000_s1285" style="position:absolute;left:8541;top:7204;width:360;height:360" coordorigin="8541,7204" coordsize="360,360">
                  <v:oval id="_x0000_s1286" style="position:absolute;left:8579;top:7204;width:292;height:360"/>
                  <v:shape id="_x0000_s1287" type="#_x0000_t202" style="position:absolute;left:8541;top:7204;width:360;height:360" filled="f" stroked="f">
                    <v:textbox style="mso-next-textbox:#_x0000_s1287">
                      <w:txbxContent>
                        <w:p w:rsidR="00D26E75" w:rsidRPr="00DC4DC1" w:rsidRDefault="00D26E75" w:rsidP="009E7785">
                          <w:pPr>
                            <w:rPr>
                              <w:sz w:val="10"/>
                              <w:szCs w:val="10"/>
                            </w:rPr>
                          </w:pPr>
                          <w:r w:rsidRPr="00DC4DC1">
                            <w:rPr>
                              <w:sz w:val="10"/>
                              <w:szCs w:val="10"/>
                            </w:rPr>
                            <w:t>A</w:t>
                          </w:r>
                        </w:p>
                      </w:txbxContent>
                    </v:textbox>
                  </v:shape>
                </v:group>
                <v:group id="_x0000_s1288" style="position:absolute;left:8871;top:7204;width:360;height:360" coordorigin="8871,7204" coordsize="360,360">
                  <v:oval id="_x0000_s1289" style="position:absolute;left:8939;top:7204;width:292;height:360"/>
                  <v:shape id="_x0000_s1290" type="#_x0000_t202" style="position:absolute;left:8871;top:7204;width:360;height:360" filled="f" stroked="f">
                    <v:textbox style="mso-next-textbox:#_x0000_s1290">
                      <w:txbxContent>
                        <w:p w:rsidR="00D26E75" w:rsidRPr="00DC4DC1" w:rsidRDefault="00D26E75" w:rsidP="009E7785">
                          <w:pPr>
                            <w:rPr>
                              <w:sz w:val="10"/>
                              <w:szCs w:val="10"/>
                            </w:rPr>
                          </w:pPr>
                          <w:r w:rsidRPr="00DC4DC1">
                            <w:rPr>
                              <w:sz w:val="10"/>
                              <w:szCs w:val="10"/>
                            </w:rPr>
                            <w:t>B</w:t>
                          </w:r>
                        </w:p>
                      </w:txbxContent>
                    </v:textbox>
                  </v:shape>
                </v:group>
                <v:group id="_x0000_s1291" style="position:absolute;left:9231;top:7204;width:360;height:360" coordorigin="9231,7204" coordsize="360,360">
                  <v:oval id="_x0000_s1292" style="position:absolute;left:9261;top:7204;width:292;height:360"/>
                  <v:shape id="_x0000_s1293" type="#_x0000_t202" style="position:absolute;left:9231;top:7204;width:360;height:360" filled="f" stroked="f">
                    <v:textbox style="mso-next-textbox:#_x0000_s1293">
                      <w:txbxContent>
                        <w:p w:rsidR="00D26E75" w:rsidRPr="00DC4DC1" w:rsidRDefault="00D26E75" w:rsidP="009E7785">
                          <w:pPr>
                            <w:rPr>
                              <w:sz w:val="10"/>
                              <w:szCs w:val="10"/>
                            </w:rPr>
                          </w:pPr>
                          <w:r w:rsidRPr="00DC4DC1">
                            <w:rPr>
                              <w:sz w:val="10"/>
                              <w:szCs w:val="10"/>
                            </w:rPr>
                            <w:t>C</w:t>
                          </w:r>
                        </w:p>
                      </w:txbxContent>
                    </v:textbox>
                  </v:shape>
                </v:group>
                <v:group id="_x0000_s1294" style="position:absolute;left:9591;top:7204;width:367;height:360" coordorigin="9591,7204" coordsize="367,360">
                  <v:oval id="_x0000_s1295" style="position:absolute;left:9666;top:7204;width:292;height:360"/>
                  <v:shape id="_x0000_s1296" type="#_x0000_t202" style="position:absolute;left:9591;top:7204;width:360;height:360" filled="f" stroked="f">
                    <v:textbox style="mso-next-textbox:#_x0000_s1296">
                      <w:txbxContent>
                        <w:p w:rsidR="00D26E75" w:rsidRPr="00DC4DC1" w:rsidRDefault="00D26E75" w:rsidP="009E7785">
                          <w:pPr>
                            <w:rPr>
                              <w:sz w:val="10"/>
                              <w:szCs w:val="10"/>
                            </w:rPr>
                          </w:pPr>
                          <w:r w:rsidRPr="00DC4DC1">
                            <w:rPr>
                              <w:sz w:val="10"/>
                              <w:szCs w:val="10"/>
                            </w:rPr>
                            <w:t>D</w:t>
                          </w:r>
                        </w:p>
                      </w:txbxContent>
                    </v:textbox>
                  </v:shape>
                </v:group>
              </v:group>
              <v:shape id="_x0000_s1297" type="#_x0000_t202" style="position:absolute;left:6381;top:9904;width:590;height:4444" filled="f" stroked="f">
                <v:textbox style="mso-next-textbox:#_x0000_s1297">
                  <w:txbxContent>
                    <w:p w:rsidR="00D26E75" w:rsidRPr="00BD4ADF" w:rsidRDefault="00D26E75" w:rsidP="009E7785">
                      <w:pPr>
                        <w:rPr>
                          <w:b/>
                          <w:bCs/>
                          <w:sz w:val="8"/>
                          <w:szCs w:val="8"/>
                        </w:rPr>
                      </w:pPr>
                    </w:p>
                    <w:p w:rsidR="00D26E75" w:rsidRPr="00BA60D3" w:rsidRDefault="00D26E75" w:rsidP="009E7785">
                      <w:pPr>
                        <w:rPr>
                          <w:b/>
                          <w:bCs/>
                          <w:sz w:val="18"/>
                          <w:szCs w:val="18"/>
                        </w:rPr>
                      </w:pPr>
                      <w:r>
                        <w:rPr>
                          <w:b/>
                          <w:bCs/>
                          <w:sz w:val="18"/>
                          <w:szCs w:val="18"/>
                        </w:rPr>
                        <w:t>31</w:t>
                      </w:r>
                    </w:p>
                    <w:p w:rsidR="00D26E75" w:rsidRPr="00BD4ADF" w:rsidRDefault="00D26E75" w:rsidP="009E7785">
                      <w:pPr>
                        <w:rPr>
                          <w:b/>
                          <w:bCs/>
                          <w:sz w:val="10"/>
                          <w:szCs w:val="10"/>
                        </w:rPr>
                      </w:pPr>
                    </w:p>
                    <w:p w:rsidR="00D26E75" w:rsidRPr="00BA60D3" w:rsidRDefault="00D26E75" w:rsidP="009E7785">
                      <w:pPr>
                        <w:rPr>
                          <w:b/>
                          <w:bCs/>
                          <w:sz w:val="18"/>
                          <w:szCs w:val="18"/>
                        </w:rPr>
                      </w:pPr>
                      <w:r>
                        <w:rPr>
                          <w:b/>
                          <w:bCs/>
                          <w:sz w:val="18"/>
                          <w:szCs w:val="18"/>
                        </w:rPr>
                        <w:t>32</w:t>
                      </w:r>
                    </w:p>
                    <w:p w:rsidR="00D26E75" w:rsidRPr="00BA60D3" w:rsidRDefault="00D26E75" w:rsidP="009E7785">
                      <w:pPr>
                        <w:rPr>
                          <w:b/>
                          <w:bCs/>
                          <w:sz w:val="18"/>
                          <w:szCs w:val="18"/>
                        </w:rPr>
                      </w:pPr>
                    </w:p>
                    <w:p w:rsidR="00D26E75" w:rsidRPr="00BA60D3" w:rsidRDefault="00D26E75" w:rsidP="009E7785">
                      <w:pPr>
                        <w:rPr>
                          <w:b/>
                          <w:bCs/>
                          <w:sz w:val="18"/>
                          <w:szCs w:val="18"/>
                        </w:rPr>
                      </w:pPr>
                      <w:r>
                        <w:rPr>
                          <w:b/>
                          <w:bCs/>
                          <w:sz w:val="18"/>
                          <w:szCs w:val="18"/>
                        </w:rPr>
                        <w:t>33</w:t>
                      </w:r>
                    </w:p>
                    <w:p w:rsidR="00D26E75" w:rsidRPr="00BA60D3" w:rsidRDefault="00D26E75" w:rsidP="009E7785">
                      <w:pPr>
                        <w:rPr>
                          <w:b/>
                          <w:bCs/>
                          <w:sz w:val="18"/>
                          <w:szCs w:val="18"/>
                        </w:rPr>
                      </w:pPr>
                    </w:p>
                    <w:p w:rsidR="00D26E75" w:rsidRPr="00BA60D3" w:rsidRDefault="00D26E75" w:rsidP="009E7785">
                      <w:pPr>
                        <w:rPr>
                          <w:b/>
                          <w:bCs/>
                          <w:sz w:val="18"/>
                          <w:szCs w:val="18"/>
                        </w:rPr>
                      </w:pPr>
                      <w:r>
                        <w:rPr>
                          <w:b/>
                          <w:bCs/>
                          <w:sz w:val="18"/>
                          <w:szCs w:val="18"/>
                        </w:rPr>
                        <w:t>34</w:t>
                      </w:r>
                    </w:p>
                    <w:p w:rsidR="00D26E75" w:rsidRPr="00BA60D3" w:rsidRDefault="00D26E75" w:rsidP="009E7785">
                      <w:pPr>
                        <w:rPr>
                          <w:b/>
                          <w:bCs/>
                          <w:sz w:val="18"/>
                          <w:szCs w:val="18"/>
                        </w:rPr>
                      </w:pPr>
                    </w:p>
                    <w:p w:rsidR="00D26E75" w:rsidRPr="00BA60D3" w:rsidRDefault="00D26E75" w:rsidP="009E7785">
                      <w:pPr>
                        <w:rPr>
                          <w:b/>
                          <w:bCs/>
                          <w:sz w:val="18"/>
                          <w:szCs w:val="18"/>
                        </w:rPr>
                      </w:pPr>
                      <w:r>
                        <w:rPr>
                          <w:b/>
                          <w:bCs/>
                          <w:sz w:val="18"/>
                          <w:szCs w:val="18"/>
                        </w:rPr>
                        <w:t>3</w:t>
                      </w:r>
                      <w:r w:rsidRPr="00BA60D3">
                        <w:rPr>
                          <w:b/>
                          <w:bCs/>
                          <w:sz w:val="18"/>
                          <w:szCs w:val="18"/>
                        </w:rPr>
                        <w:t>5</w:t>
                      </w:r>
                    </w:p>
                    <w:p w:rsidR="00D26E75" w:rsidRPr="00BA60D3" w:rsidRDefault="00D26E75" w:rsidP="009E7785">
                      <w:pPr>
                        <w:rPr>
                          <w:b/>
                          <w:bCs/>
                          <w:sz w:val="18"/>
                          <w:szCs w:val="18"/>
                        </w:rPr>
                      </w:pPr>
                    </w:p>
                    <w:p w:rsidR="00D26E75" w:rsidRPr="00BA60D3" w:rsidRDefault="00D26E75" w:rsidP="009E7785">
                      <w:pPr>
                        <w:rPr>
                          <w:b/>
                          <w:bCs/>
                          <w:sz w:val="18"/>
                          <w:szCs w:val="18"/>
                        </w:rPr>
                      </w:pPr>
                      <w:r>
                        <w:rPr>
                          <w:b/>
                          <w:bCs/>
                          <w:sz w:val="18"/>
                          <w:szCs w:val="18"/>
                        </w:rPr>
                        <w:t>3</w:t>
                      </w:r>
                      <w:r w:rsidRPr="00BA60D3">
                        <w:rPr>
                          <w:b/>
                          <w:bCs/>
                          <w:sz w:val="18"/>
                          <w:szCs w:val="18"/>
                        </w:rPr>
                        <w:t>6</w:t>
                      </w:r>
                    </w:p>
                    <w:p w:rsidR="00D26E75" w:rsidRPr="00BA60D3" w:rsidRDefault="00D26E75" w:rsidP="009E7785">
                      <w:pPr>
                        <w:rPr>
                          <w:b/>
                          <w:bCs/>
                          <w:sz w:val="18"/>
                          <w:szCs w:val="18"/>
                        </w:rPr>
                      </w:pPr>
                    </w:p>
                    <w:p w:rsidR="00D26E75" w:rsidRPr="00BA60D3" w:rsidRDefault="00D26E75" w:rsidP="009E7785">
                      <w:pPr>
                        <w:rPr>
                          <w:b/>
                          <w:bCs/>
                          <w:sz w:val="18"/>
                          <w:szCs w:val="18"/>
                        </w:rPr>
                      </w:pPr>
                      <w:r>
                        <w:rPr>
                          <w:b/>
                          <w:bCs/>
                          <w:sz w:val="18"/>
                          <w:szCs w:val="18"/>
                        </w:rPr>
                        <w:t>3</w:t>
                      </w:r>
                      <w:r w:rsidRPr="00BA60D3">
                        <w:rPr>
                          <w:b/>
                          <w:bCs/>
                          <w:sz w:val="18"/>
                          <w:szCs w:val="18"/>
                        </w:rPr>
                        <w:t>7</w:t>
                      </w:r>
                    </w:p>
                    <w:p w:rsidR="00D26E75" w:rsidRPr="00BA60D3" w:rsidRDefault="00D26E75" w:rsidP="009E7785">
                      <w:pPr>
                        <w:rPr>
                          <w:b/>
                          <w:bCs/>
                          <w:sz w:val="18"/>
                          <w:szCs w:val="18"/>
                        </w:rPr>
                      </w:pPr>
                    </w:p>
                    <w:p w:rsidR="00D26E75" w:rsidRPr="00BA60D3" w:rsidRDefault="00D26E75" w:rsidP="009E7785">
                      <w:pPr>
                        <w:rPr>
                          <w:b/>
                          <w:bCs/>
                          <w:sz w:val="18"/>
                          <w:szCs w:val="18"/>
                        </w:rPr>
                      </w:pPr>
                      <w:r>
                        <w:rPr>
                          <w:b/>
                          <w:bCs/>
                          <w:sz w:val="18"/>
                          <w:szCs w:val="18"/>
                        </w:rPr>
                        <w:t>3</w:t>
                      </w:r>
                      <w:r w:rsidRPr="00BA60D3">
                        <w:rPr>
                          <w:b/>
                          <w:bCs/>
                          <w:sz w:val="18"/>
                          <w:szCs w:val="18"/>
                        </w:rPr>
                        <w:t>8</w:t>
                      </w:r>
                    </w:p>
                    <w:p w:rsidR="00D26E75" w:rsidRPr="00BA60D3" w:rsidRDefault="00D26E75" w:rsidP="009E7785">
                      <w:pPr>
                        <w:rPr>
                          <w:b/>
                          <w:bCs/>
                          <w:sz w:val="18"/>
                          <w:szCs w:val="18"/>
                        </w:rPr>
                      </w:pPr>
                    </w:p>
                    <w:p w:rsidR="00D26E75" w:rsidRPr="00BA60D3" w:rsidRDefault="00D26E75" w:rsidP="009E7785">
                      <w:pPr>
                        <w:rPr>
                          <w:b/>
                          <w:bCs/>
                          <w:sz w:val="18"/>
                          <w:szCs w:val="18"/>
                        </w:rPr>
                      </w:pPr>
                      <w:r>
                        <w:rPr>
                          <w:b/>
                          <w:bCs/>
                          <w:sz w:val="18"/>
                          <w:szCs w:val="18"/>
                        </w:rPr>
                        <w:t>3</w:t>
                      </w:r>
                      <w:r w:rsidRPr="00BA60D3">
                        <w:rPr>
                          <w:b/>
                          <w:bCs/>
                          <w:sz w:val="18"/>
                          <w:szCs w:val="18"/>
                        </w:rPr>
                        <w:t>9</w:t>
                      </w:r>
                    </w:p>
                    <w:p w:rsidR="00D26E75" w:rsidRPr="00BA60D3" w:rsidRDefault="00D26E75" w:rsidP="009E7785">
                      <w:pPr>
                        <w:rPr>
                          <w:b/>
                          <w:bCs/>
                          <w:sz w:val="18"/>
                          <w:szCs w:val="18"/>
                        </w:rPr>
                      </w:pPr>
                    </w:p>
                    <w:p w:rsidR="00D26E75" w:rsidRPr="00BA60D3" w:rsidRDefault="00D26E75" w:rsidP="009E7785">
                      <w:pPr>
                        <w:rPr>
                          <w:b/>
                          <w:bCs/>
                          <w:sz w:val="18"/>
                          <w:szCs w:val="18"/>
                        </w:rPr>
                      </w:pPr>
                      <w:r>
                        <w:rPr>
                          <w:b/>
                          <w:bCs/>
                          <w:sz w:val="18"/>
                          <w:szCs w:val="18"/>
                        </w:rPr>
                        <w:t>4</w:t>
                      </w:r>
                      <w:r w:rsidRPr="00BA60D3">
                        <w:rPr>
                          <w:b/>
                          <w:bCs/>
                          <w:sz w:val="18"/>
                          <w:szCs w:val="18"/>
                        </w:rPr>
                        <w:t>0</w:t>
                      </w:r>
                    </w:p>
                  </w:txbxContent>
                </v:textbox>
              </v:shape>
            </v:group>
            <v:group id="_x0000_s1298" style="position:absolute;left:6381;top:5404;width:1685;height:4444" coordorigin="6381,9904" coordsize="1685,4444">
              <v:group id="_x0000_s1299" style="position:absolute;left:6989;top:10001;width:1077;height:258" coordorigin="8541,7204" coordsize="1417,360">
                <v:group id="_x0000_s1300" style="position:absolute;left:8541;top:7204;width:360;height:360" coordorigin="8541,7204" coordsize="360,360">
                  <v:oval id="_x0000_s1301" style="position:absolute;left:8579;top:7204;width:292;height:360"/>
                  <v:shape id="_x0000_s1302" type="#_x0000_t202" style="position:absolute;left:8541;top:7204;width:360;height:360" filled="f" stroked="f">
                    <v:textbox style="mso-next-textbox:#_x0000_s1302">
                      <w:txbxContent>
                        <w:p w:rsidR="00D26E75" w:rsidRPr="006848FA" w:rsidRDefault="00D26E75" w:rsidP="009E7785">
                          <w:pPr>
                            <w:rPr>
                              <w:sz w:val="10"/>
                              <w:szCs w:val="10"/>
                            </w:rPr>
                          </w:pPr>
                          <w:r w:rsidRPr="006848FA">
                            <w:rPr>
                              <w:sz w:val="10"/>
                              <w:szCs w:val="10"/>
                            </w:rPr>
                            <w:t>A</w:t>
                          </w:r>
                        </w:p>
                      </w:txbxContent>
                    </v:textbox>
                  </v:shape>
                </v:group>
                <v:group id="_x0000_s1303" style="position:absolute;left:8871;top:7204;width:360;height:360" coordorigin="8871,7204" coordsize="360,360">
                  <v:oval id="_x0000_s1304" style="position:absolute;left:8939;top:7204;width:292;height:360"/>
                  <v:shape id="_x0000_s1305" type="#_x0000_t202" style="position:absolute;left:8871;top:7204;width:360;height:360" filled="f" stroked="f">
                    <v:textbox style="mso-next-textbox:#_x0000_s1305">
                      <w:txbxContent>
                        <w:p w:rsidR="00D26E75" w:rsidRPr="006848FA" w:rsidRDefault="00D26E75" w:rsidP="009E7785">
                          <w:pPr>
                            <w:rPr>
                              <w:sz w:val="10"/>
                              <w:szCs w:val="10"/>
                            </w:rPr>
                          </w:pPr>
                          <w:r w:rsidRPr="006848FA">
                            <w:rPr>
                              <w:sz w:val="10"/>
                              <w:szCs w:val="10"/>
                            </w:rPr>
                            <w:t>B</w:t>
                          </w:r>
                        </w:p>
                      </w:txbxContent>
                    </v:textbox>
                  </v:shape>
                </v:group>
                <v:group id="_x0000_s1306" style="position:absolute;left:9231;top:7204;width:360;height:360" coordorigin="9231,7204" coordsize="360,360">
                  <v:oval id="_x0000_s1307" style="position:absolute;left:9261;top:7204;width:292;height:360"/>
                  <v:shape id="_x0000_s1308" type="#_x0000_t202" style="position:absolute;left:9231;top:7204;width:360;height:360" filled="f" stroked="f">
                    <v:textbox style="mso-next-textbox:#_x0000_s1308">
                      <w:txbxContent>
                        <w:p w:rsidR="00D26E75" w:rsidRPr="006848FA" w:rsidRDefault="00D26E75" w:rsidP="009E7785">
                          <w:pPr>
                            <w:rPr>
                              <w:sz w:val="10"/>
                              <w:szCs w:val="10"/>
                            </w:rPr>
                          </w:pPr>
                          <w:r w:rsidRPr="006848FA">
                            <w:rPr>
                              <w:sz w:val="10"/>
                              <w:szCs w:val="10"/>
                            </w:rPr>
                            <w:t>C</w:t>
                          </w:r>
                        </w:p>
                      </w:txbxContent>
                    </v:textbox>
                  </v:shape>
                </v:group>
                <v:group id="_x0000_s1309" style="position:absolute;left:9591;top:7204;width:367;height:360" coordorigin="9591,7204" coordsize="367,360">
                  <v:oval id="_x0000_s1310" style="position:absolute;left:9666;top:7204;width:292;height:360"/>
                  <v:shape id="_x0000_s1311" type="#_x0000_t202" style="position:absolute;left:9591;top:7204;width:360;height:360" filled="f" stroked="f">
                    <v:textbox style="mso-next-textbox:#_x0000_s1311">
                      <w:txbxContent>
                        <w:p w:rsidR="00D26E75" w:rsidRPr="006848FA" w:rsidRDefault="00D26E75" w:rsidP="009E7785">
                          <w:pPr>
                            <w:rPr>
                              <w:sz w:val="10"/>
                              <w:szCs w:val="10"/>
                            </w:rPr>
                          </w:pPr>
                          <w:r w:rsidRPr="006848FA">
                            <w:rPr>
                              <w:sz w:val="10"/>
                              <w:szCs w:val="10"/>
                            </w:rPr>
                            <w:t>D</w:t>
                          </w:r>
                        </w:p>
                      </w:txbxContent>
                    </v:textbox>
                  </v:shape>
                </v:group>
              </v:group>
              <v:group id="_x0000_s1312" style="position:absolute;left:6989;top:10394;width:1077;height:257" coordorigin="8541,7204" coordsize="1417,360">
                <v:group id="_x0000_s1313" style="position:absolute;left:8541;top:7204;width:360;height:360" coordorigin="8541,7204" coordsize="360,360">
                  <v:oval id="_x0000_s1314" style="position:absolute;left:8579;top:7204;width:292;height:360"/>
                  <v:shape id="_x0000_s1315" type="#_x0000_t202" style="position:absolute;left:8541;top:7204;width:360;height:360" filled="f" stroked="f">
                    <v:textbox style="mso-next-textbox:#_x0000_s1315">
                      <w:txbxContent>
                        <w:p w:rsidR="00D26E75" w:rsidRPr="00DC4DC1" w:rsidRDefault="00D26E75" w:rsidP="009E7785">
                          <w:pPr>
                            <w:rPr>
                              <w:sz w:val="10"/>
                              <w:szCs w:val="10"/>
                            </w:rPr>
                          </w:pPr>
                          <w:r w:rsidRPr="00DC4DC1">
                            <w:rPr>
                              <w:sz w:val="10"/>
                              <w:szCs w:val="10"/>
                            </w:rPr>
                            <w:t>A</w:t>
                          </w:r>
                        </w:p>
                      </w:txbxContent>
                    </v:textbox>
                  </v:shape>
                </v:group>
                <v:group id="_x0000_s1316" style="position:absolute;left:8871;top:7204;width:360;height:360" coordorigin="8871,7204" coordsize="360,360">
                  <v:oval id="_x0000_s1317" style="position:absolute;left:8939;top:7204;width:292;height:360"/>
                  <v:shape id="_x0000_s1318" type="#_x0000_t202" style="position:absolute;left:8871;top:7204;width:360;height:360" filled="f" stroked="f">
                    <v:textbox style="mso-next-textbox:#_x0000_s1318">
                      <w:txbxContent>
                        <w:p w:rsidR="00D26E75" w:rsidRPr="006848FA" w:rsidRDefault="00D26E75" w:rsidP="009E7785">
                          <w:pPr>
                            <w:rPr>
                              <w:sz w:val="10"/>
                              <w:szCs w:val="10"/>
                            </w:rPr>
                          </w:pPr>
                          <w:r w:rsidRPr="006848FA">
                            <w:rPr>
                              <w:sz w:val="10"/>
                              <w:szCs w:val="10"/>
                            </w:rPr>
                            <w:t>B</w:t>
                          </w:r>
                        </w:p>
                      </w:txbxContent>
                    </v:textbox>
                  </v:shape>
                </v:group>
                <v:group id="_x0000_s1319" style="position:absolute;left:9231;top:7204;width:360;height:360" coordorigin="9231,7204" coordsize="360,360">
                  <v:oval id="_x0000_s1320" style="position:absolute;left:9261;top:7204;width:292;height:360"/>
                  <v:shape id="_x0000_s1321" type="#_x0000_t202" style="position:absolute;left:9231;top:7204;width:360;height:360" filled="f" stroked="f">
                    <v:textbox style="mso-next-textbox:#_x0000_s1321">
                      <w:txbxContent>
                        <w:p w:rsidR="00D26E75" w:rsidRPr="00DC4DC1" w:rsidRDefault="00D26E75" w:rsidP="009E7785">
                          <w:pPr>
                            <w:rPr>
                              <w:sz w:val="10"/>
                              <w:szCs w:val="10"/>
                            </w:rPr>
                          </w:pPr>
                          <w:r w:rsidRPr="00DC4DC1">
                            <w:rPr>
                              <w:sz w:val="10"/>
                              <w:szCs w:val="10"/>
                            </w:rPr>
                            <w:t>C</w:t>
                          </w:r>
                        </w:p>
                      </w:txbxContent>
                    </v:textbox>
                  </v:shape>
                </v:group>
                <v:group id="_x0000_s1322" style="position:absolute;left:9591;top:7204;width:367;height:360" coordorigin="9591,7204" coordsize="367,360">
                  <v:oval id="_x0000_s1323" style="position:absolute;left:9666;top:7204;width:292;height:360"/>
                  <v:shape id="_x0000_s1324" type="#_x0000_t202" style="position:absolute;left:9591;top:7204;width:360;height:360" filled="f" stroked="f">
                    <v:textbox style="mso-next-textbox:#_x0000_s1324">
                      <w:txbxContent>
                        <w:p w:rsidR="00D26E75" w:rsidRPr="00DC4DC1" w:rsidRDefault="00D26E75" w:rsidP="009E7785">
                          <w:pPr>
                            <w:rPr>
                              <w:sz w:val="10"/>
                              <w:szCs w:val="10"/>
                            </w:rPr>
                          </w:pPr>
                          <w:r w:rsidRPr="00DC4DC1">
                            <w:rPr>
                              <w:sz w:val="10"/>
                              <w:szCs w:val="10"/>
                            </w:rPr>
                            <w:t>D</w:t>
                          </w:r>
                        </w:p>
                      </w:txbxContent>
                    </v:textbox>
                  </v:shape>
                </v:group>
              </v:group>
              <v:group id="_x0000_s1325" style="position:absolute;left:6989;top:10804;width:1077;height:258" coordorigin="8541,7204" coordsize="1417,360">
                <v:group id="_x0000_s1326" style="position:absolute;left:8541;top:7204;width:360;height:360" coordorigin="8541,7204" coordsize="360,360">
                  <v:oval id="_x0000_s1327" style="position:absolute;left:8579;top:7204;width:292;height:360"/>
                  <v:shape id="_x0000_s1328" type="#_x0000_t202" style="position:absolute;left:8541;top:7204;width:360;height:360" filled="f" stroked="f">
                    <v:textbox style="mso-next-textbox:#_x0000_s1328">
                      <w:txbxContent>
                        <w:p w:rsidR="00D26E75" w:rsidRPr="00DC4DC1" w:rsidRDefault="00D26E75" w:rsidP="009E7785">
                          <w:pPr>
                            <w:rPr>
                              <w:sz w:val="10"/>
                              <w:szCs w:val="10"/>
                            </w:rPr>
                          </w:pPr>
                          <w:r w:rsidRPr="00DC4DC1">
                            <w:rPr>
                              <w:sz w:val="10"/>
                              <w:szCs w:val="10"/>
                            </w:rPr>
                            <w:t>A</w:t>
                          </w:r>
                        </w:p>
                      </w:txbxContent>
                    </v:textbox>
                  </v:shape>
                </v:group>
                <v:group id="_x0000_s1329" style="position:absolute;left:8871;top:7204;width:360;height:360" coordorigin="8871,7204" coordsize="360,360">
                  <v:oval id="_x0000_s1330" style="position:absolute;left:8939;top:7204;width:292;height:360"/>
                  <v:shape id="_x0000_s1331" type="#_x0000_t202" style="position:absolute;left:8871;top:7204;width:360;height:360" filled="f" stroked="f">
                    <v:textbox style="mso-next-textbox:#_x0000_s1331">
                      <w:txbxContent>
                        <w:p w:rsidR="00D26E75" w:rsidRPr="00DC4DC1" w:rsidRDefault="00D26E75" w:rsidP="009E7785">
                          <w:pPr>
                            <w:rPr>
                              <w:sz w:val="10"/>
                              <w:szCs w:val="10"/>
                            </w:rPr>
                          </w:pPr>
                          <w:r w:rsidRPr="00DC4DC1">
                            <w:rPr>
                              <w:sz w:val="10"/>
                              <w:szCs w:val="10"/>
                            </w:rPr>
                            <w:t>B</w:t>
                          </w:r>
                        </w:p>
                      </w:txbxContent>
                    </v:textbox>
                  </v:shape>
                </v:group>
                <v:group id="_x0000_s1332" style="position:absolute;left:9231;top:7204;width:360;height:360" coordorigin="9231,7204" coordsize="360,360">
                  <v:oval id="_x0000_s1333" style="position:absolute;left:9261;top:7204;width:292;height:360"/>
                  <v:shape id="_x0000_s1334" type="#_x0000_t202" style="position:absolute;left:9231;top:7204;width:360;height:360" filled="f" stroked="f">
                    <v:textbox style="mso-next-textbox:#_x0000_s1334">
                      <w:txbxContent>
                        <w:p w:rsidR="00D26E75" w:rsidRPr="00DC4DC1" w:rsidRDefault="00D26E75" w:rsidP="009E7785">
                          <w:pPr>
                            <w:rPr>
                              <w:sz w:val="10"/>
                              <w:szCs w:val="10"/>
                            </w:rPr>
                          </w:pPr>
                          <w:r w:rsidRPr="00DC4DC1">
                            <w:rPr>
                              <w:sz w:val="10"/>
                              <w:szCs w:val="10"/>
                            </w:rPr>
                            <w:t>C</w:t>
                          </w:r>
                        </w:p>
                      </w:txbxContent>
                    </v:textbox>
                  </v:shape>
                </v:group>
                <v:group id="_x0000_s1335" style="position:absolute;left:9591;top:7204;width:367;height:360" coordorigin="9591,7204" coordsize="367,360">
                  <v:oval id="_x0000_s1336" style="position:absolute;left:9666;top:7204;width:292;height:360"/>
                  <v:shape id="_x0000_s1337" type="#_x0000_t202" style="position:absolute;left:9591;top:7204;width:360;height:360" filled="f" stroked="f">
                    <v:textbox style="mso-next-textbox:#_x0000_s1337">
                      <w:txbxContent>
                        <w:p w:rsidR="00D26E75" w:rsidRPr="00DC4DC1" w:rsidRDefault="00D26E75" w:rsidP="009E7785">
                          <w:pPr>
                            <w:rPr>
                              <w:sz w:val="10"/>
                              <w:szCs w:val="10"/>
                            </w:rPr>
                          </w:pPr>
                          <w:r w:rsidRPr="00DC4DC1">
                            <w:rPr>
                              <w:sz w:val="10"/>
                              <w:szCs w:val="10"/>
                            </w:rPr>
                            <w:t>D</w:t>
                          </w:r>
                        </w:p>
                      </w:txbxContent>
                    </v:textbox>
                  </v:shape>
                </v:group>
              </v:group>
              <v:group id="_x0000_s1338" style="position:absolute;left:6989;top:11239;width:1077;height:259" coordorigin="8541,7204" coordsize="1417,360">
                <v:group id="_x0000_s1339" style="position:absolute;left:8541;top:7204;width:360;height:360" coordorigin="8541,7204" coordsize="360,360">
                  <v:oval id="_x0000_s1340" style="position:absolute;left:8579;top:7204;width:292;height:360"/>
                  <v:shape id="_x0000_s1341" type="#_x0000_t202" style="position:absolute;left:8541;top:7204;width:360;height:360" filled="f" stroked="f">
                    <v:textbox style="mso-next-textbox:#_x0000_s1341">
                      <w:txbxContent>
                        <w:p w:rsidR="00D26E75" w:rsidRPr="00DC4DC1" w:rsidRDefault="00D26E75" w:rsidP="009E7785">
                          <w:pPr>
                            <w:rPr>
                              <w:sz w:val="10"/>
                              <w:szCs w:val="10"/>
                            </w:rPr>
                          </w:pPr>
                          <w:r w:rsidRPr="00DC4DC1">
                            <w:rPr>
                              <w:sz w:val="10"/>
                              <w:szCs w:val="10"/>
                            </w:rPr>
                            <w:t>A</w:t>
                          </w:r>
                        </w:p>
                      </w:txbxContent>
                    </v:textbox>
                  </v:shape>
                </v:group>
                <v:group id="_x0000_s1342" style="position:absolute;left:8871;top:7204;width:360;height:360" coordorigin="8871,7204" coordsize="360,360">
                  <v:oval id="_x0000_s1343" style="position:absolute;left:8939;top:7204;width:292;height:360"/>
                  <v:shape id="_x0000_s1344" type="#_x0000_t202" style="position:absolute;left:8871;top:7204;width:360;height:360" filled="f" stroked="f">
                    <v:textbox style="mso-next-textbox:#_x0000_s1344">
                      <w:txbxContent>
                        <w:p w:rsidR="00D26E75" w:rsidRPr="00DC4DC1" w:rsidRDefault="00D26E75" w:rsidP="009E7785">
                          <w:pPr>
                            <w:rPr>
                              <w:sz w:val="10"/>
                              <w:szCs w:val="10"/>
                            </w:rPr>
                          </w:pPr>
                          <w:r w:rsidRPr="00DC4DC1">
                            <w:rPr>
                              <w:sz w:val="10"/>
                              <w:szCs w:val="10"/>
                            </w:rPr>
                            <w:t>B</w:t>
                          </w:r>
                        </w:p>
                      </w:txbxContent>
                    </v:textbox>
                  </v:shape>
                </v:group>
                <v:group id="_x0000_s1345" style="position:absolute;left:9231;top:7204;width:360;height:360" coordorigin="9231,7204" coordsize="360,360">
                  <v:oval id="_x0000_s1346" style="position:absolute;left:9261;top:7204;width:292;height:360"/>
                  <v:shape id="_x0000_s1347" type="#_x0000_t202" style="position:absolute;left:9231;top:7204;width:360;height:360" filled="f" stroked="f">
                    <v:textbox style="mso-next-textbox:#_x0000_s1347">
                      <w:txbxContent>
                        <w:p w:rsidR="00D26E75" w:rsidRPr="00DC4DC1" w:rsidRDefault="00D26E75" w:rsidP="009E7785">
                          <w:pPr>
                            <w:rPr>
                              <w:sz w:val="10"/>
                              <w:szCs w:val="10"/>
                            </w:rPr>
                          </w:pPr>
                          <w:r w:rsidRPr="00DC4DC1">
                            <w:rPr>
                              <w:sz w:val="10"/>
                              <w:szCs w:val="10"/>
                            </w:rPr>
                            <w:t>C</w:t>
                          </w:r>
                        </w:p>
                      </w:txbxContent>
                    </v:textbox>
                  </v:shape>
                </v:group>
                <v:group id="_x0000_s1348" style="position:absolute;left:9591;top:7204;width:367;height:360" coordorigin="9591,7204" coordsize="367,360">
                  <v:oval id="_x0000_s1349" style="position:absolute;left:9666;top:7204;width:292;height:360"/>
                  <v:shape id="_x0000_s1350" type="#_x0000_t202" style="position:absolute;left:9591;top:7204;width:360;height:360" filled="f" stroked="f">
                    <v:textbox style="mso-next-textbox:#_x0000_s1350">
                      <w:txbxContent>
                        <w:p w:rsidR="00D26E75" w:rsidRPr="00DC4DC1" w:rsidRDefault="00D26E75" w:rsidP="009E7785">
                          <w:pPr>
                            <w:rPr>
                              <w:sz w:val="10"/>
                              <w:szCs w:val="10"/>
                            </w:rPr>
                          </w:pPr>
                          <w:r w:rsidRPr="00DC4DC1">
                            <w:rPr>
                              <w:sz w:val="10"/>
                              <w:szCs w:val="10"/>
                            </w:rPr>
                            <w:t>D</w:t>
                          </w:r>
                        </w:p>
                      </w:txbxContent>
                    </v:textbox>
                  </v:shape>
                </v:group>
              </v:group>
              <v:group id="_x0000_s1351" style="position:absolute;left:6989;top:13684;width:1077;height:259" coordorigin="8541,7204" coordsize="1417,360">
                <v:group id="_x0000_s1352" style="position:absolute;left:8541;top:7204;width:360;height:360" coordorigin="8541,7204" coordsize="360,360">
                  <v:oval id="_x0000_s1353" style="position:absolute;left:8579;top:7204;width:292;height:360"/>
                  <v:shape id="_x0000_s1354" type="#_x0000_t202" style="position:absolute;left:8541;top:7204;width:360;height:360" filled="f" stroked="f">
                    <v:textbox style="mso-next-textbox:#_x0000_s1354">
                      <w:txbxContent>
                        <w:p w:rsidR="00D26E75" w:rsidRPr="00DC4DC1" w:rsidRDefault="00D26E75" w:rsidP="009E7785">
                          <w:pPr>
                            <w:rPr>
                              <w:sz w:val="10"/>
                              <w:szCs w:val="10"/>
                            </w:rPr>
                          </w:pPr>
                          <w:r w:rsidRPr="00DC4DC1">
                            <w:rPr>
                              <w:sz w:val="10"/>
                              <w:szCs w:val="10"/>
                            </w:rPr>
                            <w:t>A</w:t>
                          </w:r>
                        </w:p>
                      </w:txbxContent>
                    </v:textbox>
                  </v:shape>
                </v:group>
                <v:group id="_x0000_s1355" style="position:absolute;left:8871;top:7204;width:360;height:360" coordorigin="8871,7204" coordsize="360,360">
                  <v:oval id="_x0000_s1356" style="position:absolute;left:8939;top:7204;width:292;height:360"/>
                  <v:shape id="_x0000_s1357" type="#_x0000_t202" style="position:absolute;left:8871;top:7204;width:360;height:360" filled="f" stroked="f">
                    <v:textbox style="mso-next-textbox:#_x0000_s1357">
                      <w:txbxContent>
                        <w:p w:rsidR="00D26E75" w:rsidRPr="00DC4DC1" w:rsidRDefault="00D26E75" w:rsidP="009E7785">
                          <w:pPr>
                            <w:rPr>
                              <w:sz w:val="10"/>
                              <w:szCs w:val="10"/>
                            </w:rPr>
                          </w:pPr>
                          <w:r w:rsidRPr="00DC4DC1">
                            <w:rPr>
                              <w:sz w:val="10"/>
                              <w:szCs w:val="10"/>
                            </w:rPr>
                            <w:t>B</w:t>
                          </w:r>
                        </w:p>
                      </w:txbxContent>
                    </v:textbox>
                  </v:shape>
                </v:group>
                <v:group id="_x0000_s1358" style="position:absolute;left:9231;top:7204;width:360;height:360" coordorigin="9231,7204" coordsize="360,360">
                  <v:oval id="_x0000_s1359" style="position:absolute;left:9261;top:7204;width:292;height:360"/>
                  <v:shape id="_x0000_s1360" type="#_x0000_t202" style="position:absolute;left:9231;top:7204;width:360;height:360" filled="f" stroked="f">
                    <v:textbox style="mso-next-textbox:#_x0000_s1360">
                      <w:txbxContent>
                        <w:p w:rsidR="00D26E75" w:rsidRPr="00DC4DC1" w:rsidRDefault="00D26E75" w:rsidP="009E7785">
                          <w:pPr>
                            <w:rPr>
                              <w:sz w:val="10"/>
                              <w:szCs w:val="10"/>
                            </w:rPr>
                          </w:pPr>
                          <w:r w:rsidRPr="00DC4DC1">
                            <w:rPr>
                              <w:sz w:val="10"/>
                              <w:szCs w:val="10"/>
                            </w:rPr>
                            <w:t>C</w:t>
                          </w:r>
                        </w:p>
                      </w:txbxContent>
                    </v:textbox>
                  </v:shape>
                </v:group>
                <v:group id="_x0000_s1361" style="position:absolute;left:9591;top:7204;width:367;height:360" coordorigin="9591,7204" coordsize="367,360">
                  <v:oval id="_x0000_s1362" style="position:absolute;left:9666;top:7204;width:292;height:360"/>
                  <v:shape id="_x0000_s1363" type="#_x0000_t202" style="position:absolute;left:9591;top:7204;width:360;height:360" filled="f" stroked="f">
                    <v:textbox style="mso-next-textbox:#_x0000_s1363">
                      <w:txbxContent>
                        <w:p w:rsidR="00D26E75" w:rsidRPr="00DC4DC1" w:rsidRDefault="00D26E75" w:rsidP="009E7785">
                          <w:pPr>
                            <w:rPr>
                              <w:sz w:val="10"/>
                              <w:szCs w:val="10"/>
                            </w:rPr>
                          </w:pPr>
                          <w:r w:rsidRPr="00DC4DC1">
                            <w:rPr>
                              <w:sz w:val="10"/>
                              <w:szCs w:val="10"/>
                            </w:rPr>
                            <w:t>D</w:t>
                          </w:r>
                        </w:p>
                      </w:txbxContent>
                    </v:textbox>
                  </v:shape>
                </v:group>
              </v:group>
              <v:group id="_x0000_s1364" style="position:absolute;left:6989;top:11644;width:1077;height:259" coordorigin="8541,7204" coordsize="1417,360">
                <v:group id="_x0000_s1365" style="position:absolute;left:8541;top:7204;width:360;height:360" coordorigin="8541,7204" coordsize="360,360">
                  <v:oval id="_x0000_s1366" style="position:absolute;left:8579;top:7204;width:292;height:360"/>
                  <v:shape id="_x0000_s1367" type="#_x0000_t202" style="position:absolute;left:8541;top:7204;width:360;height:360" filled="f" stroked="f">
                    <v:textbox style="mso-next-textbox:#_x0000_s1367">
                      <w:txbxContent>
                        <w:p w:rsidR="00D26E75" w:rsidRPr="00DC4DC1" w:rsidRDefault="00D26E75" w:rsidP="009E7785">
                          <w:pPr>
                            <w:rPr>
                              <w:sz w:val="10"/>
                              <w:szCs w:val="10"/>
                            </w:rPr>
                          </w:pPr>
                          <w:r w:rsidRPr="00DC4DC1">
                            <w:rPr>
                              <w:sz w:val="10"/>
                              <w:szCs w:val="10"/>
                            </w:rPr>
                            <w:t>A</w:t>
                          </w:r>
                        </w:p>
                      </w:txbxContent>
                    </v:textbox>
                  </v:shape>
                </v:group>
                <v:group id="_x0000_s1368" style="position:absolute;left:8871;top:7204;width:360;height:360" coordorigin="8871,7204" coordsize="360,360">
                  <v:oval id="_x0000_s1369" style="position:absolute;left:8939;top:7204;width:292;height:360"/>
                  <v:shape id="_x0000_s1370" type="#_x0000_t202" style="position:absolute;left:8871;top:7204;width:360;height:360" filled="f" stroked="f">
                    <v:textbox style="mso-next-textbox:#_x0000_s1370">
                      <w:txbxContent>
                        <w:p w:rsidR="00D26E75" w:rsidRPr="00DC4DC1" w:rsidRDefault="00D26E75" w:rsidP="009E7785">
                          <w:pPr>
                            <w:rPr>
                              <w:sz w:val="10"/>
                              <w:szCs w:val="10"/>
                            </w:rPr>
                          </w:pPr>
                          <w:r w:rsidRPr="00DC4DC1">
                            <w:rPr>
                              <w:sz w:val="10"/>
                              <w:szCs w:val="10"/>
                            </w:rPr>
                            <w:t>B</w:t>
                          </w:r>
                        </w:p>
                      </w:txbxContent>
                    </v:textbox>
                  </v:shape>
                </v:group>
                <v:group id="_x0000_s1371" style="position:absolute;left:9231;top:7204;width:360;height:360" coordorigin="9231,7204" coordsize="360,360">
                  <v:oval id="_x0000_s1372" style="position:absolute;left:9261;top:7204;width:292;height:360"/>
                  <v:shape id="_x0000_s1373" type="#_x0000_t202" style="position:absolute;left:9231;top:7204;width:360;height:360" filled="f" stroked="f">
                    <v:textbox style="mso-next-textbox:#_x0000_s1373">
                      <w:txbxContent>
                        <w:p w:rsidR="00D26E75" w:rsidRPr="00DC4DC1" w:rsidRDefault="00D26E75" w:rsidP="009E7785">
                          <w:pPr>
                            <w:rPr>
                              <w:sz w:val="10"/>
                              <w:szCs w:val="10"/>
                            </w:rPr>
                          </w:pPr>
                          <w:r w:rsidRPr="00DC4DC1">
                            <w:rPr>
                              <w:sz w:val="10"/>
                              <w:szCs w:val="10"/>
                            </w:rPr>
                            <w:t>C</w:t>
                          </w:r>
                        </w:p>
                      </w:txbxContent>
                    </v:textbox>
                  </v:shape>
                </v:group>
                <v:group id="_x0000_s1374" style="position:absolute;left:9591;top:7204;width:367;height:360" coordorigin="9591,7204" coordsize="367,360">
                  <v:oval id="_x0000_s1375" style="position:absolute;left:9666;top:7204;width:292;height:360"/>
                  <v:shape id="_x0000_s1376" type="#_x0000_t202" style="position:absolute;left:9591;top:7204;width:360;height:360" filled="f" stroked="f">
                    <v:textbox style="mso-next-textbox:#_x0000_s1376">
                      <w:txbxContent>
                        <w:p w:rsidR="00D26E75" w:rsidRPr="00DC4DC1" w:rsidRDefault="00D26E75" w:rsidP="009E7785">
                          <w:pPr>
                            <w:rPr>
                              <w:sz w:val="10"/>
                              <w:szCs w:val="10"/>
                            </w:rPr>
                          </w:pPr>
                          <w:r w:rsidRPr="00DC4DC1">
                            <w:rPr>
                              <w:sz w:val="10"/>
                              <w:szCs w:val="10"/>
                            </w:rPr>
                            <w:t>D</w:t>
                          </w:r>
                        </w:p>
                      </w:txbxContent>
                    </v:textbox>
                  </v:shape>
                </v:group>
              </v:group>
              <v:group id="_x0000_s1377" style="position:absolute;left:6989;top:12032;width:1077;height:258" coordorigin="8541,7204" coordsize="1417,360">
                <v:group id="_x0000_s1378" style="position:absolute;left:8541;top:7204;width:360;height:360" coordorigin="8541,7204" coordsize="360,360">
                  <v:oval id="_x0000_s1379" style="position:absolute;left:8579;top:7204;width:292;height:360"/>
                  <v:shape id="_x0000_s1380" type="#_x0000_t202" style="position:absolute;left:8541;top:7204;width:360;height:360" filled="f" stroked="f">
                    <v:textbox style="mso-next-textbox:#_x0000_s1380">
                      <w:txbxContent>
                        <w:p w:rsidR="00D26E75" w:rsidRPr="00DC4DC1" w:rsidRDefault="00D26E75" w:rsidP="009E7785">
                          <w:pPr>
                            <w:rPr>
                              <w:sz w:val="10"/>
                              <w:szCs w:val="10"/>
                            </w:rPr>
                          </w:pPr>
                          <w:r w:rsidRPr="00DC4DC1">
                            <w:rPr>
                              <w:sz w:val="10"/>
                              <w:szCs w:val="10"/>
                            </w:rPr>
                            <w:t>A</w:t>
                          </w:r>
                        </w:p>
                      </w:txbxContent>
                    </v:textbox>
                  </v:shape>
                </v:group>
                <v:group id="_x0000_s1381" style="position:absolute;left:8871;top:7204;width:360;height:360" coordorigin="8871,7204" coordsize="360,360">
                  <v:oval id="_x0000_s1382" style="position:absolute;left:8939;top:7204;width:292;height:360"/>
                  <v:shape id="_x0000_s1383" type="#_x0000_t202" style="position:absolute;left:8871;top:7204;width:360;height:360" filled="f" stroked="f">
                    <v:textbox style="mso-next-textbox:#_x0000_s1383">
                      <w:txbxContent>
                        <w:p w:rsidR="00D26E75" w:rsidRPr="00DC4DC1" w:rsidRDefault="00D26E75" w:rsidP="009E7785">
                          <w:pPr>
                            <w:rPr>
                              <w:sz w:val="10"/>
                              <w:szCs w:val="10"/>
                            </w:rPr>
                          </w:pPr>
                          <w:r w:rsidRPr="00DC4DC1">
                            <w:rPr>
                              <w:sz w:val="10"/>
                              <w:szCs w:val="10"/>
                            </w:rPr>
                            <w:t>B</w:t>
                          </w:r>
                        </w:p>
                      </w:txbxContent>
                    </v:textbox>
                  </v:shape>
                </v:group>
                <v:group id="_x0000_s1384" style="position:absolute;left:9231;top:7204;width:360;height:360" coordorigin="9231,7204" coordsize="360,360">
                  <v:oval id="_x0000_s1385" style="position:absolute;left:9261;top:7204;width:292;height:360"/>
                  <v:shape id="_x0000_s1386" type="#_x0000_t202" style="position:absolute;left:9231;top:7204;width:360;height:360" filled="f" stroked="f">
                    <v:textbox style="mso-next-textbox:#_x0000_s1386">
                      <w:txbxContent>
                        <w:p w:rsidR="00D26E75" w:rsidRPr="00DC4DC1" w:rsidRDefault="00D26E75" w:rsidP="009E7785">
                          <w:pPr>
                            <w:rPr>
                              <w:sz w:val="10"/>
                              <w:szCs w:val="10"/>
                            </w:rPr>
                          </w:pPr>
                          <w:r w:rsidRPr="00DC4DC1">
                            <w:rPr>
                              <w:sz w:val="10"/>
                              <w:szCs w:val="10"/>
                            </w:rPr>
                            <w:t>C</w:t>
                          </w:r>
                        </w:p>
                      </w:txbxContent>
                    </v:textbox>
                  </v:shape>
                </v:group>
                <v:group id="_x0000_s1387" style="position:absolute;left:9591;top:7204;width:367;height:360" coordorigin="9591,7204" coordsize="367,360">
                  <v:oval id="_x0000_s1388" style="position:absolute;left:9666;top:7204;width:292;height:360"/>
                  <v:shape id="_x0000_s1389" type="#_x0000_t202" style="position:absolute;left:9591;top:7204;width:360;height:360" filled="f" stroked="f">
                    <v:textbox style="mso-next-textbox:#_x0000_s1389">
                      <w:txbxContent>
                        <w:p w:rsidR="00D26E75" w:rsidRPr="00DC4DC1" w:rsidRDefault="00D26E75" w:rsidP="009E7785">
                          <w:pPr>
                            <w:rPr>
                              <w:sz w:val="10"/>
                              <w:szCs w:val="10"/>
                            </w:rPr>
                          </w:pPr>
                          <w:r w:rsidRPr="00DC4DC1">
                            <w:rPr>
                              <w:sz w:val="10"/>
                              <w:szCs w:val="10"/>
                            </w:rPr>
                            <w:t>D</w:t>
                          </w:r>
                        </w:p>
                      </w:txbxContent>
                    </v:textbox>
                  </v:shape>
                </v:group>
              </v:group>
              <v:group id="_x0000_s1390" style="position:absolute;left:6989;top:12424;width:1077;height:258" coordorigin="8541,7204" coordsize="1417,360">
                <v:group id="_x0000_s1391" style="position:absolute;left:8541;top:7204;width:360;height:360" coordorigin="8541,7204" coordsize="360,360">
                  <v:oval id="_x0000_s1392" style="position:absolute;left:8579;top:7204;width:292;height:360"/>
                  <v:shape id="_x0000_s1393" type="#_x0000_t202" style="position:absolute;left:8541;top:7204;width:360;height:360" filled="f" stroked="f">
                    <v:textbox style="mso-next-textbox:#_x0000_s1393">
                      <w:txbxContent>
                        <w:p w:rsidR="00D26E75" w:rsidRPr="00DC4DC1" w:rsidRDefault="00D26E75" w:rsidP="009E7785">
                          <w:pPr>
                            <w:rPr>
                              <w:sz w:val="10"/>
                              <w:szCs w:val="10"/>
                            </w:rPr>
                          </w:pPr>
                          <w:r w:rsidRPr="00DC4DC1">
                            <w:rPr>
                              <w:sz w:val="10"/>
                              <w:szCs w:val="10"/>
                            </w:rPr>
                            <w:t>A</w:t>
                          </w:r>
                        </w:p>
                      </w:txbxContent>
                    </v:textbox>
                  </v:shape>
                </v:group>
                <v:group id="_x0000_s1394" style="position:absolute;left:8871;top:7204;width:360;height:360" coordorigin="8871,7204" coordsize="360,360">
                  <v:oval id="_x0000_s1395" style="position:absolute;left:8939;top:7204;width:292;height:360"/>
                  <v:shape id="_x0000_s1396" type="#_x0000_t202" style="position:absolute;left:8871;top:7204;width:360;height:360" filled="f" stroked="f">
                    <v:textbox style="mso-next-textbox:#_x0000_s1396">
                      <w:txbxContent>
                        <w:p w:rsidR="00D26E75" w:rsidRPr="00DC4DC1" w:rsidRDefault="00D26E75" w:rsidP="009E7785">
                          <w:pPr>
                            <w:rPr>
                              <w:sz w:val="10"/>
                              <w:szCs w:val="10"/>
                            </w:rPr>
                          </w:pPr>
                          <w:r w:rsidRPr="00DC4DC1">
                            <w:rPr>
                              <w:sz w:val="10"/>
                              <w:szCs w:val="10"/>
                            </w:rPr>
                            <w:t>B</w:t>
                          </w:r>
                        </w:p>
                      </w:txbxContent>
                    </v:textbox>
                  </v:shape>
                </v:group>
                <v:group id="_x0000_s1397" style="position:absolute;left:9231;top:7204;width:360;height:360" coordorigin="9231,7204" coordsize="360,360">
                  <v:oval id="_x0000_s1398" style="position:absolute;left:9261;top:7204;width:292;height:360"/>
                  <v:shape id="_x0000_s1399" type="#_x0000_t202" style="position:absolute;left:9231;top:7204;width:360;height:360" filled="f" stroked="f">
                    <v:textbox style="mso-next-textbox:#_x0000_s1399">
                      <w:txbxContent>
                        <w:p w:rsidR="00D26E75" w:rsidRPr="00DC4DC1" w:rsidRDefault="00D26E75" w:rsidP="009E7785">
                          <w:pPr>
                            <w:rPr>
                              <w:sz w:val="10"/>
                              <w:szCs w:val="10"/>
                            </w:rPr>
                          </w:pPr>
                          <w:r w:rsidRPr="00DC4DC1">
                            <w:rPr>
                              <w:sz w:val="10"/>
                              <w:szCs w:val="10"/>
                            </w:rPr>
                            <w:t>C</w:t>
                          </w:r>
                        </w:p>
                      </w:txbxContent>
                    </v:textbox>
                  </v:shape>
                </v:group>
                <v:group id="_x0000_s1400" style="position:absolute;left:9591;top:7204;width:367;height:360" coordorigin="9591,7204" coordsize="367,360">
                  <v:oval id="_x0000_s1401" style="position:absolute;left:9666;top:7204;width:292;height:360"/>
                  <v:shape id="_x0000_s1402" type="#_x0000_t202" style="position:absolute;left:9591;top:7204;width:360;height:360" filled="f" stroked="f">
                    <v:textbox style="mso-next-textbox:#_x0000_s1402">
                      <w:txbxContent>
                        <w:p w:rsidR="00D26E75" w:rsidRPr="00DC4DC1" w:rsidRDefault="00D26E75" w:rsidP="009E7785">
                          <w:pPr>
                            <w:rPr>
                              <w:sz w:val="10"/>
                              <w:szCs w:val="10"/>
                            </w:rPr>
                          </w:pPr>
                          <w:r w:rsidRPr="00DC4DC1">
                            <w:rPr>
                              <w:sz w:val="10"/>
                              <w:szCs w:val="10"/>
                            </w:rPr>
                            <w:t>D</w:t>
                          </w:r>
                        </w:p>
                      </w:txbxContent>
                    </v:textbox>
                  </v:shape>
                </v:group>
              </v:group>
              <v:group id="_x0000_s1403" style="position:absolute;left:6989;top:12874;width:1077;height:258" coordorigin="8541,7204" coordsize="1417,360">
                <v:group id="_x0000_s1404" style="position:absolute;left:8541;top:7204;width:360;height:360" coordorigin="8541,7204" coordsize="360,360">
                  <v:oval id="_x0000_s1405" style="position:absolute;left:8579;top:7204;width:292;height:360"/>
                  <v:shape id="_x0000_s1406" type="#_x0000_t202" style="position:absolute;left:8541;top:7204;width:360;height:360" filled="f" stroked="f">
                    <v:textbox style="mso-next-textbox:#_x0000_s1406">
                      <w:txbxContent>
                        <w:p w:rsidR="00D26E75" w:rsidRPr="00DC4DC1" w:rsidRDefault="00D26E75" w:rsidP="009E7785">
                          <w:pPr>
                            <w:rPr>
                              <w:sz w:val="10"/>
                              <w:szCs w:val="10"/>
                            </w:rPr>
                          </w:pPr>
                          <w:r w:rsidRPr="00DC4DC1">
                            <w:rPr>
                              <w:sz w:val="10"/>
                              <w:szCs w:val="10"/>
                            </w:rPr>
                            <w:t>A</w:t>
                          </w:r>
                        </w:p>
                      </w:txbxContent>
                    </v:textbox>
                  </v:shape>
                </v:group>
                <v:group id="_x0000_s1407" style="position:absolute;left:8871;top:7204;width:360;height:360" coordorigin="8871,7204" coordsize="360,360">
                  <v:oval id="_x0000_s1408" style="position:absolute;left:8939;top:7204;width:292;height:360"/>
                  <v:shape id="_x0000_s1409" type="#_x0000_t202" style="position:absolute;left:8871;top:7204;width:360;height:360" filled="f" stroked="f">
                    <v:textbox style="mso-next-textbox:#_x0000_s1409">
                      <w:txbxContent>
                        <w:p w:rsidR="00D26E75" w:rsidRPr="00DC4DC1" w:rsidRDefault="00D26E75" w:rsidP="009E7785">
                          <w:pPr>
                            <w:rPr>
                              <w:sz w:val="10"/>
                              <w:szCs w:val="10"/>
                            </w:rPr>
                          </w:pPr>
                          <w:r w:rsidRPr="00DC4DC1">
                            <w:rPr>
                              <w:sz w:val="10"/>
                              <w:szCs w:val="10"/>
                            </w:rPr>
                            <w:t>B</w:t>
                          </w:r>
                        </w:p>
                      </w:txbxContent>
                    </v:textbox>
                  </v:shape>
                </v:group>
                <v:group id="_x0000_s1410" style="position:absolute;left:9231;top:7204;width:360;height:360" coordorigin="9231,7204" coordsize="360,360">
                  <v:oval id="_x0000_s1411" style="position:absolute;left:9261;top:7204;width:292;height:360"/>
                  <v:shape id="_x0000_s1412" type="#_x0000_t202" style="position:absolute;left:9231;top:7204;width:360;height:360" filled="f" stroked="f">
                    <v:textbox style="mso-next-textbox:#_x0000_s1412">
                      <w:txbxContent>
                        <w:p w:rsidR="00D26E75" w:rsidRPr="00DC4DC1" w:rsidRDefault="00D26E75" w:rsidP="009E7785">
                          <w:pPr>
                            <w:rPr>
                              <w:sz w:val="10"/>
                              <w:szCs w:val="10"/>
                            </w:rPr>
                          </w:pPr>
                          <w:r w:rsidRPr="00DC4DC1">
                            <w:rPr>
                              <w:sz w:val="10"/>
                              <w:szCs w:val="10"/>
                            </w:rPr>
                            <w:t>C</w:t>
                          </w:r>
                        </w:p>
                      </w:txbxContent>
                    </v:textbox>
                  </v:shape>
                </v:group>
                <v:group id="_x0000_s1413" style="position:absolute;left:9591;top:7204;width:367;height:360" coordorigin="9591,7204" coordsize="367,360">
                  <v:oval id="_x0000_s1414" style="position:absolute;left:9666;top:7204;width:292;height:360"/>
                  <v:shape id="_x0000_s1415" type="#_x0000_t202" style="position:absolute;left:9591;top:7204;width:360;height:360" filled="f" stroked="f">
                    <v:textbox style="mso-next-textbox:#_x0000_s1415">
                      <w:txbxContent>
                        <w:p w:rsidR="00D26E75" w:rsidRPr="00DC4DC1" w:rsidRDefault="00D26E75" w:rsidP="009E7785">
                          <w:pPr>
                            <w:rPr>
                              <w:sz w:val="10"/>
                              <w:szCs w:val="10"/>
                            </w:rPr>
                          </w:pPr>
                          <w:r w:rsidRPr="00DC4DC1">
                            <w:rPr>
                              <w:sz w:val="10"/>
                              <w:szCs w:val="10"/>
                            </w:rPr>
                            <w:t>D</w:t>
                          </w:r>
                        </w:p>
                      </w:txbxContent>
                    </v:textbox>
                  </v:shape>
                </v:group>
              </v:group>
              <v:group id="_x0000_s1416" style="position:absolute;left:6989;top:13324;width:1077;height:259" coordorigin="8541,7204" coordsize="1417,360">
                <v:group id="_x0000_s1417" style="position:absolute;left:8541;top:7204;width:360;height:360" coordorigin="8541,7204" coordsize="360,360">
                  <v:oval id="_x0000_s1418" style="position:absolute;left:8579;top:7204;width:292;height:360"/>
                  <v:shape id="_x0000_s1419" type="#_x0000_t202" style="position:absolute;left:8541;top:7204;width:360;height:360" filled="f" stroked="f">
                    <v:textbox style="mso-next-textbox:#_x0000_s1419">
                      <w:txbxContent>
                        <w:p w:rsidR="00D26E75" w:rsidRPr="00DC4DC1" w:rsidRDefault="00D26E75" w:rsidP="009E7785">
                          <w:pPr>
                            <w:rPr>
                              <w:sz w:val="10"/>
                              <w:szCs w:val="10"/>
                            </w:rPr>
                          </w:pPr>
                          <w:r w:rsidRPr="00DC4DC1">
                            <w:rPr>
                              <w:sz w:val="10"/>
                              <w:szCs w:val="10"/>
                            </w:rPr>
                            <w:t>A</w:t>
                          </w:r>
                        </w:p>
                      </w:txbxContent>
                    </v:textbox>
                  </v:shape>
                </v:group>
                <v:group id="_x0000_s1420" style="position:absolute;left:8871;top:7204;width:360;height:360" coordorigin="8871,7204" coordsize="360,360">
                  <v:oval id="_x0000_s1421" style="position:absolute;left:8939;top:7204;width:292;height:360"/>
                  <v:shape id="_x0000_s1422" type="#_x0000_t202" style="position:absolute;left:8871;top:7204;width:360;height:360" filled="f" stroked="f">
                    <v:textbox style="mso-next-textbox:#_x0000_s1422">
                      <w:txbxContent>
                        <w:p w:rsidR="00D26E75" w:rsidRPr="00DC4DC1" w:rsidRDefault="00D26E75" w:rsidP="009E7785">
                          <w:pPr>
                            <w:rPr>
                              <w:sz w:val="10"/>
                              <w:szCs w:val="10"/>
                            </w:rPr>
                          </w:pPr>
                          <w:r w:rsidRPr="00DC4DC1">
                            <w:rPr>
                              <w:sz w:val="10"/>
                              <w:szCs w:val="10"/>
                            </w:rPr>
                            <w:t>B</w:t>
                          </w:r>
                        </w:p>
                      </w:txbxContent>
                    </v:textbox>
                  </v:shape>
                </v:group>
                <v:group id="_x0000_s1423" style="position:absolute;left:9231;top:7204;width:360;height:360" coordorigin="9231,7204" coordsize="360,360">
                  <v:oval id="_x0000_s1424" style="position:absolute;left:9261;top:7204;width:292;height:360"/>
                  <v:shape id="_x0000_s1425" type="#_x0000_t202" style="position:absolute;left:9231;top:7204;width:360;height:360" filled="f" stroked="f">
                    <v:textbox style="mso-next-textbox:#_x0000_s1425">
                      <w:txbxContent>
                        <w:p w:rsidR="00D26E75" w:rsidRPr="00DC4DC1" w:rsidRDefault="00D26E75" w:rsidP="009E7785">
                          <w:pPr>
                            <w:rPr>
                              <w:sz w:val="10"/>
                              <w:szCs w:val="10"/>
                            </w:rPr>
                          </w:pPr>
                          <w:r w:rsidRPr="00DC4DC1">
                            <w:rPr>
                              <w:sz w:val="10"/>
                              <w:szCs w:val="10"/>
                            </w:rPr>
                            <w:t>C</w:t>
                          </w:r>
                        </w:p>
                      </w:txbxContent>
                    </v:textbox>
                  </v:shape>
                </v:group>
                <v:group id="_x0000_s1426" style="position:absolute;left:9591;top:7204;width:367;height:360" coordorigin="9591,7204" coordsize="367,360">
                  <v:oval id="_x0000_s1427" style="position:absolute;left:9666;top:7204;width:292;height:360"/>
                  <v:shape id="_x0000_s1428" type="#_x0000_t202" style="position:absolute;left:9591;top:7204;width:360;height:360" filled="f" stroked="f">
                    <v:textbox style="mso-next-textbox:#_x0000_s1428">
                      <w:txbxContent>
                        <w:p w:rsidR="00D26E75" w:rsidRPr="00DC4DC1" w:rsidRDefault="00D26E75" w:rsidP="009E7785">
                          <w:pPr>
                            <w:rPr>
                              <w:sz w:val="10"/>
                              <w:szCs w:val="10"/>
                            </w:rPr>
                          </w:pPr>
                          <w:r w:rsidRPr="00DC4DC1">
                            <w:rPr>
                              <w:sz w:val="10"/>
                              <w:szCs w:val="10"/>
                            </w:rPr>
                            <w:t>D</w:t>
                          </w:r>
                        </w:p>
                      </w:txbxContent>
                    </v:textbox>
                  </v:shape>
                </v:group>
              </v:group>
              <v:shape id="_x0000_s1429" type="#_x0000_t202" style="position:absolute;left:6381;top:9904;width:590;height:4444" filled="f" stroked="f">
                <v:textbox style="mso-next-textbox:#_x0000_s1429">
                  <w:txbxContent>
                    <w:p w:rsidR="00D26E75" w:rsidRPr="00BD4ADF" w:rsidRDefault="00D26E75" w:rsidP="009E7785">
                      <w:pPr>
                        <w:rPr>
                          <w:b/>
                          <w:bCs/>
                          <w:sz w:val="8"/>
                          <w:szCs w:val="8"/>
                        </w:rPr>
                      </w:pPr>
                    </w:p>
                    <w:p w:rsidR="00D26E75" w:rsidRPr="00BA60D3" w:rsidRDefault="00D26E75" w:rsidP="009E7785">
                      <w:pPr>
                        <w:rPr>
                          <w:b/>
                          <w:bCs/>
                          <w:sz w:val="18"/>
                          <w:szCs w:val="18"/>
                        </w:rPr>
                      </w:pPr>
                      <w:r>
                        <w:rPr>
                          <w:b/>
                          <w:bCs/>
                          <w:sz w:val="18"/>
                          <w:szCs w:val="18"/>
                        </w:rPr>
                        <w:t>1</w:t>
                      </w:r>
                    </w:p>
                    <w:p w:rsidR="00D26E75" w:rsidRPr="00BD4ADF" w:rsidRDefault="00D26E75" w:rsidP="009E7785">
                      <w:pPr>
                        <w:rPr>
                          <w:b/>
                          <w:bCs/>
                          <w:sz w:val="10"/>
                          <w:szCs w:val="10"/>
                        </w:rPr>
                      </w:pPr>
                    </w:p>
                    <w:p w:rsidR="00D26E75" w:rsidRPr="00BA60D3" w:rsidRDefault="00D26E75" w:rsidP="009E7785">
                      <w:pPr>
                        <w:rPr>
                          <w:b/>
                          <w:bCs/>
                          <w:sz w:val="18"/>
                          <w:szCs w:val="18"/>
                        </w:rPr>
                      </w:pPr>
                      <w:r>
                        <w:rPr>
                          <w:b/>
                          <w:bCs/>
                          <w:sz w:val="18"/>
                          <w:szCs w:val="18"/>
                        </w:rPr>
                        <w:t>2</w:t>
                      </w:r>
                    </w:p>
                    <w:p w:rsidR="00D26E75" w:rsidRPr="00BA60D3" w:rsidRDefault="00D26E75" w:rsidP="009E7785">
                      <w:pPr>
                        <w:rPr>
                          <w:b/>
                          <w:bCs/>
                          <w:sz w:val="18"/>
                          <w:szCs w:val="18"/>
                        </w:rPr>
                      </w:pPr>
                    </w:p>
                    <w:p w:rsidR="00D26E75" w:rsidRPr="00BA60D3" w:rsidRDefault="00D26E75" w:rsidP="009E7785">
                      <w:pPr>
                        <w:rPr>
                          <w:b/>
                          <w:bCs/>
                          <w:sz w:val="18"/>
                          <w:szCs w:val="18"/>
                        </w:rPr>
                      </w:pPr>
                      <w:r>
                        <w:rPr>
                          <w:b/>
                          <w:bCs/>
                          <w:sz w:val="18"/>
                          <w:szCs w:val="18"/>
                        </w:rPr>
                        <w:t>3</w:t>
                      </w:r>
                    </w:p>
                    <w:p w:rsidR="00D26E75" w:rsidRPr="00BA60D3" w:rsidRDefault="00D26E75" w:rsidP="009E7785">
                      <w:pPr>
                        <w:rPr>
                          <w:b/>
                          <w:bCs/>
                          <w:sz w:val="18"/>
                          <w:szCs w:val="18"/>
                        </w:rPr>
                      </w:pPr>
                    </w:p>
                    <w:p w:rsidR="00D26E75" w:rsidRPr="00BA60D3" w:rsidRDefault="00D26E75" w:rsidP="009E7785">
                      <w:pPr>
                        <w:rPr>
                          <w:b/>
                          <w:bCs/>
                          <w:sz w:val="18"/>
                          <w:szCs w:val="18"/>
                        </w:rPr>
                      </w:pPr>
                      <w:r>
                        <w:rPr>
                          <w:b/>
                          <w:bCs/>
                          <w:sz w:val="18"/>
                          <w:szCs w:val="18"/>
                        </w:rPr>
                        <w:t>4</w:t>
                      </w:r>
                    </w:p>
                    <w:p w:rsidR="00D26E75" w:rsidRPr="00BA60D3" w:rsidRDefault="00D26E75" w:rsidP="009E7785">
                      <w:pPr>
                        <w:rPr>
                          <w:b/>
                          <w:bCs/>
                          <w:sz w:val="18"/>
                          <w:szCs w:val="18"/>
                        </w:rPr>
                      </w:pPr>
                    </w:p>
                    <w:p w:rsidR="00D26E75" w:rsidRPr="00BA60D3" w:rsidRDefault="00D26E75" w:rsidP="009E7785">
                      <w:pPr>
                        <w:rPr>
                          <w:b/>
                          <w:bCs/>
                          <w:sz w:val="18"/>
                          <w:szCs w:val="18"/>
                        </w:rPr>
                      </w:pPr>
                      <w:r w:rsidRPr="00BA60D3">
                        <w:rPr>
                          <w:b/>
                          <w:bCs/>
                          <w:sz w:val="18"/>
                          <w:szCs w:val="18"/>
                        </w:rPr>
                        <w:t>5</w:t>
                      </w:r>
                    </w:p>
                    <w:p w:rsidR="00D26E75" w:rsidRPr="00BA60D3" w:rsidRDefault="00D26E75" w:rsidP="009E7785">
                      <w:pPr>
                        <w:rPr>
                          <w:b/>
                          <w:bCs/>
                          <w:sz w:val="18"/>
                          <w:szCs w:val="18"/>
                        </w:rPr>
                      </w:pPr>
                    </w:p>
                    <w:p w:rsidR="00D26E75" w:rsidRPr="00BA60D3" w:rsidRDefault="00D26E75" w:rsidP="009E7785">
                      <w:pPr>
                        <w:rPr>
                          <w:b/>
                          <w:bCs/>
                          <w:sz w:val="18"/>
                          <w:szCs w:val="18"/>
                        </w:rPr>
                      </w:pPr>
                      <w:r w:rsidRPr="00BA60D3">
                        <w:rPr>
                          <w:b/>
                          <w:bCs/>
                          <w:sz w:val="18"/>
                          <w:szCs w:val="18"/>
                        </w:rPr>
                        <w:t>6</w:t>
                      </w:r>
                    </w:p>
                    <w:p w:rsidR="00D26E75" w:rsidRPr="00BA60D3" w:rsidRDefault="00D26E75" w:rsidP="009E7785">
                      <w:pPr>
                        <w:rPr>
                          <w:b/>
                          <w:bCs/>
                          <w:sz w:val="18"/>
                          <w:szCs w:val="18"/>
                        </w:rPr>
                      </w:pPr>
                    </w:p>
                    <w:p w:rsidR="00D26E75" w:rsidRPr="00BA60D3" w:rsidRDefault="00D26E75" w:rsidP="009E7785">
                      <w:pPr>
                        <w:rPr>
                          <w:b/>
                          <w:bCs/>
                          <w:sz w:val="18"/>
                          <w:szCs w:val="18"/>
                        </w:rPr>
                      </w:pPr>
                      <w:r w:rsidRPr="00BA60D3">
                        <w:rPr>
                          <w:b/>
                          <w:bCs/>
                          <w:sz w:val="18"/>
                          <w:szCs w:val="18"/>
                        </w:rPr>
                        <w:t>7</w:t>
                      </w:r>
                    </w:p>
                    <w:p w:rsidR="00D26E75" w:rsidRPr="00BA60D3" w:rsidRDefault="00D26E75" w:rsidP="009E7785">
                      <w:pPr>
                        <w:rPr>
                          <w:b/>
                          <w:bCs/>
                          <w:sz w:val="18"/>
                          <w:szCs w:val="18"/>
                        </w:rPr>
                      </w:pPr>
                    </w:p>
                    <w:p w:rsidR="00D26E75" w:rsidRPr="00BA60D3" w:rsidRDefault="00D26E75" w:rsidP="009E7785">
                      <w:pPr>
                        <w:rPr>
                          <w:b/>
                          <w:bCs/>
                          <w:sz w:val="18"/>
                          <w:szCs w:val="18"/>
                        </w:rPr>
                      </w:pPr>
                      <w:r w:rsidRPr="00BA60D3">
                        <w:rPr>
                          <w:b/>
                          <w:bCs/>
                          <w:sz w:val="18"/>
                          <w:szCs w:val="18"/>
                        </w:rPr>
                        <w:t>8</w:t>
                      </w:r>
                    </w:p>
                    <w:p w:rsidR="00D26E75" w:rsidRPr="00BA60D3" w:rsidRDefault="00D26E75" w:rsidP="009E7785">
                      <w:pPr>
                        <w:rPr>
                          <w:b/>
                          <w:bCs/>
                          <w:sz w:val="18"/>
                          <w:szCs w:val="18"/>
                        </w:rPr>
                      </w:pPr>
                    </w:p>
                    <w:p w:rsidR="00D26E75" w:rsidRPr="00C75A6C" w:rsidRDefault="00D26E75" w:rsidP="009E7785">
                      <w:pPr>
                        <w:rPr>
                          <w:b/>
                          <w:bCs/>
                          <w:sz w:val="10"/>
                          <w:szCs w:val="10"/>
                        </w:rPr>
                      </w:pPr>
                    </w:p>
                    <w:p w:rsidR="00D26E75" w:rsidRPr="00BA60D3" w:rsidRDefault="00D26E75" w:rsidP="009E7785">
                      <w:pPr>
                        <w:rPr>
                          <w:b/>
                          <w:bCs/>
                          <w:sz w:val="18"/>
                          <w:szCs w:val="18"/>
                        </w:rPr>
                      </w:pPr>
                      <w:r w:rsidRPr="00BA60D3">
                        <w:rPr>
                          <w:b/>
                          <w:bCs/>
                          <w:sz w:val="18"/>
                          <w:szCs w:val="18"/>
                        </w:rPr>
                        <w:t>9</w:t>
                      </w:r>
                    </w:p>
                    <w:p w:rsidR="00D26E75" w:rsidRPr="00C75A6C" w:rsidRDefault="00D26E75" w:rsidP="009E7785">
                      <w:pPr>
                        <w:rPr>
                          <w:b/>
                          <w:bCs/>
                          <w:sz w:val="10"/>
                          <w:szCs w:val="10"/>
                        </w:rPr>
                      </w:pPr>
                    </w:p>
                    <w:p w:rsidR="00D26E75" w:rsidRPr="00BA60D3" w:rsidRDefault="00D26E75" w:rsidP="009E7785">
                      <w:pPr>
                        <w:rPr>
                          <w:b/>
                          <w:bCs/>
                          <w:sz w:val="18"/>
                          <w:szCs w:val="18"/>
                        </w:rPr>
                      </w:pPr>
                      <w:r>
                        <w:rPr>
                          <w:b/>
                          <w:bCs/>
                          <w:sz w:val="18"/>
                          <w:szCs w:val="18"/>
                        </w:rPr>
                        <w:t>1</w:t>
                      </w:r>
                      <w:r w:rsidRPr="00BA60D3">
                        <w:rPr>
                          <w:b/>
                          <w:bCs/>
                          <w:sz w:val="18"/>
                          <w:szCs w:val="18"/>
                        </w:rPr>
                        <w:t>0</w:t>
                      </w:r>
                    </w:p>
                  </w:txbxContent>
                </v:textbox>
              </v:shape>
            </v:group>
            <v:group id="_x0000_s1430" style="position:absolute;left:8721;top:5404;width:1685;height:4444" coordorigin="6381,9904" coordsize="1685,4444">
              <v:group id="_x0000_s1431" style="position:absolute;left:6989;top:10001;width:1077;height:258" coordorigin="8541,7204" coordsize="1417,360">
                <v:group id="_x0000_s1432" style="position:absolute;left:8541;top:7204;width:360;height:360" coordorigin="8541,7204" coordsize="360,360">
                  <v:oval id="_x0000_s1433" style="position:absolute;left:8579;top:7204;width:292;height:360"/>
                  <v:shape id="_x0000_s1434" type="#_x0000_t202" style="position:absolute;left:8541;top:7204;width:360;height:360" filled="f" stroked="f">
                    <v:textbox style="mso-next-textbox:#_x0000_s1434">
                      <w:txbxContent>
                        <w:p w:rsidR="00D26E75" w:rsidRPr="006848FA" w:rsidRDefault="00D26E75" w:rsidP="009E7785">
                          <w:pPr>
                            <w:rPr>
                              <w:sz w:val="10"/>
                              <w:szCs w:val="10"/>
                            </w:rPr>
                          </w:pPr>
                          <w:r w:rsidRPr="006848FA">
                            <w:rPr>
                              <w:sz w:val="10"/>
                              <w:szCs w:val="10"/>
                            </w:rPr>
                            <w:t>A</w:t>
                          </w:r>
                        </w:p>
                      </w:txbxContent>
                    </v:textbox>
                  </v:shape>
                </v:group>
                <v:group id="_x0000_s1435" style="position:absolute;left:8871;top:7204;width:360;height:360" coordorigin="8871,7204" coordsize="360,360">
                  <v:oval id="_x0000_s1436" style="position:absolute;left:8939;top:7204;width:292;height:360"/>
                  <v:shape id="_x0000_s1437" type="#_x0000_t202" style="position:absolute;left:8871;top:7204;width:360;height:360" filled="f" stroked="f">
                    <v:textbox style="mso-next-textbox:#_x0000_s1437">
                      <w:txbxContent>
                        <w:p w:rsidR="00D26E75" w:rsidRPr="006848FA" w:rsidRDefault="00D26E75" w:rsidP="009E7785">
                          <w:pPr>
                            <w:rPr>
                              <w:sz w:val="10"/>
                              <w:szCs w:val="10"/>
                            </w:rPr>
                          </w:pPr>
                          <w:r w:rsidRPr="006848FA">
                            <w:rPr>
                              <w:sz w:val="10"/>
                              <w:szCs w:val="10"/>
                            </w:rPr>
                            <w:t>B</w:t>
                          </w:r>
                        </w:p>
                      </w:txbxContent>
                    </v:textbox>
                  </v:shape>
                </v:group>
                <v:group id="_x0000_s1438" style="position:absolute;left:9231;top:7204;width:360;height:360" coordorigin="9231,7204" coordsize="360,360">
                  <v:oval id="_x0000_s1439" style="position:absolute;left:9261;top:7204;width:292;height:360"/>
                  <v:shape id="_x0000_s1440" type="#_x0000_t202" style="position:absolute;left:9231;top:7204;width:360;height:360" filled="f" stroked="f">
                    <v:textbox style="mso-next-textbox:#_x0000_s1440">
                      <w:txbxContent>
                        <w:p w:rsidR="00D26E75" w:rsidRPr="006848FA" w:rsidRDefault="00D26E75" w:rsidP="009E7785">
                          <w:pPr>
                            <w:rPr>
                              <w:sz w:val="10"/>
                              <w:szCs w:val="10"/>
                            </w:rPr>
                          </w:pPr>
                          <w:r w:rsidRPr="006848FA">
                            <w:rPr>
                              <w:sz w:val="10"/>
                              <w:szCs w:val="10"/>
                            </w:rPr>
                            <w:t>C</w:t>
                          </w:r>
                        </w:p>
                      </w:txbxContent>
                    </v:textbox>
                  </v:shape>
                </v:group>
                <v:group id="_x0000_s1441" style="position:absolute;left:9591;top:7204;width:367;height:360" coordorigin="9591,7204" coordsize="367,360">
                  <v:oval id="_x0000_s1442" style="position:absolute;left:9666;top:7204;width:292;height:360"/>
                  <v:shape id="_x0000_s1443" type="#_x0000_t202" style="position:absolute;left:9591;top:7204;width:360;height:360" filled="f" stroked="f">
                    <v:textbox style="mso-next-textbox:#_x0000_s1443">
                      <w:txbxContent>
                        <w:p w:rsidR="00D26E75" w:rsidRPr="006848FA" w:rsidRDefault="00D26E75" w:rsidP="009E7785">
                          <w:pPr>
                            <w:rPr>
                              <w:sz w:val="10"/>
                              <w:szCs w:val="10"/>
                            </w:rPr>
                          </w:pPr>
                          <w:r w:rsidRPr="006848FA">
                            <w:rPr>
                              <w:sz w:val="10"/>
                              <w:szCs w:val="10"/>
                            </w:rPr>
                            <w:t>D</w:t>
                          </w:r>
                        </w:p>
                      </w:txbxContent>
                    </v:textbox>
                  </v:shape>
                </v:group>
              </v:group>
              <v:group id="_x0000_s1444" style="position:absolute;left:6989;top:10394;width:1077;height:257" coordorigin="8541,7204" coordsize="1417,360">
                <v:group id="_x0000_s1445" style="position:absolute;left:8541;top:7204;width:360;height:360" coordorigin="8541,7204" coordsize="360,360">
                  <v:oval id="_x0000_s1446" style="position:absolute;left:8579;top:7204;width:292;height:360"/>
                  <v:shape id="_x0000_s1447" type="#_x0000_t202" style="position:absolute;left:8541;top:7204;width:360;height:360" filled="f" stroked="f">
                    <v:textbox style="mso-next-textbox:#_x0000_s1447">
                      <w:txbxContent>
                        <w:p w:rsidR="00D26E75" w:rsidRPr="00DC4DC1" w:rsidRDefault="00D26E75" w:rsidP="009E7785">
                          <w:pPr>
                            <w:rPr>
                              <w:sz w:val="10"/>
                              <w:szCs w:val="10"/>
                            </w:rPr>
                          </w:pPr>
                          <w:r w:rsidRPr="00DC4DC1">
                            <w:rPr>
                              <w:sz w:val="10"/>
                              <w:szCs w:val="10"/>
                            </w:rPr>
                            <w:t>A</w:t>
                          </w:r>
                        </w:p>
                      </w:txbxContent>
                    </v:textbox>
                  </v:shape>
                </v:group>
                <v:group id="_x0000_s1448" style="position:absolute;left:8871;top:7204;width:360;height:360" coordorigin="8871,7204" coordsize="360,360">
                  <v:oval id="_x0000_s1449" style="position:absolute;left:8939;top:7204;width:292;height:360"/>
                  <v:shape id="_x0000_s1450" type="#_x0000_t202" style="position:absolute;left:8871;top:7204;width:360;height:360" filled="f" stroked="f">
                    <v:textbox style="mso-next-textbox:#_x0000_s1450">
                      <w:txbxContent>
                        <w:p w:rsidR="00D26E75" w:rsidRPr="006848FA" w:rsidRDefault="00D26E75" w:rsidP="009E7785">
                          <w:pPr>
                            <w:rPr>
                              <w:sz w:val="10"/>
                              <w:szCs w:val="10"/>
                            </w:rPr>
                          </w:pPr>
                          <w:r w:rsidRPr="006848FA">
                            <w:rPr>
                              <w:sz w:val="10"/>
                              <w:szCs w:val="10"/>
                            </w:rPr>
                            <w:t>B</w:t>
                          </w:r>
                        </w:p>
                      </w:txbxContent>
                    </v:textbox>
                  </v:shape>
                </v:group>
                <v:group id="_x0000_s1451" style="position:absolute;left:9231;top:7204;width:360;height:360" coordorigin="9231,7204" coordsize="360,360">
                  <v:oval id="_x0000_s1452" style="position:absolute;left:9261;top:7204;width:292;height:360"/>
                  <v:shape id="_x0000_s1453" type="#_x0000_t202" style="position:absolute;left:9231;top:7204;width:360;height:360" filled="f" stroked="f">
                    <v:textbox style="mso-next-textbox:#_x0000_s1453">
                      <w:txbxContent>
                        <w:p w:rsidR="00D26E75" w:rsidRPr="00DC4DC1" w:rsidRDefault="00D26E75" w:rsidP="009E7785">
                          <w:pPr>
                            <w:rPr>
                              <w:sz w:val="10"/>
                              <w:szCs w:val="10"/>
                            </w:rPr>
                          </w:pPr>
                          <w:r w:rsidRPr="00DC4DC1">
                            <w:rPr>
                              <w:sz w:val="10"/>
                              <w:szCs w:val="10"/>
                            </w:rPr>
                            <w:t>C</w:t>
                          </w:r>
                        </w:p>
                      </w:txbxContent>
                    </v:textbox>
                  </v:shape>
                </v:group>
                <v:group id="_x0000_s1454" style="position:absolute;left:9591;top:7204;width:367;height:360" coordorigin="9591,7204" coordsize="367,360">
                  <v:oval id="_x0000_s1455" style="position:absolute;left:9666;top:7204;width:292;height:360"/>
                  <v:shape id="_x0000_s1456" type="#_x0000_t202" style="position:absolute;left:9591;top:7204;width:360;height:360" filled="f" stroked="f">
                    <v:textbox style="mso-next-textbox:#_x0000_s1456">
                      <w:txbxContent>
                        <w:p w:rsidR="00D26E75" w:rsidRPr="00DC4DC1" w:rsidRDefault="00D26E75" w:rsidP="009E7785">
                          <w:pPr>
                            <w:rPr>
                              <w:sz w:val="10"/>
                              <w:szCs w:val="10"/>
                            </w:rPr>
                          </w:pPr>
                          <w:r w:rsidRPr="00DC4DC1">
                            <w:rPr>
                              <w:sz w:val="10"/>
                              <w:szCs w:val="10"/>
                            </w:rPr>
                            <w:t>D</w:t>
                          </w:r>
                        </w:p>
                      </w:txbxContent>
                    </v:textbox>
                  </v:shape>
                </v:group>
              </v:group>
              <v:group id="_x0000_s1457" style="position:absolute;left:6989;top:10804;width:1077;height:258" coordorigin="8541,7204" coordsize="1417,360">
                <v:group id="_x0000_s1458" style="position:absolute;left:8541;top:7204;width:360;height:360" coordorigin="8541,7204" coordsize="360,360">
                  <v:oval id="_x0000_s1459" style="position:absolute;left:8579;top:7204;width:292;height:360"/>
                  <v:shape id="_x0000_s1460" type="#_x0000_t202" style="position:absolute;left:8541;top:7204;width:360;height:360" filled="f" stroked="f">
                    <v:textbox style="mso-next-textbox:#_x0000_s1460">
                      <w:txbxContent>
                        <w:p w:rsidR="00D26E75" w:rsidRPr="00DC4DC1" w:rsidRDefault="00D26E75" w:rsidP="009E7785">
                          <w:pPr>
                            <w:rPr>
                              <w:sz w:val="10"/>
                              <w:szCs w:val="10"/>
                            </w:rPr>
                          </w:pPr>
                          <w:r w:rsidRPr="00DC4DC1">
                            <w:rPr>
                              <w:sz w:val="10"/>
                              <w:szCs w:val="10"/>
                            </w:rPr>
                            <w:t>A</w:t>
                          </w:r>
                        </w:p>
                      </w:txbxContent>
                    </v:textbox>
                  </v:shape>
                </v:group>
                <v:group id="_x0000_s1461" style="position:absolute;left:8871;top:7204;width:360;height:360" coordorigin="8871,7204" coordsize="360,360">
                  <v:oval id="_x0000_s1462" style="position:absolute;left:8939;top:7204;width:292;height:360"/>
                  <v:shape id="_x0000_s1463" type="#_x0000_t202" style="position:absolute;left:8871;top:7204;width:360;height:360" filled="f" stroked="f">
                    <v:textbox style="mso-next-textbox:#_x0000_s1463">
                      <w:txbxContent>
                        <w:p w:rsidR="00D26E75" w:rsidRPr="00DC4DC1" w:rsidRDefault="00D26E75" w:rsidP="009E7785">
                          <w:pPr>
                            <w:rPr>
                              <w:sz w:val="10"/>
                              <w:szCs w:val="10"/>
                            </w:rPr>
                          </w:pPr>
                          <w:r w:rsidRPr="00DC4DC1">
                            <w:rPr>
                              <w:sz w:val="10"/>
                              <w:szCs w:val="10"/>
                            </w:rPr>
                            <w:t>B</w:t>
                          </w:r>
                        </w:p>
                      </w:txbxContent>
                    </v:textbox>
                  </v:shape>
                </v:group>
                <v:group id="_x0000_s1464" style="position:absolute;left:9231;top:7204;width:360;height:360" coordorigin="9231,7204" coordsize="360,360">
                  <v:oval id="_x0000_s1465" style="position:absolute;left:9261;top:7204;width:292;height:360"/>
                  <v:shape id="_x0000_s1466" type="#_x0000_t202" style="position:absolute;left:9231;top:7204;width:360;height:360" filled="f" stroked="f">
                    <v:textbox style="mso-next-textbox:#_x0000_s1466">
                      <w:txbxContent>
                        <w:p w:rsidR="00D26E75" w:rsidRPr="00DC4DC1" w:rsidRDefault="00D26E75" w:rsidP="009E7785">
                          <w:pPr>
                            <w:rPr>
                              <w:sz w:val="10"/>
                              <w:szCs w:val="10"/>
                            </w:rPr>
                          </w:pPr>
                          <w:r w:rsidRPr="00DC4DC1">
                            <w:rPr>
                              <w:sz w:val="10"/>
                              <w:szCs w:val="10"/>
                            </w:rPr>
                            <w:t>C</w:t>
                          </w:r>
                        </w:p>
                      </w:txbxContent>
                    </v:textbox>
                  </v:shape>
                </v:group>
                <v:group id="_x0000_s1467" style="position:absolute;left:9591;top:7204;width:367;height:360" coordorigin="9591,7204" coordsize="367,360">
                  <v:oval id="_x0000_s1468" style="position:absolute;left:9666;top:7204;width:292;height:360"/>
                  <v:shape id="_x0000_s1469" type="#_x0000_t202" style="position:absolute;left:9591;top:7204;width:360;height:360" filled="f" stroked="f">
                    <v:textbox style="mso-next-textbox:#_x0000_s1469">
                      <w:txbxContent>
                        <w:p w:rsidR="00D26E75" w:rsidRPr="00DC4DC1" w:rsidRDefault="00D26E75" w:rsidP="009E7785">
                          <w:pPr>
                            <w:rPr>
                              <w:sz w:val="10"/>
                              <w:szCs w:val="10"/>
                            </w:rPr>
                          </w:pPr>
                          <w:r w:rsidRPr="00DC4DC1">
                            <w:rPr>
                              <w:sz w:val="10"/>
                              <w:szCs w:val="10"/>
                            </w:rPr>
                            <w:t>D</w:t>
                          </w:r>
                        </w:p>
                      </w:txbxContent>
                    </v:textbox>
                  </v:shape>
                </v:group>
              </v:group>
              <v:group id="_x0000_s1470" style="position:absolute;left:6989;top:11239;width:1077;height:259" coordorigin="8541,7204" coordsize="1417,360">
                <v:group id="_x0000_s1471" style="position:absolute;left:8541;top:7204;width:360;height:360" coordorigin="8541,7204" coordsize="360,360">
                  <v:oval id="_x0000_s1472" style="position:absolute;left:8579;top:7204;width:292;height:360"/>
                  <v:shape id="_x0000_s1473" type="#_x0000_t202" style="position:absolute;left:8541;top:7204;width:360;height:360" filled="f" stroked="f">
                    <v:textbox style="mso-next-textbox:#_x0000_s1473">
                      <w:txbxContent>
                        <w:p w:rsidR="00D26E75" w:rsidRPr="00DC4DC1" w:rsidRDefault="00D26E75" w:rsidP="009E7785">
                          <w:pPr>
                            <w:rPr>
                              <w:sz w:val="10"/>
                              <w:szCs w:val="10"/>
                            </w:rPr>
                          </w:pPr>
                          <w:r w:rsidRPr="00DC4DC1">
                            <w:rPr>
                              <w:sz w:val="10"/>
                              <w:szCs w:val="10"/>
                            </w:rPr>
                            <w:t>A</w:t>
                          </w:r>
                        </w:p>
                      </w:txbxContent>
                    </v:textbox>
                  </v:shape>
                </v:group>
                <v:group id="_x0000_s1474" style="position:absolute;left:8871;top:7204;width:360;height:360" coordorigin="8871,7204" coordsize="360,360">
                  <v:oval id="_x0000_s1475" style="position:absolute;left:8939;top:7204;width:292;height:360"/>
                  <v:shape id="_x0000_s1476" type="#_x0000_t202" style="position:absolute;left:8871;top:7204;width:360;height:360" filled="f" stroked="f">
                    <v:textbox style="mso-next-textbox:#_x0000_s1476">
                      <w:txbxContent>
                        <w:p w:rsidR="00D26E75" w:rsidRPr="00DC4DC1" w:rsidRDefault="00D26E75" w:rsidP="009E7785">
                          <w:pPr>
                            <w:rPr>
                              <w:sz w:val="10"/>
                              <w:szCs w:val="10"/>
                            </w:rPr>
                          </w:pPr>
                          <w:r w:rsidRPr="00DC4DC1">
                            <w:rPr>
                              <w:sz w:val="10"/>
                              <w:szCs w:val="10"/>
                            </w:rPr>
                            <w:t>B</w:t>
                          </w:r>
                        </w:p>
                      </w:txbxContent>
                    </v:textbox>
                  </v:shape>
                </v:group>
                <v:group id="_x0000_s1477" style="position:absolute;left:9231;top:7204;width:360;height:360" coordorigin="9231,7204" coordsize="360,360">
                  <v:oval id="_x0000_s1478" style="position:absolute;left:9261;top:7204;width:292;height:360"/>
                  <v:shape id="_x0000_s1479" type="#_x0000_t202" style="position:absolute;left:9231;top:7204;width:360;height:360" filled="f" stroked="f">
                    <v:textbox style="mso-next-textbox:#_x0000_s1479">
                      <w:txbxContent>
                        <w:p w:rsidR="00D26E75" w:rsidRPr="00DC4DC1" w:rsidRDefault="00D26E75" w:rsidP="009E7785">
                          <w:pPr>
                            <w:rPr>
                              <w:sz w:val="10"/>
                              <w:szCs w:val="10"/>
                            </w:rPr>
                          </w:pPr>
                          <w:r w:rsidRPr="00DC4DC1">
                            <w:rPr>
                              <w:sz w:val="10"/>
                              <w:szCs w:val="10"/>
                            </w:rPr>
                            <w:t>C</w:t>
                          </w:r>
                        </w:p>
                      </w:txbxContent>
                    </v:textbox>
                  </v:shape>
                </v:group>
                <v:group id="_x0000_s1480" style="position:absolute;left:9591;top:7204;width:367;height:360" coordorigin="9591,7204" coordsize="367,360">
                  <v:oval id="_x0000_s1481" style="position:absolute;left:9666;top:7204;width:292;height:360"/>
                  <v:shape id="_x0000_s1482" type="#_x0000_t202" style="position:absolute;left:9591;top:7204;width:360;height:360" filled="f" stroked="f">
                    <v:textbox style="mso-next-textbox:#_x0000_s1482">
                      <w:txbxContent>
                        <w:p w:rsidR="00D26E75" w:rsidRPr="00DC4DC1" w:rsidRDefault="00D26E75" w:rsidP="009E7785">
                          <w:pPr>
                            <w:rPr>
                              <w:sz w:val="10"/>
                              <w:szCs w:val="10"/>
                            </w:rPr>
                          </w:pPr>
                          <w:r w:rsidRPr="00DC4DC1">
                            <w:rPr>
                              <w:sz w:val="10"/>
                              <w:szCs w:val="10"/>
                            </w:rPr>
                            <w:t>D</w:t>
                          </w:r>
                        </w:p>
                      </w:txbxContent>
                    </v:textbox>
                  </v:shape>
                </v:group>
              </v:group>
              <v:group id="_x0000_s1483" style="position:absolute;left:6989;top:13684;width:1077;height:259" coordorigin="8541,7204" coordsize="1417,360">
                <v:group id="_x0000_s1484" style="position:absolute;left:8541;top:7204;width:360;height:360" coordorigin="8541,7204" coordsize="360,360">
                  <v:oval id="_x0000_s1485" style="position:absolute;left:8579;top:7204;width:292;height:360"/>
                  <v:shape id="_x0000_s1486" type="#_x0000_t202" style="position:absolute;left:8541;top:7204;width:360;height:360" filled="f" stroked="f">
                    <v:textbox style="mso-next-textbox:#_x0000_s1486">
                      <w:txbxContent>
                        <w:p w:rsidR="00D26E75" w:rsidRPr="00DC4DC1" w:rsidRDefault="00D26E75" w:rsidP="009E7785">
                          <w:pPr>
                            <w:rPr>
                              <w:sz w:val="10"/>
                              <w:szCs w:val="10"/>
                            </w:rPr>
                          </w:pPr>
                          <w:r w:rsidRPr="00DC4DC1">
                            <w:rPr>
                              <w:sz w:val="10"/>
                              <w:szCs w:val="10"/>
                            </w:rPr>
                            <w:t>A</w:t>
                          </w:r>
                        </w:p>
                      </w:txbxContent>
                    </v:textbox>
                  </v:shape>
                </v:group>
                <v:group id="_x0000_s1487" style="position:absolute;left:8871;top:7204;width:360;height:360" coordorigin="8871,7204" coordsize="360,360">
                  <v:oval id="_x0000_s1488" style="position:absolute;left:8939;top:7204;width:292;height:360"/>
                  <v:shape id="_x0000_s1489" type="#_x0000_t202" style="position:absolute;left:8871;top:7204;width:360;height:360" filled="f" stroked="f">
                    <v:textbox style="mso-next-textbox:#_x0000_s1489">
                      <w:txbxContent>
                        <w:p w:rsidR="00D26E75" w:rsidRPr="00DC4DC1" w:rsidRDefault="00D26E75" w:rsidP="009E7785">
                          <w:pPr>
                            <w:rPr>
                              <w:sz w:val="10"/>
                              <w:szCs w:val="10"/>
                            </w:rPr>
                          </w:pPr>
                          <w:r w:rsidRPr="00DC4DC1">
                            <w:rPr>
                              <w:sz w:val="10"/>
                              <w:szCs w:val="10"/>
                            </w:rPr>
                            <w:t>B</w:t>
                          </w:r>
                        </w:p>
                      </w:txbxContent>
                    </v:textbox>
                  </v:shape>
                </v:group>
                <v:group id="_x0000_s1490" style="position:absolute;left:9231;top:7204;width:360;height:360" coordorigin="9231,7204" coordsize="360,360">
                  <v:oval id="_x0000_s1491" style="position:absolute;left:9261;top:7204;width:292;height:360"/>
                  <v:shape id="_x0000_s1492" type="#_x0000_t202" style="position:absolute;left:9231;top:7204;width:360;height:360" filled="f" stroked="f">
                    <v:textbox style="mso-next-textbox:#_x0000_s1492">
                      <w:txbxContent>
                        <w:p w:rsidR="00D26E75" w:rsidRPr="00DC4DC1" w:rsidRDefault="00D26E75" w:rsidP="009E7785">
                          <w:pPr>
                            <w:rPr>
                              <w:sz w:val="10"/>
                              <w:szCs w:val="10"/>
                            </w:rPr>
                          </w:pPr>
                          <w:r w:rsidRPr="00DC4DC1">
                            <w:rPr>
                              <w:sz w:val="10"/>
                              <w:szCs w:val="10"/>
                            </w:rPr>
                            <w:t>C</w:t>
                          </w:r>
                        </w:p>
                      </w:txbxContent>
                    </v:textbox>
                  </v:shape>
                </v:group>
                <v:group id="_x0000_s1493" style="position:absolute;left:9591;top:7204;width:367;height:360" coordorigin="9591,7204" coordsize="367,360">
                  <v:oval id="_x0000_s1494" style="position:absolute;left:9666;top:7204;width:292;height:360"/>
                  <v:shape id="_x0000_s1495" type="#_x0000_t202" style="position:absolute;left:9591;top:7204;width:360;height:360" filled="f" stroked="f">
                    <v:textbox style="mso-next-textbox:#_x0000_s1495">
                      <w:txbxContent>
                        <w:p w:rsidR="00D26E75" w:rsidRPr="00DC4DC1" w:rsidRDefault="00D26E75" w:rsidP="009E7785">
                          <w:pPr>
                            <w:rPr>
                              <w:sz w:val="10"/>
                              <w:szCs w:val="10"/>
                            </w:rPr>
                          </w:pPr>
                          <w:r w:rsidRPr="00DC4DC1">
                            <w:rPr>
                              <w:sz w:val="10"/>
                              <w:szCs w:val="10"/>
                            </w:rPr>
                            <w:t>D</w:t>
                          </w:r>
                        </w:p>
                      </w:txbxContent>
                    </v:textbox>
                  </v:shape>
                </v:group>
              </v:group>
              <v:group id="_x0000_s1496" style="position:absolute;left:6989;top:11644;width:1077;height:259" coordorigin="8541,7204" coordsize="1417,360">
                <v:group id="_x0000_s1497" style="position:absolute;left:8541;top:7204;width:360;height:360" coordorigin="8541,7204" coordsize="360,360">
                  <v:oval id="_x0000_s1498" style="position:absolute;left:8579;top:7204;width:292;height:360"/>
                  <v:shape id="_x0000_s1499" type="#_x0000_t202" style="position:absolute;left:8541;top:7204;width:360;height:360" filled="f" stroked="f">
                    <v:textbox style="mso-next-textbox:#_x0000_s1499">
                      <w:txbxContent>
                        <w:p w:rsidR="00D26E75" w:rsidRPr="00DC4DC1" w:rsidRDefault="00D26E75" w:rsidP="009E7785">
                          <w:pPr>
                            <w:rPr>
                              <w:sz w:val="10"/>
                              <w:szCs w:val="10"/>
                            </w:rPr>
                          </w:pPr>
                          <w:r w:rsidRPr="00DC4DC1">
                            <w:rPr>
                              <w:sz w:val="10"/>
                              <w:szCs w:val="10"/>
                            </w:rPr>
                            <w:t>A</w:t>
                          </w:r>
                        </w:p>
                      </w:txbxContent>
                    </v:textbox>
                  </v:shape>
                </v:group>
                <v:group id="_x0000_s1500" style="position:absolute;left:8871;top:7204;width:360;height:360" coordorigin="8871,7204" coordsize="360,360">
                  <v:oval id="_x0000_s1501" style="position:absolute;left:8939;top:7204;width:292;height:360"/>
                  <v:shape id="_x0000_s1502" type="#_x0000_t202" style="position:absolute;left:8871;top:7204;width:360;height:360" filled="f" stroked="f">
                    <v:textbox style="mso-next-textbox:#_x0000_s1502">
                      <w:txbxContent>
                        <w:p w:rsidR="00D26E75" w:rsidRPr="00DC4DC1" w:rsidRDefault="00D26E75" w:rsidP="009E7785">
                          <w:pPr>
                            <w:rPr>
                              <w:sz w:val="10"/>
                              <w:szCs w:val="10"/>
                            </w:rPr>
                          </w:pPr>
                          <w:r w:rsidRPr="00DC4DC1">
                            <w:rPr>
                              <w:sz w:val="10"/>
                              <w:szCs w:val="10"/>
                            </w:rPr>
                            <w:t>B</w:t>
                          </w:r>
                        </w:p>
                      </w:txbxContent>
                    </v:textbox>
                  </v:shape>
                </v:group>
                <v:group id="_x0000_s1503" style="position:absolute;left:9231;top:7204;width:360;height:360" coordorigin="9231,7204" coordsize="360,360">
                  <v:oval id="_x0000_s1504" style="position:absolute;left:9261;top:7204;width:292;height:360"/>
                  <v:shape id="_x0000_s1505" type="#_x0000_t202" style="position:absolute;left:9231;top:7204;width:360;height:360" filled="f" stroked="f">
                    <v:textbox style="mso-next-textbox:#_x0000_s1505">
                      <w:txbxContent>
                        <w:p w:rsidR="00D26E75" w:rsidRPr="00DC4DC1" w:rsidRDefault="00D26E75" w:rsidP="009E7785">
                          <w:pPr>
                            <w:rPr>
                              <w:sz w:val="10"/>
                              <w:szCs w:val="10"/>
                            </w:rPr>
                          </w:pPr>
                          <w:r w:rsidRPr="00DC4DC1">
                            <w:rPr>
                              <w:sz w:val="10"/>
                              <w:szCs w:val="10"/>
                            </w:rPr>
                            <w:t>C</w:t>
                          </w:r>
                        </w:p>
                      </w:txbxContent>
                    </v:textbox>
                  </v:shape>
                </v:group>
                <v:group id="_x0000_s1506" style="position:absolute;left:9591;top:7204;width:367;height:360" coordorigin="9591,7204" coordsize="367,360">
                  <v:oval id="_x0000_s1507" style="position:absolute;left:9666;top:7204;width:292;height:360"/>
                  <v:shape id="_x0000_s1508" type="#_x0000_t202" style="position:absolute;left:9591;top:7204;width:360;height:360" filled="f" stroked="f">
                    <v:textbox style="mso-next-textbox:#_x0000_s1508">
                      <w:txbxContent>
                        <w:p w:rsidR="00D26E75" w:rsidRPr="00DC4DC1" w:rsidRDefault="00D26E75" w:rsidP="009E7785">
                          <w:pPr>
                            <w:rPr>
                              <w:sz w:val="10"/>
                              <w:szCs w:val="10"/>
                            </w:rPr>
                          </w:pPr>
                          <w:r w:rsidRPr="00DC4DC1">
                            <w:rPr>
                              <w:sz w:val="10"/>
                              <w:szCs w:val="10"/>
                            </w:rPr>
                            <w:t>D</w:t>
                          </w:r>
                        </w:p>
                      </w:txbxContent>
                    </v:textbox>
                  </v:shape>
                </v:group>
              </v:group>
              <v:group id="_x0000_s1509" style="position:absolute;left:6989;top:12032;width:1077;height:258" coordorigin="8541,7204" coordsize="1417,360">
                <v:group id="_x0000_s1510" style="position:absolute;left:8541;top:7204;width:360;height:360" coordorigin="8541,7204" coordsize="360,360">
                  <v:oval id="_x0000_s1511" style="position:absolute;left:8579;top:7204;width:292;height:360"/>
                  <v:shape id="_x0000_s1512" type="#_x0000_t202" style="position:absolute;left:8541;top:7204;width:360;height:360" filled="f" stroked="f">
                    <v:textbox style="mso-next-textbox:#_x0000_s1512">
                      <w:txbxContent>
                        <w:p w:rsidR="00D26E75" w:rsidRPr="00DC4DC1" w:rsidRDefault="00D26E75" w:rsidP="009E7785">
                          <w:pPr>
                            <w:rPr>
                              <w:sz w:val="10"/>
                              <w:szCs w:val="10"/>
                            </w:rPr>
                          </w:pPr>
                          <w:r w:rsidRPr="00DC4DC1">
                            <w:rPr>
                              <w:sz w:val="10"/>
                              <w:szCs w:val="10"/>
                            </w:rPr>
                            <w:t>A</w:t>
                          </w:r>
                        </w:p>
                      </w:txbxContent>
                    </v:textbox>
                  </v:shape>
                </v:group>
                <v:group id="_x0000_s1513" style="position:absolute;left:8871;top:7204;width:360;height:360" coordorigin="8871,7204" coordsize="360,360">
                  <v:oval id="_x0000_s1514" style="position:absolute;left:8939;top:7204;width:292;height:360"/>
                  <v:shape id="_x0000_s1515" type="#_x0000_t202" style="position:absolute;left:8871;top:7204;width:360;height:360" filled="f" stroked="f">
                    <v:textbox style="mso-next-textbox:#_x0000_s1515">
                      <w:txbxContent>
                        <w:p w:rsidR="00D26E75" w:rsidRPr="00DC4DC1" w:rsidRDefault="00D26E75" w:rsidP="009E7785">
                          <w:pPr>
                            <w:rPr>
                              <w:sz w:val="10"/>
                              <w:szCs w:val="10"/>
                            </w:rPr>
                          </w:pPr>
                          <w:r w:rsidRPr="00DC4DC1">
                            <w:rPr>
                              <w:sz w:val="10"/>
                              <w:szCs w:val="10"/>
                            </w:rPr>
                            <w:t>B</w:t>
                          </w:r>
                        </w:p>
                      </w:txbxContent>
                    </v:textbox>
                  </v:shape>
                </v:group>
                <v:group id="_x0000_s1516" style="position:absolute;left:9231;top:7204;width:360;height:360" coordorigin="9231,7204" coordsize="360,360">
                  <v:oval id="_x0000_s1517" style="position:absolute;left:9261;top:7204;width:292;height:360"/>
                  <v:shape id="_x0000_s1518" type="#_x0000_t202" style="position:absolute;left:9231;top:7204;width:360;height:360" filled="f" stroked="f">
                    <v:textbox style="mso-next-textbox:#_x0000_s1518">
                      <w:txbxContent>
                        <w:p w:rsidR="00D26E75" w:rsidRPr="00DC4DC1" w:rsidRDefault="00D26E75" w:rsidP="009E7785">
                          <w:pPr>
                            <w:rPr>
                              <w:sz w:val="10"/>
                              <w:szCs w:val="10"/>
                            </w:rPr>
                          </w:pPr>
                          <w:r w:rsidRPr="00DC4DC1">
                            <w:rPr>
                              <w:sz w:val="10"/>
                              <w:szCs w:val="10"/>
                            </w:rPr>
                            <w:t>C</w:t>
                          </w:r>
                        </w:p>
                      </w:txbxContent>
                    </v:textbox>
                  </v:shape>
                </v:group>
                <v:group id="_x0000_s1519" style="position:absolute;left:9591;top:7204;width:367;height:360" coordorigin="9591,7204" coordsize="367,360">
                  <v:oval id="_x0000_s1520" style="position:absolute;left:9666;top:7204;width:292;height:360"/>
                  <v:shape id="_x0000_s1521" type="#_x0000_t202" style="position:absolute;left:9591;top:7204;width:360;height:360" filled="f" stroked="f">
                    <v:textbox style="mso-next-textbox:#_x0000_s1521">
                      <w:txbxContent>
                        <w:p w:rsidR="00D26E75" w:rsidRPr="00DC4DC1" w:rsidRDefault="00D26E75" w:rsidP="009E7785">
                          <w:pPr>
                            <w:rPr>
                              <w:sz w:val="10"/>
                              <w:szCs w:val="10"/>
                            </w:rPr>
                          </w:pPr>
                          <w:r w:rsidRPr="00DC4DC1">
                            <w:rPr>
                              <w:sz w:val="10"/>
                              <w:szCs w:val="10"/>
                            </w:rPr>
                            <w:t>D</w:t>
                          </w:r>
                        </w:p>
                      </w:txbxContent>
                    </v:textbox>
                  </v:shape>
                </v:group>
              </v:group>
              <v:group id="_x0000_s1522" style="position:absolute;left:6989;top:12424;width:1077;height:258" coordorigin="8541,7204" coordsize="1417,360">
                <v:group id="_x0000_s1523" style="position:absolute;left:8541;top:7204;width:360;height:360" coordorigin="8541,7204" coordsize="360,360">
                  <v:oval id="_x0000_s1524" style="position:absolute;left:8579;top:7204;width:292;height:360"/>
                  <v:shape id="_x0000_s1525" type="#_x0000_t202" style="position:absolute;left:8541;top:7204;width:360;height:360" filled="f" stroked="f">
                    <v:textbox style="mso-next-textbox:#_x0000_s1525">
                      <w:txbxContent>
                        <w:p w:rsidR="00D26E75" w:rsidRPr="00DC4DC1" w:rsidRDefault="00D26E75" w:rsidP="009E7785">
                          <w:pPr>
                            <w:rPr>
                              <w:sz w:val="10"/>
                              <w:szCs w:val="10"/>
                            </w:rPr>
                          </w:pPr>
                          <w:r w:rsidRPr="00DC4DC1">
                            <w:rPr>
                              <w:sz w:val="10"/>
                              <w:szCs w:val="10"/>
                            </w:rPr>
                            <w:t>A</w:t>
                          </w:r>
                        </w:p>
                      </w:txbxContent>
                    </v:textbox>
                  </v:shape>
                </v:group>
                <v:group id="_x0000_s1526" style="position:absolute;left:8871;top:7204;width:360;height:360" coordorigin="8871,7204" coordsize="360,360">
                  <v:oval id="_x0000_s1527" style="position:absolute;left:8939;top:7204;width:292;height:360"/>
                  <v:shape id="_x0000_s1528" type="#_x0000_t202" style="position:absolute;left:8871;top:7204;width:360;height:360" filled="f" stroked="f">
                    <v:textbox style="mso-next-textbox:#_x0000_s1528">
                      <w:txbxContent>
                        <w:p w:rsidR="00D26E75" w:rsidRPr="00DC4DC1" w:rsidRDefault="00D26E75" w:rsidP="009E7785">
                          <w:pPr>
                            <w:rPr>
                              <w:sz w:val="10"/>
                              <w:szCs w:val="10"/>
                            </w:rPr>
                          </w:pPr>
                          <w:r w:rsidRPr="00DC4DC1">
                            <w:rPr>
                              <w:sz w:val="10"/>
                              <w:szCs w:val="10"/>
                            </w:rPr>
                            <w:t>B</w:t>
                          </w:r>
                        </w:p>
                      </w:txbxContent>
                    </v:textbox>
                  </v:shape>
                </v:group>
                <v:group id="_x0000_s1529" style="position:absolute;left:9231;top:7204;width:360;height:360" coordorigin="9231,7204" coordsize="360,360">
                  <v:oval id="_x0000_s1530" style="position:absolute;left:9261;top:7204;width:292;height:360"/>
                  <v:shape id="_x0000_s1531" type="#_x0000_t202" style="position:absolute;left:9231;top:7204;width:360;height:360" filled="f" stroked="f">
                    <v:textbox style="mso-next-textbox:#_x0000_s1531">
                      <w:txbxContent>
                        <w:p w:rsidR="00D26E75" w:rsidRPr="00DC4DC1" w:rsidRDefault="00D26E75" w:rsidP="009E7785">
                          <w:pPr>
                            <w:rPr>
                              <w:sz w:val="10"/>
                              <w:szCs w:val="10"/>
                            </w:rPr>
                          </w:pPr>
                          <w:r w:rsidRPr="00DC4DC1">
                            <w:rPr>
                              <w:sz w:val="10"/>
                              <w:szCs w:val="10"/>
                            </w:rPr>
                            <w:t>C</w:t>
                          </w:r>
                        </w:p>
                      </w:txbxContent>
                    </v:textbox>
                  </v:shape>
                </v:group>
                <v:group id="_x0000_s1532" style="position:absolute;left:9591;top:7204;width:367;height:360" coordorigin="9591,7204" coordsize="367,360">
                  <v:oval id="_x0000_s1533" style="position:absolute;left:9666;top:7204;width:292;height:360"/>
                  <v:shape id="_x0000_s1534" type="#_x0000_t202" style="position:absolute;left:9591;top:7204;width:360;height:360" filled="f" stroked="f">
                    <v:textbox style="mso-next-textbox:#_x0000_s1534">
                      <w:txbxContent>
                        <w:p w:rsidR="00D26E75" w:rsidRPr="00DC4DC1" w:rsidRDefault="00D26E75" w:rsidP="009E7785">
                          <w:pPr>
                            <w:rPr>
                              <w:sz w:val="10"/>
                              <w:szCs w:val="10"/>
                            </w:rPr>
                          </w:pPr>
                          <w:r w:rsidRPr="00DC4DC1">
                            <w:rPr>
                              <w:sz w:val="10"/>
                              <w:szCs w:val="10"/>
                            </w:rPr>
                            <w:t>D</w:t>
                          </w:r>
                        </w:p>
                      </w:txbxContent>
                    </v:textbox>
                  </v:shape>
                </v:group>
              </v:group>
              <v:group id="_x0000_s1535" style="position:absolute;left:6989;top:12874;width:1077;height:258" coordorigin="8541,7204" coordsize="1417,360">
                <v:group id="_x0000_s1536" style="position:absolute;left:8541;top:7204;width:360;height:360" coordorigin="8541,7204" coordsize="360,360">
                  <v:oval id="_x0000_s1537" style="position:absolute;left:8579;top:7204;width:292;height:360"/>
                  <v:shape id="_x0000_s1538" type="#_x0000_t202" style="position:absolute;left:8541;top:7204;width:360;height:360" filled="f" stroked="f">
                    <v:textbox style="mso-next-textbox:#_x0000_s1538">
                      <w:txbxContent>
                        <w:p w:rsidR="00D26E75" w:rsidRPr="00DC4DC1" w:rsidRDefault="00D26E75" w:rsidP="009E7785">
                          <w:pPr>
                            <w:rPr>
                              <w:sz w:val="10"/>
                              <w:szCs w:val="10"/>
                            </w:rPr>
                          </w:pPr>
                          <w:r w:rsidRPr="00DC4DC1">
                            <w:rPr>
                              <w:sz w:val="10"/>
                              <w:szCs w:val="10"/>
                            </w:rPr>
                            <w:t>A</w:t>
                          </w:r>
                        </w:p>
                      </w:txbxContent>
                    </v:textbox>
                  </v:shape>
                </v:group>
                <v:group id="_x0000_s1539" style="position:absolute;left:8871;top:7204;width:360;height:360" coordorigin="8871,7204" coordsize="360,360">
                  <v:oval id="_x0000_s1540" style="position:absolute;left:8939;top:7204;width:292;height:360"/>
                  <v:shape id="_x0000_s1541" type="#_x0000_t202" style="position:absolute;left:8871;top:7204;width:360;height:360" filled="f" stroked="f">
                    <v:textbox style="mso-next-textbox:#_x0000_s1541">
                      <w:txbxContent>
                        <w:p w:rsidR="00D26E75" w:rsidRPr="00DC4DC1" w:rsidRDefault="00D26E75" w:rsidP="009E7785">
                          <w:pPr>
                            <w:rPr>
                              <w:sz w:val="10"/>
                              <w:szCs w:val="10"/>
                            </w:rPr>
                          </w:pPr>
                          <w:r w:rsidRPr="00DC4DC1">
                            <w:rPr>
                              <w:sz w:val="10"/>
                              <w:szCs w:val="10"/>
                            </w:rPr>
                            <w:t>B</w:t>
                          </w:r>
                        </w:p>
                      </w:txbxContent>
                    </v:textbox>
                  </v:shape>
                </v:group>
                <v:group id="_x0000_s1542" style="position:absolute;left:9231;top:7204;width:360;height:360" coordorigin="9231,7204" coordsize="360,360">
                  <v:oval id="_x0000_s1543" style="position:absolute;left:9261;top:7204;width:292;height:360"/>
                  <v:shape id="_x0000_s1544" type="#_x0000_t202" style="position:absolute;left:9231;top:7204;width:360;height:360" filled="f" stroked="f">
                    <v:textbox style="mso-next-textbox:#_x0000_s1544">
                      <w:txbxContent>
                        <w:p w:rsidR="00D26E75" w:rsidRPr="00DC4DC1" w:rsidRDefault="00D26E75" w:rsidP="009E7785">
                          <w:pPr>
                            <w:rPr>
                              <w:sz w:val="10"/>
                              <w:szCs w:val="10"/>
                            </w:rPr>
                          </w:pPr>
                          <w:r w:rsidRPr="00DC4DC1">
                            <w:rPr>
                              <w:sz w:val="10"/>
                              <w:szCs w:val="10"/>
                            </w:rPr>
                            <w:t>C</w:t>
                          </w:r>
                        </w:p>
                      </w:txbxContent>
                    </v:textbox>
                  </v:shape>
                </v:group>
                <v:group id="_x0000_s1545" style="position:absolute;left:9591;top:7204;width:367;height:360" coordorigin="9591,7204" coordsize="367,360">
                  <v:oval id="_x0000_s1546" style="position:absolute;left:9666;top:7204;width:292;height:360"/>
                  <v:shape id="_x0000_s1547" type="#_x0000_t202" style="position:absolute;left:9591;top:7204;width:360;height:360" filled="f" stroked="f">
                    <v:textbox style="mso-next-textbox:#_x0000_s1547">
                      <w:txbxContent>
                        <w:p w:rsidR="00D26E75" w:rsidRPr="00DC4DC1" w:rsidRDefault="00D26E75" w:rsidP="009E7785">
                          <w:pPr>
                            <w:rPr>
                              <w:sz w:val="10"/>
                              <w:szCs w:val="10"/>
                            </w:rPr>
                          </w:pPr>
                          <w:r w:rsidRPr="00DC4DC1">
                            <w:rPr>
                              <w:sz w:val="10"/>
                              <w:szCs w:val="10"/>
                            </w:rPr>
                            <w:t>D</w:t>
                          </w:r>
                        </w:p>
                      </w:txbxContent>
                    </v:textbox>
                  </v:shape>
                </v:group>
              </v:group>
              <v:group id="_x0000_s1548" style="position:absolute;left:6989;top:13324;width:1077;height:259" coordorigin="8541,7204" coordsize="1417,360">
                <v:group id="_x0000_s1549" style="position:absolute;left:8541;top:7204;width:360;height:360" coordorigin="8541,7204" coordsize="360,360">
                  <v:oval id="_x0000_s1550" style="position:absolute;left:8579;top:7204;width:292;height:360"/>
                  <v:shape id="_x0000_s1551" type="#_x0000_t202" style="position:absolute;left:8541;top:7204;width:360;height:360" filled="f" stroked="f">
                    <v:textbox style="mso-next-textbox:#_x0000_s1551">
                      <w:txbxContent>
                        <w:p w:rsidR="00D26E75" w:rsidRPr="00DC4DC1" w:rsidRDefault="00D26E75" w:rsidP="009E7785">
                          <w:pPr>
                            <w:rPr>
                              <w:sz w:val="10"/>
                              <w:szCs w:val="10"/>
                            </w:rPr>
                          </w:pPr>
                          <w:r w:rsidRPr="00DC4DC1">
                            <w:rPr>
                              <w:sz w:val="10"/>
                              <w:szCs w:val="10"/>
                            </w:rPr>
                            <w:t>A</w:t>
                          </w:r>
                        </w:p>
                      </w:txbxContent>
                    </v:textbox>
                  </v:shape>
                </v:group>
                <v:group id="_x0000_s1552" style="position:absolute;left:8871;top:7204;width:360;height:360" coordorigin="8871,7204" coordsize="360,360">
                  <v:oval id="_x0000_s1553" style="position:absolute;left:8939;top:7204;width:292;height:360"/>
                  <v:shape id="_x0000_s1554" type="#_x0000_t202" style="position:absolute;left:8871;top:7204;width:360;height:360" filled="f" stroked="f">
                    <v:textbox style="mso-next-textbox:#_x0000_s1554">
                      <w:txbxContent>
                        <w:p w:rsidR="00D26E75" w:rsidRPr="00DC4DC1" w:rsidRDefault="00D26E75" w:rsidP="009E7785">
                          <w:pPr>
                            <w:rPr>
                              <w:sz w:val="10"/>
                              <w:szCs w:val="10"/>
                            </w:rPr>
                          </w:pPr>
                          <w:r w:rsidRPr="00DC4DC1">
                            <w:rPr>
                              <w:sz w:val="10"/>
                              <w:szCs w:val="10"/>
                            </w:rPr>
                            <w:t>B</w:t>
                          </w:r>
                        </w:p>
                      </w:txbxContent>
                    </v:textbox>
                  </v:shape>
                </v:group>
                <v:group id="_x0000_s1555" style="position:absolute;left:9231;top:7204;width:360;height:360" coordorigin="9231,7204" coordsize="360,360">
                  <v:oval id="_x0000_s1556" style="position:absolute;left:9261;top:7204;width:292;height:360"/>
                  <v:shape id="_x0000_s1557" type="#_x0000_t202" style="position:absolute;left:9231;top:7204;width:360;height:360" filled="f" stroked="f">
                    <v:textbox style="mso-next-textbox:#_x0000_s1557">
                      <w:txbxContent>
                        <w:p w:rsidR="00D26E75" w:rsidRPr="00DC4DC1" w:rsidRDefault="00D26E75" w:rsidP="009E7785">
                          <w:pPr>
                            <w:rPr>
                              <w:sz w:val="10"/>
                              <w:szCs w:val="10"/>
                            </w:rPr>
                          </w:pPr>
                          <w:r w:rsidRPr="00DC4DC1">
                            <w:rPr>
                              <w:sz w:val="10"/>
                              <w:szCs w:val="10"/>
                            </w:rPr>
                            <w:t>C</w:t>
                          </w:r>
                        </w:p>
                      </w:txbxContent>
                    </v:textbox>
                  </v:shape>
                </v:group>
                <v:group id="_x0000_s1558" style="position:absolute;left:9591;top:7204;width:367;height:360" coordorigin="9591,7204" coordsize="367,360">
                  <v:oval id="_x0000_s1559" style="position:absolute;left:9666;top:7204;width:292;height:360"/>
                  <v:shape id="_x0000_s1560" type="#_x0000_t202" style="position:absolute;left:9591;top:7204;width:360;height:360" filled="f" stroked="f">
                    <v:textbox style="mso-next-textbox:#_x0000_s1560">
                      <w:txbxContent>
                        <w:p w:rsidR="00D26E75" w:rsidRPr="00DC4DC1" w:rsidRDefault="00D26E75" w:rsidP="009E7785">
                          <w:pPr>
                            <w:rPr>
                              <w:sz w:val="10"/>
                              <w:szCs w:val="10"/>
                            </w:rPr>
                          </w:pPr>
                          <w:r w:rsidRPr="00DC4DC1">
                            <w:rPr>
                              <w:sz w:val="10"/>
                              <w:szCs w:val="10"/>
                            </w:rPr>
                            <w:t>D</w:t>
                          </w:r>
                        </w:p>
                      </w:txbxContent>
                    </v:textbox>
                  </v:shape>
                </v:group>
              </v:group>
              <v:shape id="_x0000_s1561" type="#_x0000_t202" style="position:absolute;left:6381;top:9904;width:590;height:4444" filled="f" stroked="f">
                <v:textbox style="mso-next-textbox:#_x0000_s1561">
                  <w:txbxContent>
                    <w:p w:rsidR="00D26E75" w:rsidRPr="00BD4ADF" w:rsidRDefault="00D26E75" w:rsidP="009E7785">
                      <w:pPr>
                        <w:rPr>
                          <w:b/>
                          <w:bCs/>
                          <w:sz w:val="8"/>
                          <w:szCs w:val="8"/>
                        </w:rPr>
                      </w:pPr>
                    </w:p>
                    <w:p w:rsidR="00D26E75" w:rsidRPr="00BA60D3" w:rsidRDefault="00D26E75" w:rsidP="009E7785">
                      <w:pPr>
                        <w:rPr>
                          <w:b/>
                          <w:bCs/>
                          <w:sz w:val="18"/>
                          <w:szCs w:val="18"/>
                        </w:rPr>
                      </w:pPr>
                      <w:r>
                        <w:rPr>
                          <w:b/>
                          <w:bCs/>
                          <w:sz w:val="18"/>
                          <w:szCs w:val="18"/>
                        </w:rPr>
                        <w:t>11</w:t>
                      </w:r>
                    </w:p>
                    <w:p w:rsidR="00D26E75" w:rsidRPr="00BD4ADF" w:rsidRDefault="00D26E75" w:rsidP="009E7785">
                      <w:pPr>
                        <w:rPr>
                          <w:b/>
                          <w:bCs/>
                          <w:sz w:val="10"/>
                          <w:szCs w:val="10"/>
                        </w:rPr>
                      </w:pPr>
                    </w:p>
                    <w:p w:rsidR="00D26E75" w:rsidRPr="00BA60D3" w:rsidRDefault="00D26E75" w:rsidP="009E7785">
                      <w:pPr>
                        <w:rPr>
                          <w:b/>
                          <w:bCs/>
                          <w:sz w:val="18"/>
                          <w:szCs w:val="18"/>
                        </w:rPr>
                      </w:pPr>
                      <w:r>
                        <w:rPr>
                          <w:b/>
                          <w:bCs/>
                          <w:sz w:val="18"/>
                          <w:szCs w:val="18"/>
                        </w:rPr>
                        <w:t>12</w:t>
                      </w:r>
                    </w:p>
                    <w:p w:rsidR="00D26E75" w:rsidRPr="00BA60D3" w:rsidRDefault="00D26E75" w:rsidP="009E7785">
                      <w:pPr>
                        <w:rPr>
                          <w:b/>
                          <w:bCs/>
                          <w:sz w:val="18"/>
                          <w:szCs w:val="18"/>
                        </w:rPr>
                      </w:pPr>
                    </w:p>
                    <w:p w:rsidR="00D26E75" w:rsidRPr="00BA60D3" w:rsidRDefault="00D26E75" w:rsidP="009E7785">
                      <w:pPr>
                        <w:rPr>
                          <w:b/>
                          <w:bCs/>
                          <w:sz w:val="18"/>
                          <w:szCs w:val="18"/>
                        </w:rPr>
                      </w:pPr>
                      <w:r>
                        <w:rPr>
                          <w:b/>
                          <w:bCs/>
                          <w:sz w:val="18"/>
                          <w:szCs w:val="18"/>
                        </w:rPr>
                        <w:t>13</w:t>
                      </w:r>
                    </w:p>
                    <w:p w:rsidR="00D26E75" w:rsidRPr="00BA60D3" w:rsidRDefault="00D26E75" w:rsidP="009E7785">
                      <w:pPr>
                        <w:rPr>
                          <w:b/>
                          <w:bCs/>
                          <w:sz w:val="18"/>
                          <w:szCs w:val="18"/>
                        </w:rPr>
                      </w:pPr>
                    </w:p>
                    <w:p w:rsidR="00D26E75" w:rsidRPr="00BA60D3" w:rsidRDefault="00D26E75" w:rsidP="009E7785">
                      <w:pPr>
                        <w:rPr>
                          <w:b/>
                          <w:bCs/>
                          <w:sz w:val="18"/>
                          <w:szCs w:val="18"/>
                        </w:rPr>
                      </w:pPr>
                      <w:r>
                        <w:rPr>
                          <w:b/>
                          <w:bCs/>
                          <w:sz w:val="18"/>
                          <w:szCs w:val="18"/>
                        </w:rPr>
                        <w:t>14</w:t>
                      </w:r>
                    </w:p>
                    <w:p w:rsidR="00D26E75" w:rsidRPr="00BA60D3" w:rsidRDefault="00D26E75" w:rsidP="009E7785">
                      <w:pPr>
                        <w:rPr>
                          <w:b/>
                          <w:bCs/>
                          <w:sz w:val="18"/>
                          <w:szCs w:val="18"/>
                        </w:rPr>
                      </w:pPr>
                    </w:p>
                    <w:p w:rsidR="00D26E75" w:rsidRPr="00BA60D3" w:rsidRDefault="00D26E75" w:rsidP="009E7785">
                      <w:pPr>
                        <w:rPr>
                          <w:b/>
                          <w:bCs/>
                          <w:sz w:val="18"/>
                          <w:szCs w:val="18"/>
                        </w:rPr>
                      </w:pPr>
                      <w:r>
                        <w:rPr>
                          <w:b/>
                          <w:bCs/>
                          <w:sz w:val="18"/>
                          <w:szCs w:val="18"/>
                        </w:rPr>
                        <w:t>1</w:t>
                      </w:r>
                      <w:r w:rsidRPr="00BA60D3">
                        <w:rPr>
                          <w:b/>
                          <w:bCs/>
                          <w:sz w:val="18"/>
                          <w:szCs w:val="18"/>
                        </w:rPr>
                        <w:t>5</w:t>
                      </w:r>
                    </w:p>
                    <w:p w:rsidR="00D26E75" w:rsidRPr="00BA60D3" w:rsidRDefault="00D26E75" w:rsidP="009E7785">
                      <w:pPr>
                        <w:rPr>
                          <w:b/>
                          <w:bCs/>
                          <w:sz w:val="18"/>
                          <w:szCs w:val="18"/>
                        </w:rPr>
                      </w:pPr>
                    </w:p>
                    <w:p w:rsidR="00D26E75" w:rsidRPr="00BA60D3" w:rsidRDefault="00D26E75" w:rsidP="009E7785">
                      <w:pPr>
                        <w:rPr>
                          <w:b/>
                          <w:bCs/>
                          <w:sz w:val="18"/>
                          <w:szCs w:val="18"/>
                        </w:rPr>
                      </w:pPr>
                      <w:r>
                        <w:rPr>
                          <w:b/>
                          <w:bCs/>
                          <w:sz w:val="18"/>
                          <w:szCs w:val="18"/>
                        </w:rPr>
                        <w:t>1</w:t>
                      </w:r>
                      <w:r w:rsidRPr="00BA60D3">
                        <w:rPr>
                          <w:b/>
                          <w:bCs/>
                          <w:sz w:val="18"/>
                          <w:szCs w:val="18"/>
                        </w:rPr>
                        <w:t>6</w:t>
                      </w:r>
                    </w:p>
                    <w:p w:rsidR="00D26E75" w:rsidRPr="00BA60D3" w:rsidRDefault="00D26E75" w:rsidP="009E7785">
                      <w:pPr>
                        <w:rPr>
                          <w:b/>
                          <w:bCs/>
                          <w:sz w:val="18"/>
                          <w:szCs w:val="18"/>
                        </w:rPr>
                      </w:pPr>
                    </w:p>
                    <w:p w:rsidR="00D26E75" w:rsidRPr="00BA60D3" w:rsidRDefault="00D26E75" w:rsidP="009E7785">
                      <w:pPr>
                        <w:rPr>
                          <w:b/>
                          <w:bCs/>
                          <w:sz w:val="18"/>
                          <w:szCs w:val="18"/>
                        </w:rPr>
                      </w:pPr>
                      <w:r>
                        <w:rPr>
                          <w:b/>
                          <w:bCs/>
                          <w:sz w:val="18"/>
                          <w:szCs w:val="18"/>
                        </w:rPr>
                        <w:t>1</w:t>
                      </w:r>
                      <w:r w:rsidRPr="00BA60D3">
                        <w:rPr>
                          <w:b/>
                          <w:bCs/>
                          <w:sz w:val="18"/>
                          <w:szCs w:val="18"/>
                        </w:rPr>
                        <w:t>7</w:t>
                      </w:r>
                    </w:p>
                    <w:p w:rsidR="00D26E75" w:rsidRPr="00BA60D3" w:rsidRDefault="00D26E75" w:rsidP="009E7785">
                      <w:pPr>
                        <w:rPr>
                          <w:b/>
                          <w:bCs/>
                          <w:sz w:val="18"/>
                          <w:szCs w:val="18"/>
                        </w:rPr>
                      </w:pPr>
                    </w:p>
                    <w:p w:rsidR="00D26E75" w:rsidRPr="00BA60D3" w:rsidRDefault="00D26E75" w:rsidP="009E7785">
                      <w:pPr>
                        <w:rPr>
                          <w:b/>
                          <w:bCs/>
                          <w:sz w:val="18"/>
                          <w:szCs w:val="18"/>
                        </w:rPr>
                      </w:pPr>
                      <w:r>
                        <w:rPr>
                          <w:b/>
                          <w:bCs/>
                          <w:sz w:val="18"/>
                          <w:szCs w:val="18"/>
                        </w:rPr>
                        <w:t>1</w:t>
                      </w:r>
                      <w:r w:rsidRPr="00BA60D3">
                        <w:rPr>
                          <w:b/>
                          <w:bCs/>
                          <w:sz w:val="18"/>
                          <w:szCs w:val="18"/>
                        </w:rPr>
                        <w:t>8</w:t>
                      </w:r>
                    </w:p>
                    <w:p w:rsidR="00D26E75" w:rsidRPr="00BA60D3" w:rsidRDefault="00D26E75" w:rsidP="009E7785">
                      <w:pPr>
                        <w:rPr>
                          <w:b/>
                          <w:bCs/>
                          <w:sz w:val="18"/>
                          <w:szCs w:val="18"/>
                        </w:rPr>
                      </w:pPr>
                    </w:p>
                    <w:p w:rsidR="00D26E75" w:rsidRPr="00BA60D3" w:rsidRDefault="00D26E75" w:rsidP="009E7785">
                      <w:pPr>
                        <w:rPr>
                          <w:b/>
                          <w:bCs/>
                          <w:sz w:val="18"/>
                          <w:szCs w:val="18"/>
                        </w:rPr>
                      </w:pPr>
                      <w:r>
                        <w:rPr>
                          <w:b/>
                          <w:bCs/>
                          <w:sz w:val="18"/>
                          <w:szCs w:val="18"/>
                        </w:rPr>
                        <w:t>1</w:t>
                      </w:r>
                      <w:r w:rsidRPr="00BA60D3">
                        <w:rPr>
                          <w:b/>
                          <w:bCs/>
                          <w:sz w:val="18"/>
                          <w:szCs w:val="18"/>
                        </w:rPr>
                        <w:t>9</w:t>
                      </w:r>
                    </w:p>
                    <w:p w:rsidR="00D26E75" w:rsidRPr="00BA60D3" w:rsidRDefault="00D26E75" w:rsidP="009E7785">
                      <w:pPr>
                        <w:rPr>
                          <w:b/>
                          <w:bCs/>
                          <w:sz w:val="18"/>
                          <w:szCs w:val="18"/>
                        </w:rPr>
                      </w:pPr>
                    </w:p>
                    <w:p w:rsidR="00D26E75" w:rsidRPr="00BA60D3" w:rsidRDefault="00D26E75" w:rsidP="009E7785">
                      <w:pPr>
                        <w:rPr>
                          <w:b/>
                          <w:bCs/>
                          <w:sz w:val="18"/>
                          <w:szCs w:val="18"/>
                        </w:rPr>
                      </w:pPr>
                      <w:r>
                        <w:rPr>
                          <w:b/>
                          <w:bCs/>
                          <w:sz w:val="18"/>
                          <w:szCs w:val="18"/>
                        </w:rPr>
                        <w:t>2</w:t>
                      </w:r>
                      <w:r w:rsidRPr="00BA60D3">
                        <w:rPr>
                          <w:b/>
                          <w:bCs/>
                          <w:sz w:val="18"/>
                          <w:szCs w:val="18"/>
                        </w:rPr>
                        <w:t>0</w:t>
                      </w:r>
                    </w:p>
                  </w:txbxContent>
                </v:textbox>
              </v:shape>
            </v:group>
          </v:group>
        </w:pict>
      </w:r>
      <w:r>
        <w:rPr>
          <w:rFonts w:ascii="Comic Sans MS" w:hAnsi="Comic Sans MS" w:cs="Comic Sans MS"/>
          <w:b/>
          <w:bCs/>
          <w:u w:val="single"/>
          <w:shd w:val="clear" w:color="auto" w:fill="D9D9D9"/>
        </w:rPr>
        <w:t xml:space="preserve"> </w:t>
      </w:r>
      <w:r>
        <w:rPr>
          <w:rFonts w:ascii="Comic Sans MS" w:hAnsi="Comic Sans MS" w:cs="Comic Sans MS"/>
          <w:b/>
          <w:bCs/>
          <w:u w:val="single"/>
          <w:shd w:val="clear" w:color="auto" w:fill="D9D9D9"/>
        </w:rPr>
        <w:tab/>
        <w:t xml:space="preserve"> </w:t>
      </w:r>
      <w:r w:rsidRPr="006E7E42">
        <w:rPr>
          <w:rFonts w:ascii="Comic Sans MS" w:hAnsi="Comic Sans MS" w:cs="Comic Sans MS"/>
          <w:sz w:val="22"/>
          <w:szCs w:val="22"/>
        </w:rPr>
        <w:t>Değişen ne diye soruyorum (I)</w:t>
      </w:r>
      <w:r>
        <w:rPr>
          <w:rFonts w:ascii="Comic Sans MS" w:hAnsi="Comic Sans MS" w:cs="Comic Sans MS"/>
          <w:sz w:val="22"/>
          <w:szCs w:val="22"/>
        </w:rPr>
        <w:t xml:space="preserve">  </w:t>
      </w:r>
      <w:r w:rsidRPr="006E7E42">
        <w:rPr>
          <w:rFonts w:ascii="Comic Sans MS" w:hAnsi="Comic Sans MS" w:cs="Comic Sans MS"/>
          <w:b/>
          <w:bCs/>
          <w:sz w:val="28"/>
          <w:szCs w:val="28"/>
        </w:rPr>
        <w:t>?</w:t>
      </w:r>
      <w:r w:rsidRPr="006E7E42">
        <w:rPr>
          <w:rFonts w:ascii="Comic Sans MS" w:hAnsi="Comic Sans MS" w:cs="Comic Sans MS"/>
          <w:sz w:val="22"/>
          <w:szCs w:val="22"/>
        </w:rPr>
        <w:t xml:space="preserve"> Neden üzülüyorum (II)</w:t>
      </w:r>
      <w:r>
        <w:rPr>
          <w:rFonts w:ascii="Comic Sans MS" w:hAnsi="Comic Sans MS" w:cs="Comic Sans MS"/>
          <w:sz w:val="22"/>
          <w:szCs w:val="22"/>
        </w:rPr>
        <w:t xml:space="preserve"> </w:t>
      </w:r>
      <w:r w:rsidRPr="006E7E42">
        <w:rPr>
          <w:rFonts w:ascii="Comic Sans MS" w:hAnsi="Comic Sans MS" w:cs="Comic Sans MS"/>
          <w:b/>
          <w:bCs/>
          <w:sz w:val="28"/>
          <w:szCs w:val="28"/>
        </w:rPr>
        <w:t>?</w:t>
      </w:r>
      <w:r w:rsidRPr="006E7E42">
        <w:rPr>
          <w:rFonts w:ascii="Comic Sans MS" w:hAnsi="Comic Sans MS" w:cs="Comic Sans MS"/>
          <w:sz w:val="22"/>
          <w:szCs w:val="22"/>
        </w:rPr>
        <w:t xml:space="preserve"> Bundan önceki bütün kitaplarım sürekli okunuyor (III)</w:t>
      </w:r>
      <w:r>
        <w:rPr>
          <w:rFonts w:ascii="Comic Sans MS" w:hAnsi="Comic Sans MS" w:cs="Comic Sans MS"/>
          <w:sz w:val="22"/>
          <w:szCs w:val="22"/>
        </w:rPr>
        <w:t xml:space="preserve"> </w:t>
      </w:r>
      <w:r w:rsidRPr="006E7E42">
        <w:rPr>
          <w:rFonts w:ascii="Comic Sans MS" w:hAnsi="Comic Sans MS" w:cs="Comic Sans MS"/>
          <w:b/>
          <w:bCs/>
          <w:sz w:val="28"/>
          <w:szCs w:val="28"/>
        </w:rPr>
        <w:t>,</w:t>
      </w:r>
      <w:r w:rsidRPr="006E7E42">
        <w:rPr>
          <w:rFonts w:ascii="Comic Sans MS" w:hAnsi="Comic Sans MS" w:cs="Comic Sans MS"/>
          <w:sz w:val="22"/>
          <w:szCs w:val="22"/>
        </w:rPr>
        <w:t xml:space="preserve"> hiçbiri eskimedi (IV)</w:t>
      </w:r>
      <w:r>
        <w:rPr>
          <w:rFonts w:ascii="Comic Sans MS" w:hAnsi="Comic Sans MS" w:cs="Comic Sans MS"/>
          <w:sz w:val="22"/>
          <w:szCs w:val="22"/>
        </w:rPr>
        <w:t xml:space="preserve"> </w:t>
      </w:r>
      <w:r w:rsidRPr="006E7E42">
        <w:rPr>
          <w:rFonts w:ascii="Comic Sans MS" w:hAnsi="Comic Sans MS" w:cs="Comic Sans MS"/>
          <w:b/>
          <w:bCs/>
          <w:sz w:val="28"/>
          <w:szCs w:val="28"/>
        </w:rPr>
        <w:t xml:space="preserve">. </w:t>
      </w:r>
    </w:p>
    <w:p w:rsidR="00D26E75" w:rsidRPr="006E7E42" w:rsidRDefault="00D26E75" w:rsidP="006E7E42">
      <w:pPr>
        <w:pStyle w:val="NoSpacing"/>
        <w:jc w:val="both"/>
        <w:rPr>
          <w:rFonts w:ascii="Comic Sans MS" w:hAnsi="Comic Sans MS" w:cs="Comic Sans MS"/>
          <w:b/>
          <w:bCs/>
          <w:sz w:val="8"/>
          <w:szCs w:val="8"/>
        </w:rPr>
      </w:pPr>
    </w:p>
    <w:p w:rsidR="00D26E75" w:rsidRPr="006E7E42" w:rsidRDefault="00D26E75" w:rsidP="006E7E42">
      <w:pPr>
        <w:pStyle w:val="NoSpacing"/>
        <w:ind w:left="-142"/>
        <w:jc w:val="both"/>
        <w:rPr>
          <w:rFonts w:ascii="Comic Sans MS" w:hAnsi="Comic Sans MS" w:cs="Comic Sans MS"/>
          <w:sz w:val="20"/>
          <w:szCs w:val="20"/>
        </w:rPr>
      </w:pPr>
      <w:r>
        <w:rPr>
          <w:rFonts w:ascii="Comic Sans MS" w:hAnsi="Comic Sans MS" w:cs="Comic Sans MS"/>
          <w:b/>
          <w:bCs/>
          <w:sz w:val="20"/>
          <w:szCs w:val="20"/>
        </w:rPr>
        <w:tab/>
        <w:t xml:space="preserve">    </w:t>
      </w:r>
      <w:r w:rsidRPr="006E7E42">
        <w:rPr>
          <w:rFonts w:ascii="Comic Sans MS" w:hAnsi="Comic Sans MS" w:cs="Comic Sans MS"/>
          <w:b/>
          <w:bCs/>
          <w:sz w:val="20"/>
          <w:szCs w:val="20"/>
        </w:rPr>
        <w:t>Yukarıdaki parçada numaralanmış noktalama işaretlerinden hangisi yanlış kullanılmıştır?</w:t>
      </w:r>
    </w:p>
    <w:p w:rsidR="00D26E75" w:rsidRPr="006E7E42" w:rsidRDefault="00D26E75" w:rsidP="006E7E42">
      <w:pPr>
        <w:pStyle w:val="NoSpacing"/>
        <w:jc w:val="both"/>
        <w:rPr>
          <w:rFonts w:ascii="Comic Sans MS" w:hAnsi="Comic Sans MS" w:cs="Comic Sans MS"/>
        </w:rPr>
      </w:pPr>
      <w:r w:rsidRPr="006E7E42">
        <w:rPr>
          <w:rFonts w:ascii="Comic Sans MS" w:hAnsi="Comic Sans MS" w:cs="Comic Sans MS"/>
        </w:rPr>
        <w:t xml:space="preserve">A) II.   </w:t>
      </w:r>
      <w:r>
        <w:rPr>
          <w:rFonts w:ascii="Comic Sans MS" w:hAnsi="Comic Sans MS" w:cs="Comic Sans MS"/>
        </w:rPr>
        <w:t xml:space="preserve">   </w:t>
      </w:r>
      <w:r w:rsidRPr="006E7E42">
        <w:rPr>
          <w:rFonts w:ascii="Comic Sans MS" w:hAnsi="Comic Sans MS" w:cs="Comic Sans MS"/>
        </w:rPr>
        <w:t xml:space="preserve">B)IV.   </w:t>
      </w:r>
      <w:r>
        <w:rPr>
          <w:rFonts w:ascii="Comic Sans MS" w:hAnsi="Comic Sans MS" w:cs="Comic Sans MS"/>
        </w:rPr>
        <w:t xml:space="preserve">   </w:t>
      </w:r>
      <w:r w:rsidRPr="006E7E42">
        <w:rPr>
          <w:rFonts w:ascii="Comic Sans MS" w:hAnsi="Comic Sans MS" w:cs="Comic Sans MS"/>
          <w:highlight w:val="yellow"/>
        </w:rPr>
        <w:t>C) III.</w:t>
      </w:r>
      <w:r w:rsidRPr="006E7E42">
        <w:rPr>
          <w:rFonts w:ascii="Comic Sans MS" w:hAnsi="Comic Sans MS" w:cs="Comic Sans MS"/>
        </w:rPr>
        <w:t xml:space="preserve">  </w:t>
      </w:r>
      <w:r>
        <w:rPr>
          <w:rFonts w:ascii="Comic Sans MS" w:hAnsi="Comic Sans MS" w:cs="Comic Sans MS"/>
        </w:rPr>
        <w:t xml:space="preserve">   </w:t>
      </w:r>
      <w:r w:rsidRPr="006E7E42">
        <w:rPr>
          <w:rFonts w:ascii="Comic Sans MS" w:hAnsi="Comic Sans MS" w:cs="Comic Sans MS"/>
        </w:rPr>
        <w:t> D) I </w:t>
      </w:r>
    </w:p>
    <w:p w:rsidR="00D26E75" w:rsidRDefault="00D26E75" w:rsidP="006E7E42">
      <w:pPr>
        <w:jc w:val="both"/>
        <w:rPr>
          <w:rFonts w:ascii="Comic Sans MS" w:hAnsi="Comic Sans MS" w:cs="Comic Sans MS"/>
          <w:b/>
          <w:bCs/>
          <w:noProof/>
          <w:sz w:val="20"/>
          <w:szCs w:val="20"/>
        </w:rPr>
      </w:pPr>
      <w:r>
        <w:rPr>
          <w:rFonts w:ascii="Comic Sans MS" w:hAnsi="Comic Sans MS" w:cs="Comic Sans MS"/>
          <w:b/>
          <w:bCs/>
          <w:noProof/>
          <w:sz w:val="20"/>
          <w:szCs w:val="20"/>
        </w:rPr>
        <w:t>----------------------</w:t>
      </w:r>
    </w:p>
    <w:p w:rsidR="00D26E75" w:rsidRPr="006E7E42" w:rsidRDefault="00D26E75" w:rsidP="006E7E42">
      <w:pPr>
        <w:ind w:right="142"/>
        <w:jc w:val="both"/>
        <w:rPr>
          <w:rFonts w:ascii="Comic Sans MS" w:hAnsi="Comic Sans MS" w:cs="Comic Sans MS"/>
          <w:sz w:val="20"/>
          <w:szCs w:val="20"/>
        </w:rPr>
      </w:pPr>
      <w:r>
        <w:rPr>
          <w:rFonts w:ascii="Comic Sans MS" w:hAnsi="Comic Sans MS" w:cs="Comic Sans MS"/>
          <w:b/>
          <w:bCs/>
          <w:u w:val="single"/>
          <w:shd w:val="clear" w:color="auto" w:fill="D9D9D9"/>
        </w:rPr>
        <w:t>30</w:t>
      </w:r>
      <w:r w:rsidRPr="00FD106A">
        <w:rPr>
          <w:rFonts w:ascii="Comic Sans MS" w:hAnsi="Comic Sans MS" w:cs="Comic Sans MS"/>
          <w:b/>
          <w:bCs/>
          <w:u w:val="single"/>
          <w:shd w:val="clear" w:color="auto" w:fill="D9D9D9"/>
        </w:rPr>
        <w:t>-</w:t>
      </w:r>
      <w:r>
        <w:rPr>
          <w:rFonts w:ascii="Comic Sans MS" w:hAnsi="Comic Sans MS" w:cs="Comic Sans MS"/>
          <w:b/>
          <w:bCs/>
          <w:u w:val="single"/>
          <w:shd w:val="clear" w:color="auto" w:fill="D9D9D9"/>
        </w:rPr>
        <w:t xml:space="preserve"> </w:t>
      </w:r>
      <w:r w:rsidRPr="006E7E42">
        <w:rPr>
          <w:rFonts w:ascii="Comic Sans MS" w:hAnsi="Comic Sans MS" w:cs="Comic Sans MS"/>
          <w:sz w:val="20"/>
          <w:szCs w:val="20"/>
        </w:rPr>
        <w:t>Herkes mutluluk dolu bir hayat ister.Kime sorsanız herkes mutluluğun hakim olduğu bir gelecek hayal eder.Tüm çabasını da bunun için verir.Huzur veren, gülümseten,çok büyük anlam taşıyan bu duygu için yaşar.</w:t>
      </w:r>
    </w:p>
    <w:p w:rsidR="00D26E75" w:rsidRPr="006E7E42" w:rsidRDefault="00D26E75" w:rsidP="006E7E42">
      <w:pPr>
        <w:ind w:right="142"/>
        <w:jc w:val="both"/>
        <w:rPr>
          <w:rFonts w:ascii="Comic Sans MS" w:hAnsi="Comic Sans MS" w:cs="Comic Sans MS"/>
          <w:b/>
          <w:bCs/>
          <w:sz w:val="20"/>
          <w:szCs w:val="20"/>
        </w:rPr>
      </w:pPr>
      <w:r>
        <w:rPr>
          <w:rFonts w:ascii="Comic Sans MS" w:hAnsi="Comic Sans MS" w:cs="Comic Sans MS"/>
          <w:b/>
          <w:bCs/>
          <w:sz w:val="20"/>
          <w:szCs w:val="20"/>
        </w:rPr>
        <w:tab/>
      </w:r>
      <w:r w:rsidRPr="006E7E42">
        <w:rPr>
          <w:rFonts w:ascii="Comic Sans MS" w:hAnsi="Comic Sans MS" w:cs="Comic Sans MS"/>
          <w:b/>
          <w:bCs/>
          <w:sz w:val="20"/>
          <w:szCs w:val="20"/>
        </w:rPr>
        <w:t>Yukarıdaki metnin anahtar kelimesi hangi seçenekte verilmiştir?</w:t>
      </w:r>
    </w:p>
    <w:p w:rsidR="00D26E75" w:rsidRPr="006E7E42" w:rsidRDefault="00D26E75" w:rsidP="006E7E42">
      <w:pPr>
        <w:ind w:right="142"/>
        <w:jc w:val="both"/>
        <w:rPr>
          <w:rFonts w:ascii="Comic Sans MS" w:hAnsi="Comic Sans MS" w:cs="Comic Sans MS"/>
          <w:sz w:val="20"/>
          <w:szCs w:val="20"/>
        </w:rPr>
      </w:pPr>
      <w:r w:rsidRPr="006E7E42">
        <w:rPr>
          <w:rFonts w:ascii="Comic Sans MS" w:hAnsi="Comic Sans MS" w:cs="Comic Sans MS"/>
          <w:b/>
          <w:bCs/>
          <w:sz w:val="20"/>
          <w:szCs w:val="20"/>
        </w:rPr>
        <w:t>A)</w:t>
      </w:r>
      <w:r w:rsidRPr="006E7E42">
        <w:rPr>
          <w:rFonts w:ascii="Comic Sans MS" w:hAnsi="Comic Sans MS" w:cs="Comic Sans MS"/>
          <w:sz w:val="20"/>
          <w:szCs w:val="20"/>
        </w:rPr>
        <w:t xml:space="preserve"> Herkes                         </w:t>
      </w:r>
      <w:r w:rsidRPr="006E7E42">
        <w:rPr>
          <w:rFonts w:ascii="Comic Sans MS" w:hAnsi="Comic Sans MS" w:cs="Comic Sans MS"/>
          <w:b/>
          <w:bCs/>
          <w:sz w:val="20"/>
          <w:szCs w:val="20"/>
        </w:rPr>
        <w:t>B)</w:t>
      </w:r>
      <w:r w:rsidRPr="006E7E42">
        <w:rPr>
          <w:rFonts w:ascii="Comic Sans MS" w:hAnsi="Comic Sans MS" w:cs="Comic Sans MS"/>
          <w:sz w:val="20"/>
          <w:szCs w:val="20"/>
        </w:rPr>
        <w:t xml:space="preserve"> Hayal      </w:t>
      </w:r>
    </w:p>
    <w:p w:rsidR="00D26E75" w:rsidRPr="006E7E42" w:rsidRDefault="00D26E75" w:rsidP="006E7E42">
      <w:pPr>
        <w:ind w:right="142"/>
        <w:jc w:val="both"/>
        <w:rPr>
          <w:rFonts w:ascii="Comic Sans MS" w:hAnsi="Comic Sans MS" w:cs="Comic Sans MS"/>
          <w:sz w:val="20"/>
          <w:szCs w:val="20"/>
        </w:rPr>
      </w:pPr>
      <w:r w:rsidRPr="006E7E42">
        <w:rPr>
          <w:rFonts w:ascii="Comic Sans MS" w:hAnsi="Comic Sans MS" w:cs="Comic Sans MS"/>
          <w:b/>
          <w:bCs/>
          <w:sz w:val="20"/>
          <w:szCs w:val="20"/>
        </w:rPr>
        <w:t>C)</w:t>
      </w:r>
      <w:r w:rsidRPr="006E7E42">
        <w:rPr>
          <w:rFonts w:ascii="Comic Sans MS" w:hAnsi="Comic Sans MS" w:cs="Comic Sans MS"/>
          <w:sz w:val="20"/>
          <w:szCs w:val="20"/>
        </w:rPr>
        <w:t xml:space="preserve"> </w:t>
      </w:r>
      <w:r w:rsidRPr="00EF306C">
        <w:rPr>
          <w:rFonts w:ascii="Comic Sans MS" w:hAnsi="Comic Sans MS" w:cs="Comic Sans MS"/>
          <w:sz w:val="20"/>
          <w:szCs w:val="20"/>
          <w:highlight w:val="yellow"/>
        </w:rPr>
        <w:t>Mutluluk</w:t>
      </w:r>
      <w:r w:rsidRPr="006E7E42">
        <w:rPr>
          <w:rFonts w:ascii="Comic Sans MS" w:hAnsi="Comic Sans MS" w:cs="Comic Sans MS"/>
          <w:sz w:val="20"/>
          <w:szCs w:val="20"/>
        </w:rPr>
        <w:t xml:space="preserve">                        </w:t>
      </w:r>
      <w:r w:rsidRPr="006E7E42">
        <w:rPr>
          <w:rFonts w:ascii="Comic Sans MS" w:hAnsi="Comic Sans MS" w:cs="Comic Sans MS"/>
          <w:b/>
          <w:bCs/>
          <w:sz w:val="20"/>
          <w:szCs w:val="20"/>
        </w:rPr>
        <w:t>D)</w:t>
      </w:r>
      <w:r w:rsidRPr="006E7E42">
        <w:rPr>
          <w:rFonts w:ascii="Comic Sans MS" w:hAnsi="Comic Sans MS" w:cs="Comic Sans MS"/>
          <w:sz w:val="20"/>
          <w:szCs w:val="20"/>
        </w:rPr>
        <w:t xml:space="preserve"> Huzur    </w:t>
      </w:r>
    </w:p>
    <w:p w:rsidR="00D26E75" w:rsidRDefault="00D26E75" w:rsidP="006E7E42">
      <w:pPr>
        <w:jc w:val="both"/>
        <w:rPr>
          <w:rFonts w:ascii="Comic Sans MS" w:hAnsi="Comic Sans MS" w:cs="Comic Sans MS"/>
          <w:b/>
          <w:bCs/>
          <w:noProof/>
          <w:sz w:val="20"/>
          <w:szCs w:val="20"/>
        </w:rPr>
      </w:pPr>
      <w:r>
        <w:rPr>
          <w:rFonts w:ascii="Comic Sans MS" w:hAnsi="Comic Sans MS" w:cs="Comic Sans MS"/>
          <w:b/>
          <w:bCs/>
          <w:noProof/>
          <w:sz w:val="20"/>
          <w:szCs w:val="20"/>
        </w:rPr>
        <w:t>----------------------</w:t>
      </w:r>
    </w:p>
    <w:p w:rsidR="00D26E75" w:rsidRPr="006E7E42" w:rsidRDefault="00D26E75" w:rsidP="006E7E42">
      <w:pPr>
        <w:jc w:val="both"/>
        <w:rPr>
          <w:rFonts w:ascii="Comic Sans MS" w:hAnsi="Comic Sans MS" w:cs="Comic Sans MS"/>
          <w:noProof/>
          <w:color w:val="000000"/>
          <w:sz w:val="18"/>
          <w:szCs w:val="18"/>
        </w:rPr>
      </w:pPr>
      <w:r w:rsidRPr="00867565">
        <w:rPr>
          <w:rFonts w:ascii="Comic Sans MS" w:hAnsi="Comic Sans MS" w:cs="Comic Sans MS"/>
          <w:b/>
          <w:bCs/>
          <w:color w:val="000000"/>
          <w:sz w:val="20"/>
          <w:szCs w:val="20"/>
        </w:rPr>
        <w:t>NOT:</w:t>
      </w:r>
      <w:r w:rsidRPr="008F6ABD">
        <w:rPr>
          <w:rFonts w:ascii="Comic Sans MS" w:hAnsi="Comic Sans MS" w:cs="Comic Sans MS"/>
          <w:color w:val="000000"/>
          <w:sz w:val="20"/>
          <w:szCs w:val="20"/>
        </w:rPr>
        <w:t xml:space="preserve"> </w:t>
      </w:r>
      <w:r w:rsidRPr="006E7E42">
        <w:rPr>
          <w:rFonts w:ascii="Comic Sans MS" w:hAnsi="Comic Sans MS" w:cs="Comic Sans MS"/>
          <w:color w:val="000000"/>
          <w:sz w:val="18"/>
          <w:szCs w:val="18"/>
        </w:rPr>
        <w:t>Sorulara verilen her doğru yanıt 3 (üç) puandır. Toplam 100 puandır. Cevaplar size verilen cevap anahtarının üzerine işaretlenecektir. Cevap anahtarının üzerine işaretlenmeyen ya da verilen yanlış yanıtlar geçersiz sayılacaktır.  Verilen yanlış yanıtlar doğru yanıtları götürmeyecektir. Süreniz bir ders saatidir. Başarılar…</w:t>
      </w:r>
    </w:p>
    <w:p w:rsidR="00D26E75" w:rsidRDefault="00D26E75" w:rsidP="006E7E42">
      <w:pPr>
        <w:jc w:val="both"/>
        <w:rPr>
          <w:rFonts w:ascii="Comic Sans MS" w:hAnsi="Comic Sans MS" w:cs="Comic Sans MS"/>
          <w:b/>
          <w:bCs/>
          <w:color w:val="000000"/>
          <w:sz w:val="20"/>
          <w:szCs w:val="20"/>
        </w:rPr>
      </w:pPr>
      <w:r>
        <w:rPr>
          <w:noProof/>
        </w:rPr>
        <w:pict>
          <v:group id="_x0000_s1562" style="position:absolute;left:0;text-align:left;margin-left:2.9pt;margin-top:4.6pt;width:229.55pt;height:6in;z-index:251655680" coordorigin="6381,5404" coordsize="4025,8944">
            <v:group id="_x0000_s1563" style="position:absolute;left:6381;top:9904;width:1685;height:4444" coordorigin="6381,9904" coordsize="1685,4444">
              <v:group id="_x0000_s1564" style="position:absolute;left:6989;top:10001;width:1077;height:258" coordorigin="8541,7204" coordsize="1417,360">
                <v:group id="_x0000_s1565" style="position:absolute;left:8541;top:7204;width:360;height:360" coordorigin="8541,7204" coordsize="360,360">
                  <v:oval id="_x0000_s1566" style="position:absolute;left:8579;top:7204;width:292;height:360"/>
                  <v:shape id="_x0000_s1567" type="#_x0000_t202" style="position:absolute;left:8541;top:7204;width:360;height:360" filled="f" stroked="f">
                    <v:textbox style="mso-next-textbox:#_x0000_s1567">
                      <w:txbxContent>
                        <w:p w:rsidR="00D26E75" w:rsidRPr="006848FA" w:rsidRDefault="00D26E75" w:rsidP="007646A5">
                          <w:pPr>
                            <w:rPr>
                              <w:sz w:val="10"/>
                              <w:szCs w:val="10"/>
                            </w:rPr>
                          </w:pPr>
                          <w:r w:rsidRPr="006848FA">
                            <w:rPr>
                              <w:sz w:val="10"/>
                              <w:szCs w:val="10"/>
                            </w:rPr>
                            <w:t>A</w:t>
                          </w:r>
                        </w:p>
                      </w:txbxContent>
                    </v:textbox>
                  </v:shape>
                </v:group>
                <v:group id="_x0000_s1568" style="position:absolute;left:8871;top:7204;width:360;height:360" coordorigin="8871,7204" coordsize="360,360">
                  <v:oval id="_x0000_s1569" style="position:absolute;left:8939;top:7204;width:292;height:360"/>
                  <v:shape id="_x0000_s1570" type="#_x0000_t202" style="position:absolute;left:8871;top:7204;width:360;height:360" filled="f" stroked="f">
                    <v:textbox style="mso-next-textbox:#_x0000_s1570">
                      <w:txbxContent>
                        <w:p w:rsidR="00D26E75" w:rsidRPr="006848FA" w:rsidRDefault="00D26E75" w:rsidP="007646A5">
                          <w:pPr>
                            <w:rPr>
                              <w:sz w:val="10"/>
                              <w:szCs w:val="10"/>
                            </w:rPr>
                          </w:pPr>
                          <w:r w:rsidRPr="006848FA">
                            <w:rPr>
                              <w:sz w:val="10"/>
                              <w:szCs w:val="10"/>
                            </w:rPr>
                            <w:t>B</w:t>
                          </w:r>
                        </w:p>
                      </w:txbxContent>
                    </v:textbox>
                  </v:shape>
                </v:group>
                <v:group id="_x0000_s1571" style="position:absolute;left:9231;top:7204;width:360;height:360" coordorigin="9231,7204" coordsize="360,360">
                  <v:oval id="_x0000_s1572" style="position:absolute;left:9261;top:7204;width:292;height:360"/>
                  <v:shape id="_x0000_s1573" type="#_x0000_t202" style="position:absolute;left:9231;top:7204;width:360;height:360" filled="f" stroked="f">
                    <v:textbox style="mso-next-textbox:#_x0000_s1573">
                      <w:txbxContent>
                        <w:p w:rsidR="00D26E75" w:rsidRPr="006848FA" w:rsidRDefault="00D26E75" w:rsidP="007646A5">
                          <w:pPr>
                            <w:rPr>
                              <w:sz w:val="10"/>
                              <w:szCs w:val="10"/>
                            </w:rPr>
                          </w:pPr>
                          <w:r w:rsidRPr="006848FA">
                            <w:rPr>
                              <w:sz w:val="10"/>
                              <w:szCs w:val="10"/>
                            </w:rPr>
                            <w:t>C</w:t>
                          </w:r>
                        </w:p>
                      </w:txbxContent>
                    </v:textbox>
                  </v:shape>
                </v:group>
                <v:group id="_x0000_s1574" style="position:absolute;left:9591;top:7204;width:367;height:360" coordorigin="9591,7204" coordsize="367,360">
                  <v:oval id="_x0000_s1575" style="position:absolute;left:9666;top:7204;width:292;height:360"/>
                  <v:shape id="_x0000_s1576" type="#_x0000_t202" style="position:absolute;left:9591;top:7204;width:360;height:360" filled="f" stroked="f">
                    <v:textbox style="mso-next-textbox:#_x0000_s1576">
                      <w:txbxContent>
                        <w:p w:rsidR="00D26E75" w:rsidRPr="006848FA" w:rsidRDefault="00D26E75" w:rsidP="007646A5">
                          <w:pPr>
                            <w:rPr>
                              <w:sz w:val="10"/>
                              <w:szCs w:val="10"/>
                            </w:rPr>
                          </w:pPr>
                          <w:r w:rsidRPr="006848FA">
                            <w:rPr>
                              <w:sz w:val="10"/>
                              <w:szCs w:val="10"/>
                            </w:rPr>
                            <w:t>D</w:t>
                          </w:r>
                        </w:p>
                      </w:txbxContent>
                    </v:textbox>
                  </v:shape>
                </v:group>
              </v:group>
              <v:group id="_x0000_s1577" style="position:absolute;left:6989;top:10394;width:1077;height:257" coordorigin="8541,7204" coordsize="1417,360">
                <v:group id="_x0000_s1578" style="position:absolute;left:8541;top:7204;width:360;height:360" coordorigin="8541,7204" coordsize="360,360">
                  <v:oval id="_x0000_s1579" style="position:absolute;left:8579;top:7204;width:292;height:360"/>
                  <v:shape id="_x0000_s1580" type="#_x0000_t202" style="position:absolute;left:8541;top:7204;width:360;height:360" filled="f" stroked="f">
                    <v:textbox style="mso-next-textbox:#_x0000_s1580">
                      <w:txbxContent>
                        <w:p w:rsidR="00D26E75" w:rsidRPr="00DC4DC1" w:rsidRDefault="00D26E75" w:rsidP="007646A5">
                          <w:pPr>
                            <w:rPr>
                              <w:sz w:val="10"/>
                              <w:szCs w:val="10"/>
                            </w:rPr>
                          </w:pPr>
                          <w:r w:rsidRPr="00DC4DC1">
                            <w:rPr>
                              <w:sz w:val="10"/>
                              <w:szCs w:val="10"/>
                            </w:rPr>
                            <w:t>A</w:t>
                          </w:r>
                        </w:p>
                      </w:txbxContent>
                    </v:textbox>
                  </v:shape>
                </v:group>
                <v:group id="_x0000_s1581" style="position:absolute;left:8871;top:7204;width:360;height:360" coordorigin="8871,7204" coordsize="360,360">
                  <v:oval id="_x0000_s1582" style="position:absolute;left:8939;top:7204;width:292;height:360"/>
                  <v:shape id="_x0000_s1583" type="#_x0000_t202" style="position:absolute;left:8871;top:7204;width:360;height:360" filled="f" stroked="f">
                    <v:textbox style="mso-next-textbox:#_x0000_s1583">
                      <w:txbxContent>
                        <w:p w:rsidR="00D26E75" w:rsidRPr="006848FA" w:rsidRDefault="00D26E75" w:rsidP="007646A5">
                          <w:pPr>
                            <w:rPr>
                              <w:sz w:val="10"/>
                              <w:szCs w:val="10"/>
                            </w:rPr>
                          </w:pPr>
                          <w:r w:rsidRPr="006848FA">
                            <w:rPr>
                              <w:sz w:val="10"/>
                              <w:szCs w:val="10"/>
                            </w:rPr>
                            <w:t>B</w:t>
                          </w:r>
                        </w:p>
                      </w:txbxContent>
                    </v:textbox>
                  </v:shape>
                </v:group>
                <v:group id="_x0000_s1584" style="position:absolute;left:9231;top:7204;width:360;height:360" coordorigin="9231,7204" coordsize="360,360">
                  <v:oval id="_x0000_s1585" style="position:absolute;left:9261;top:7204;width:292;height:360"/>
                  <v:shape id="_x0000_s1586" type="#_x0000_t202" style="position:absolute;left:9231;top:7204;width:360;height:360" filled="f" stroked="f">
                    <v:textbox style="mso-next-textbox:#_x0000_s1586">
                      <w:txbxContent>
                        <w:p w:rsidR="00D26E75" w:rsidRPr="00DC4DC1" w:rsidRDefault="00D26E75" w:rsidP="007646A5">
                          <w:pPr>
                            <w:rPr>
                              <w:sz w:val="10"/>
                              <w:szCs w:val="10"/>
                            </w:rPr>
                          </w:pPr>
                          <w:r w:rsidRPr="00DC4DC1">
                            <w:rPr>
                              <w:sz w:val="10"/>
                              <w:szCs w:val="10"/>
                            </w:rPr>
                            <w:t>C</w:t>
                          </w:r>
                        </w:p>
                      </w:txbxContent>
                    </v:textbox>
                  </v:shape>
                </v:group>
                <v:group id="_x0000_s1587" style="position:absolute;left:9591;top:7204;width:367;height:360" coordorigin="9591,7204" coordsize="367,360">
                  <v:oval id="_x0000_s1588" style="position:absolute;left:9666;top:7204;width:292;height:360"/>
                  <v:shape id="_x0000_s1589" type="#_x0000_t202" style="position:absolute;left:9591;top:7204;width:360;height:360" filled="f" stroked="f">
                    <v:textbox style="mso-next-textbox:#_x0000_s1589">
                      <w:txbxContent>
                        <w:p w:rsidR="00D26E75" w:rsidRPr="00DC4DC1" w:rsidRDefault="00D26E75" w:rsidP="007646A5">
                          <w:pPr>
                            <w:rPr>
                              <w:sz w:val="10"/>
                              <w:szCs w:val="10"/>
                            </w:rPr>
                          </w:pPr>
                          <w:r w:rsidRPr="00DC4DC1">
                            <w:rPr>
                              <w:sz w:val="10"/>
                              <w:szCs w:val="10"/>
                            </w:rPr>
                            <w:t>D</w:t>
                          </w:r>
                        </w:p>
                      </w:txbxContent>
                    </v:textbox>
                  </v:shape>
                </v:group>
              </v:group>
              <v:group id="_x0000_s1590" style="position:absolute;left:6989;top:10804;width:1077;height:258" coordorigin="8541,7204" coordsize="1417,360">
                <v:group id="_x0000_s1591" style="position:absolute;left:8541;top:7204;width:360;height:360" coordorigin="8541,7204" coordsize="360,360">
                  <v:oval id="_x0000_s1592" style="position:absolute;left:8579;top:7204;width:292;height:360"/>
                  <v:shape id="_x0000_s1593" type="#_x0000_t202" style="position:absolute;left:8541;top:7204;width:360;height:360" filled="f" stroked="f">
                    <v:textbox style="mso-next-textbox:#_x0000_s1593">
                      <w:txbxContent>
                        <w:p w:rsidR="00D26E75" w:rsidRPr="00DC4DC1" w:rsidRDefault="00D26E75" w:rsidP="007646A5">
                          <w:pPr>
                            <w:rPr>
                              <w:sz w:val="10"/>
                              <w:szCs w:val="10"/>
                            </w:rPr>
                          </w:pPr>
                          <w:r w:rsidRPr="00DC4DC1">
                            <w:rPr>
                              <w:sz w:val="10"/>
                              <w:szCs w:val="10"/>
                            </w:rPr>
                            <w:t>A</w:t>
                          </w:r>
                        </w:p>
                      </w:txbxContent>
                    </v:textbox>
                  </v:shape>
                </v:group>
                <v:group id="_x0000_s1594" style="position:absolute;left:8871;top:7204;width:360;height:360" coordorigin="8871,7204" coordsize="360,360">
                  <v:oval id="_x0000_s1595" style="position:absolute;left:8939;top:7204;width:292;height:360"/>
                  <v:shape id="_x0000_s1596" type="#_x0000_t202" style="position:absolute;left:8871;top:7204;width:360;height:360" filled="f" stroked="f">
                    <v:textbox style="mso-next-textbox:#_x0000_s1596">
                      <w:txbxContent>
                        <w:p w:rsidR="00D26E75" w:rsidRPr="00DC4DC1" w:rsidRDefault="00D26E75" w:rsidP="007646A5">
                          <w:pPr>
                            <w:rPr>
                              <w:sz w:val="10"/>
                              <w:szCs w:val="10"/>
                            </w:rPr>
                          </w:pPr>
                          <w:r w:rsidRPr="00DC4DC1">
                            <w:rPr>
                              <w:sz w:val="10"/>
                              <w:szCs w:val="10"/>
                            </w:rPr>
                            <w:t>B</w:t>
                          </w:r>
                        </w:p>
                      </w:txbxContent>
                    </v:textbox>
                  </v:shape>
                </v:group>
                <v:group id="_x0000_s1597" style="position:absolute;left:9231;top:7204;width:360;height:360" coordorigin="9231,7204" coordsize="360,360">
                  <v:oval id="_x0000_s1598" style="position:absolute;left:9261;top:7204;width:292;height:360"/>
                  <v:shape id="_x0000_s1599" type="#_x0000_t202" style="position:absolute;left:9231;top:7204;width:360;height:360" filled="f" stroked="f">
                    <v:textbox style="mso-next-textbox:#_x0000_s1599">
                      <w:txbxContent>
                        <w:p w:rsidR="00D26E75" w:rsidRPr="00DC4DC1" w:rsidRDefault="00D26E75" w:rsidP="007646A5">
                          <w:pPr>
                            <w:rPr>
                              <w:sz w:val="10"/>
                              <w:szCs w:val="10"/>
                            </w:rPr>
                          </w:pPr>
                          <w:r w:rsidRPr="00DC4DC1">
                            <w:rPr>
                              <w:sz w:val="10"/>
                              <w:szCs w:val="10"/>
                            </w:rPr>
                            <w:t>C</w:t>
                          </w:r>
                        </w:p>
                      </w:txbxContent>
                    </v:textbox>
                  </v:shape>
                </v:group>
                <v:group id="_x0000_s1600" style="position:absolute;left:9591;top:7204;width:367;height:360" coordorigin="9591,7204" coordsize="367,360">
                  <v:oval id="_x0000_s1601" style="position:absolute;left:9666;top:7204;width:292;height:360"/>
                  <v:shape id="_x0000_s1602" type="#_x0000_t202" style="position:absolute;left:9591;top:7204;width:360;height:360" filled="f" stroked="f">
                    <v:textbox style="mso-next-textbox:#_x0000_s1602">
                      <w:txbxContent>
                        <w:p w:rsidR="00D26E75" w:rsidRPr="00DC4DC1" w:rsidRDefault="00D26E75" w:rsidP="007646A5">
                          <w:pPr>
                            <w:rPr>
                              <w:sz w:val="10"/>
                              <w:szCs w:val="10"/>
                            </w:rPr>
                          </w:pPr>
                          <w:r w:rsidRPr="00DC4DC1">
                            <w:rPr>
                              <w:sz w:val="10"/>
                              <w:szCs w:val="10"/>
                            </w:rPr>
                            <w:t>D</w:t>
                          </w:r>
                        </w:p>
                      </w:txbxContent>
                    </v:textbox>
                  </v:shape>
                </v:group>
              </v:group>
              <v:group id="_x0000_s1603" style="position:absolute;left:6989;top:11239;width:1077;height:259" coordorigin="8541,7204" coordsize="1417,360">
                <v:group id="_x0000_s1604" style="position:absolute;left:8541;top:7204;width:360;height:360" coordorigin="8541,7204" coordsize="360,360">
                  <v:oval id="_x0000_s1605" style="position:absolute;left:8579;top:7204;width:292;height:360"/>
                  <v:shape id="_x0000_s1606" type="#_x0000_t202" style="position:absolute;left:8541;top:7204;width:360;height:360" filled="f" stroked="f">
                    <v:textbox style="mso-next-textbox:#_x0000_s1606">
                      <w:txbxContent>
                        <w:p w:rsidR="00D26E75" w:rsidRPr="00DC4DC1" w:rsidRDefault="00D26E75" w:rsidP="007646A5">
                          <w:pPr>
                            <w:rPr>
                              <w:sz w:val="10"/>
                              <w:szCs w:val="10"/>
                            </w:rPr>
                          </w:pPr>
                          <w:r w:rsidRPr="00DC4DC1">
                            <w:rPr>
                              <w:sz w:val="10"/>
                              <w:szCs w:val="10"/>
                            </w:rPr>
                            <w:t>A</w:t>
                          </w:r>
                        </w:p>
                      </w:txbxContent>
                    </v:textbox>
                  </v:shape>
                </v:group>
                <v:group id="_x0000_s1607" style="position:absolute;left:8871;top:7204;width:360;height:360" coordorigin="8871,7204" coordsize="360,360">
                  <v:oval id="_x0000_s1608" style="position:absolute;left:8939;top:7204;width:292;height:360"/>
                  <v:shape id="_x0000_s1609" type="#_x0000_t202" style="position:absolute;left:8871;top:7204;width:360;height:360" filled="f" stroked="f">
                    <v:textbox style="mso-next-textbox:#_x0000_s1609">
                      <w:txbxContent>
                        <w:p w:rsidR="00D26E75" w:rsidRPr="00DC4DC1" w:rsidRDefault="00D26E75" w:rsidP="007646A5">
                          <w:pPr>
                            <w:rPr>
                              <w:sz w:val="10"/>
                              <w:szCs w:val="10"/>
                            </w:rPr>
                          </w:pPr>
                          <w:r w:rsidRPr="00DC4DC1">
                            <w:rPr>
                              <w:sz w:val="10"/>
                              <w:szCs w:val="10"/>
                            </w:rPr>
                            <w:t>B</w:t>
                          </w:r>
                        </w:p>
                      </w:txbxContent>
                    </v:textbox>
                  </v:shape>
                </v:group>
                <v:group id="_x0000_s1610" style="position:absolute;left:9231;top:7204;width:360;height:360" coordorigin="9231,7204" coordsize="360,360">
                  <v:oval id="_x0000_s1611" style="position:absolute;left:9261;top:7204;width:292;height:360"/>
                  <v:shape id="_x0000_s1612" type="#_x0000_t202" style="position:absolute;left:9231;top:7204;width:360;height:360" filled="f" stroked="f">
                    <v:textbox style="mso-next-textbox:#_x0000_s1612">
                      <w:txbxContent>
                        <w:p w:rsidR="00D26E75" w:rsidRPr="00DC4DC1" w:rsidRDefault="00D26E75" w:rsidP="007646A5">
                          <w:pPr>
                            <w:rPr>
                              <w:sz w:val="10"/>
                              <w:szCs w:val="10"/>
                            </w:rPr>
                          </w:pPr>
                          <w:r w:rsidRPr="00DC4DC1">
                            <w:rPr>
                              <w:sz w:val="10"/>
                              <w:szCs w:val="10"/>
                            </w:rPr>
                            <w:t>C</w:t>
                          </w:r>
                        </w:p>
                      </w:txbxContent>
                    </v:textbox>
                  </v:shape>
                </v:group>
                <v:group id="_x0000_s1613" style="position:absolute;left:9591;top:7204;width:367;height:360" coordorigin="9591,7204" coordsize="367,360">
                  <v:oval id="_x0000_s1614" style="position:absolute;left:9666;top:7204;width:292;height:360"/>
                  <v:shape id="_x0000_s1615" type="#_x0000_t202" style="position:absolute;left:9591;top:7204;width:360;height:360" filled="f" stroked="f">
                    <v:textbox style="mso-next-textbox:#_x0000_s1615">
                      <w:txbxContent>
                        <w:p w:rsidR="00D26E75" w:rsidRPr="00DC4DC1" w:rsidRDefault="00D26E75" w:rsidP="007646A5">
                          <w:pPr>
                            <w:rPr>
                              <w:sz w:val="10"/>
                              <w:szCs w:val="10"/>
                            </w:rPr>
                          </w:pPr>
                          <w:r w:rsidRPr="00DC4DC1">
                            <w:rPr>
                              <w:sz w:val="10"/>
                              <w:szCs w:val="10"/>
                            </w:rPr>
                            <w:t>D</w:t>
                          </w:r>
                        </w:p>
                      </w:txbxContent>
                    </v:textbox>
                  </v:shape>
                </v:group>
              </v:group>
              <v:group id="_x0000_s1616" style="position:absolute;left:6989;top:13684;width:1077;height:259" coordorigin="8541,7204" coordsize="1417,360">
                <v:group id="_x0000_s1617" style="position:absolute;left:8541;top:7204;width:360;height:360" coordorigin="8541,7204" coordsize="360,360">
                  <v:oval id="_x0000_s1618" style="position:absolute;left:8579;top:7204;width:292;height:360"/>
                  <v:shape id="_x0000_s1619" type="#_x0000_t202" style="position:absolute;left:8541;top:7204;width:360;height:360" filled="f" stroked="f">
                    <v:textbox style="mso-next-textbox:#_x0000_s1619">
                      <w:txbxContent>
                        <w:p w:rsidR="00D26E75" w:rsidRPr="00DC4DC1" w:rsidRDefault="00D26E75" w:rsidP="007646A5">
                          <w:pPr>
                            <w:rPr>
                              <w:sz w:val="10"/>
                              <w:szCs w:val="10"/>
                            </w:rPr>
                          </w:pPr>
                          <w:r w:rsidRPr="00DC4DC1">
                            <w:rPr>
                              <w:sz w:val="10"/>
                              <w:szCs w:val="10"/>
                            </w:rPr>
                            <w:t>A</w:t>
                          </w:r>
                        </w:p>
                      </w:txbxContent>
                    </v:textbox>
                  </v:shape>
                </v:group>
                <v:group id="_x0000_s1620" style="position:absolute;left:8871;top:7204;width:360;height:360" coordorigin="8871,7204" coordsize="360,360">
                  <v:oval id="_x0000_s1621" style="position:absolute;left:8939;top:7204;width:292;height:360"/>
                  <v:shape id="_x0000_s1622" type="#_x0000_t202" style="position:absolute;left:8871;top:7204;width:360;height:360" filled="f" stroked="f">
                    <v:textbox style="mso-next-textbox:#_x0000_s1622">
                      <w:txbxContent>
                        <w:p w:rsidR="00D26E75" w:rsidRPr="00DC4DC1" w:rsidRDefault="00D26E75" w:rsidP="007646A5">
                          <w:pPr>
                            <w:rPr>
                              <w:sz w:val="10"/>
                              <w:szCs w:val="10"/>
                            </w:rPr>
                          </w:pPr>
                          <w:r w:rsidRPr="00DC4DC1">
                            <w:rPr>
                              <w:sz w:val="10"/>
                              <w:szCs w:val="10"/>
                            </w:rPr>
                            <w:t>B</w:t>
                          </w:r>
                        </w:p>
                      </w:txbxContent>
                    </v:textbox>
                  </v:shape>
                </v:group>
                <v:group id="_x0000_s1623" style="position:absolute;left:9231;top:7204;width:360;height:360" coordorigin="9231,7204" coordsize="360,360">
                  <v:oval id="_x0000_s1624" style="position:absolute;left:9261;top:7204;width:292;height:360"/>
                  <v:shape id="_x0000_s1625" type="#_x0000_t202" style="position:absolute;left:9231;top:7204;width:360;height:360" filled="f" stroked="f">
                    <v:textbox style="mso-next-textbox:#_x0000_s1625">
                      <w:txbxContent>
                        <w:p w:rsidR="00D26E75" w:rsidRPr="00DC4DC1" w:rsidRDefault="00D26E75" w:rsidP="007646A5">
                          <w:pPr>
                            <w:rPr>
                              <w:sz w:val="10"/>
                              <w:szCs w:val="10"/>
                            </w:rPr>
                          </w:pPr>
                          <w:r w:rsidRPr="00DC4DC1">
                            <w:rPr>
                              <w:sz w:val="10"/>
                              <w:szCs w:val="10"/>
                            </w:rPr>
                            <w:t>C</w:t>
                          </w:r>
                        </w:p>
                      </w:txbxContent>
                    </v:textbox>
                  </v:shape>
                </v:group>
                <v:group id="_x0000_s1626" style="position:absolute;left:9591;top:7204;width:367;height:360" coordorigin="9591,7204" coordsize="367,360">
                  <v:oval id="_x0000_s1627" style="position:absolute;left:9666;top:7204;width:292;height:360"/>
                  <v:shape id="_x0000_s1628" type="#_x0000_t202" style="position:absolute;left:9591;top:7204;width:360;height:360" filled="f" stroked="f">
                    <v:textbox style="mso-next-textbox:#_x0000_s1628">
                      <w:txbxContent>
                        <w:p w:rsidR="00D26E75" w:rsidRPr="00DC4DC1" w:rsidRDefault="00D26E75" w:rsidP="007646A5">
                          <w:pPr>
                            <w:rPr>
                              <w:sz w:val="10"/>
                              <w:szCs w:val="10"/>
                            </w:rPr>
                          </w:pPr>
                          <w:r w:rsidRPr="00DC4DC1">
                            <w:rPr>
                              <w:sz w:val="10"/>
                              <w:szCs w:val="10"/>
                            </w:rPr>
                            <w:t>D</w:t>
                          </w:r>
                        </w:p>
                      </w:txbxContent>
                    </v:textbox>
                  </v:shape>
                </v:group>
              </v:group>
              <v:group id="_x0000_s1629" style="position:absolute;left:6989;top:11644;width:1077;height:259" coordorigin="8541,7204" coordsize="1417,360">
                <v:group id="_x0000_s1630" style="position:absolute;left:8541;top:7204;width:360;height:360" coordorigin="8541,7204" coordsize="360,360">
                  <v:oval id="_x0000_s1631" style="position:absolute;left:8579;top:7204;width:292;height:360"/>
                  <v:shape id="_x0000_s1632" type="#_x0000_t202" style="position:absolute;left:8541;top:7204;width:360;height:360" filled="f" stroked="f">
                    <v:textbox style="mso-next-textbox:#_x0000_s1632">
                      <w:txbxContent>
                        <w:p w:rsidR="00D26E75" w:rsidRPr="00DC4DC1" w:rsidRDefault="00D26E75" w:rsidP="007646A5">
                          <w:pPr>
                            <w:rPr>
                              <w:sz w:val="10"/>
                              <w:szCs w:val="10"/>
                            </w:rPr>
                          </w:pPr>
                          <w:r w:rsidRPr="00DC4DC1">
                            <w:rPr>
                              <w:sz w:val="10"/>
                              <w:szCs w:val="10"/>
                            </w:rPr>
                            <w:t>A</w:t>
                          </w:r>
                        </w:p>
                      </w:txbxContent>
                    </v:textbox>
                  </v:shape>
                </v:group>
                <v:group id="_x0000_s1633" style="position:absolute;left:8871;top:7204;width:360;height:360" coordorigin="8871,7204" coordsize="360,360">
                  <v:oval id="_x0000_s1634" style="position:absolute;left:8939;top:7204;width:292;height:360"/>
                  <v:shape id="_x0000_s1635" type="#_x0000_t202" style="position:absolute;left:8871;top:7204;width:360;height:360" filled="f" stroked="f">
                    <v:textbox style="mso-next-textbox:#_x0000_s1635">
                      <w:txbxContent>
                        <w:p w:rsidR="00D26E75" w:rsidRPr="00DC4DC1" w:rsidRDefault="00D26E75" w:rsidP="007646A5">
                          <w:pPr>
                            <w:rPr>
                              <w:sz w:val="10"/>
                              <w:szCs w:val="10"/>
                            </w:rPr>
                          </w:pPr>
                          <w:r w:rsidRPr="00DC4DC1">
                            <w:rPr>
                              <w:sz w:val="10"/>
                              <w:szCs w:val="10"/>
                            </w:rPr>
                            <w:t>B</w:t>
                          </w:r>
                        </w:p>
                      </w:txbxContent>
                    </v:textbox>
                  </v:shape>
                </v:group>
                <v:group id="_x0000_s1636" style="position:absolute;left:9231;top:7204;width:360;height:360" coordorigin="9231,7204" coordsize="360,360">
                  <v:oval id="_x0000_s1637" style="position:absolute;left:9261;top:7204;width:292;height:360"/>
                  <v:shape id="_x0000_s1638" type="#_x0000_t202" style="position:absolute;left:9231;top:7204;width:360;height:360" filled="f" stroked="f">
                    <v:textbox style="mso-next-textbox:#_x0000_s1638">
                      <w:txbxContent>
                        <w:p w:rsidR="00D26E75" w:rsidRPr="00DC4DC1" w:rsidRDefault="00D26E75" w:rsidP="007646A5">
                          <w:pPr>
                            <w:rPr>
                              <w:sz w:val="10"/>
                              <w:szCs w:val="10"/>
                            </w:rPr>
                          </w:pPr>
                          <w:r w:rsidRPr="00DC4DC1">
                            <w:rPr>
                              <w:sz w:val="10"/>
                              <w:szCs w:val="10"/>
                            </w:rPr>
                            <w:t>C</w:t>
                          </w:r>
                        </w:p>
                      </w:txbxContent>
                    </v:textbox>
                  </v:shape>
                </v:group>
                <v:group id="_x0000_s1639" style="position:absolute;left:9591;top:7204;width:367;height:360" coordorigin="9591,7204" coordsize="367,360">
                  <v:oval id="_x0000_s1640" style="position:absolute;left:9666;top:7204;width:292;height:360"/>
                  <v:shape id="_x0000_s1641" type="#_x0000_t202" style="position:absolute;left:9591;top:7204;width:360;height:360" filled="f" stroked="f">
                    <v:textbox style="mso-next-textbox:#_x0000_s1641">
                      <w:txbxContent>
                        <w:p w:rsidR="00D26E75" w:rsidRPr="00DC4DC1" w:rsidRDefault="00D26E75" w:rsidP="007646A5">
                          <w:pPr>
                            <w:rPr>
                              <w:sz w:val="10"/>
                              <w:szCs w:val="10"/>
                            </w:rPr>
                          </w:pPr>
                          <w:r w:rsidRPr="00DC4DC1">
                            <w:rPr>
                              <w:sz w:val="10"/>
                              <w:szCs w:val="10"/>
                            </w:rPr>
                            <w:t>D</w:t>
                          </w:r>
                        </w:p>
                      </w:txbxContent>
                    </v:textbox>
                  </v:shape>
                </v:group>
              </v:group>
              <v:group id="_x0000_s1642" style="position:absolute;left:6989;top:12032;width:1077;height:258" coordorigin="8541,7204" coordsize="1417,360">
                <v:group id="_x0000_s1643" style="position:absolute;left:8541;top:7204;width:360;height:360" coordorigin="8541,7204" coordsize="360,360">
                  <v:oval id="_x0000_s1644" style="position:absolute;left:8579;top:7204;width:292;height:360"/>
                  <v:shape id="_x0000_s1645" type="#_x0000_t202" style="position:absolute;left:8541;top:7204;width:360;height:360" filled="f" stroked="f">
                    <v:textbox style="mso-next-textbox:#_x0000_s1645">
                      <w:txbxContent>
                        <w:p w:rsidR="00D26E75" w:rsidRPr="00DC4DC1" w:rsidRDefault="00D26E75" w:rsidP="007646A5">
                          <w:pPr>
                            <w:rPr>
                              <w:sz w:val="10"/>
                              <w:szCs w:val="10"/>
                            </w:rPr>
                          </w:pPr>
                          <w:r w:rsidRPr="00DC4DC1">
                            <w:rPr>
                              <w:sz w:val="10"/>
                              <w:szCs w:val="10"/>
                            </w:rPr>
                            <w:t>A</w:t>
                          </w:r>
                        </w:p>
                      </w:txbxContent>
                    </v:textbox>
                  </v:shape>
                </v:group>
                <v:group id="_x0000_s1646" style="position:absolute;left:8871;top:7204;width:360;height:360" coordorigin="8871,7204" coordsize="360,360">
                  <v:oval id="_x0000_s1647" style="position:absolute;left:8939;top:7204;width:292;height:360"/>
                  <v:shape id="_x0000_s1648" type="#_x0000_t202" style="position:absolute;left:8871;top:7204;width:360;height:360" filled="f" stroked="f">
                    <v:textbox style="mso-next-textbox:#_x0000_s1648">
                      <w:txbxContent>
                        <w:p w:rsidR="00D26E75" w:rsidRPr="00DC4DC1" w:rsidRDefault="00D26E75" w:rsidP="007646A5">
                          <w:pPr>
                            <w:rPr>
                              <w:sz w:val="10"/>
                              <w:szCs w:val="10"/>
                            </w:rPr>
                          </w:pPr>
                          <w:r w:rsidRPr="00DC4DC1">
                            <w:rPr>
                              <w:sz w:val="10"/>
                              <w:szCs w:val="10"/>
                            </w:rPr>
                            <w:t>B</w:t>
                          </w:r>
                        </w:p>
                      </w:txbxContent>
                    </v:textbox>
                  </v:shape>
                </v:group>
                <v:group id="_x0000_s1649" style="position:absolute;left:9231;top:7204;width:360;height:360" coordorigin="9231,7204" coordsize="360,360">
                  <v:oval id="_x0000_s1650" style="position:absolute;left:9261;top:7204;width:292;height:360"/>
                  <v:shape id="_x0000_s1651" type="#_x0000_t202" style="position:absolute;left:9231;top:7204;width:360;height:360" filled="f" stroked="f">
                    <v:textbox style="mso-next-textbox:#_x0000_s1651">
                      <w:txbxContent>
                        <w:p w:rsidR="00D26E75" w:rsidRPr="00DC4DC1" w:rsidRDefault="00D26E75" w:rsidP="007646A5">
                          <w:pPr>
                            <w:rPr>
                              <w:sz w:val="10"/>
                              <w:szCs w:val="10"/>
                            </w:rPr>
                          </w:pPr>
                          <w:r w:rsidRPr="00DC4DC1">
                            <w:rPr>
                              <w:sz w:val="10"/>
                              <w:szCs w:val="10"/>
                            </w:rPr>
                            <w:t>C</w:t>
                          </w:r>
                        </w:p>
                      </w:txbxContent>
                    </v:textbox>
                  </v:shape>
                </v:group>
                <v:group id="_x0000_s1652" style="position:absolute;left:9591;top:7204;width:367;height:360" coordorigin="9591,7204" coordsize="367,360">
                  <v:oval id="_x0000_s1653" style="position:absolute;left:9666;top:7204;width:292;height:360"/>
                  <v:shape id="_x0000_s1654" type="#_x0000_t202" style="position:absolute;left:9591;top:7204;width:360;height:360" filled="f" stroked="f">
                    <v:textbox style="mso-next-textbox:#_x0000_s1654">
                      <w:txbxContent>
                        <w:p w:rsidR="00D26E75" w:rsidRPr="00DC4DC1" w:rsidRDefault="00D26E75" w:rsidP="007646A5">
                          <w:pPr>
                            <w:rPr>
                              <w:sz w:val="10"/>
                              <w:szCs w:val="10"/>
                            </w:rPr>
                          </w:pPr>
                          <w:r w:rsidRPr="00DC4DC1">
                            <w:rPr>
                              <w:sz w:val="10"/>
                              <w:szCs w:val="10"/>
                            </w:rPr>
                            <w:t>D</w:t>
                          </w:r>
                        </w:p>
                      </w:txbxContent>
                    </v:textbox>
                  </v:shape>
                </v:group>
              </v:group>
              <v:group id="_x0000_s1655" style="position:absolute;left:6989;top:12424;width:1077;height:258" coordorigin="8541,7204" coordsize="1417,360">
                <v:group id="_x0000_s1656" style="position:absolute;left:8541;top:7204;width:360;height:360" coordorigin="8541,7204" coordsize="360,360">
                  <v:oval id="_x0000_s1657" style="position:absolute;left:8579;top:7204;width:292;height:360"/>
                  <v:shape id="_x0000_s1658" type="#_x0000_t202" style="position:absolute;left:8541;top:7204;width:360;height:360" filled="f" stroked="f">
                    <v:textbox style="mso-next-textbox:#_x0000_s1658">
                      <w:txbxContent>
                        <w:p w:rsidR="00D26E75" w:rsidRPr="00DC4DC1" w:rsidRDefault="00D26E75" w:rsidP="007646A5">
                          <w:pPr>
                            <w:rPr>
                              <w:sz w:val="10"/>
                              <w:szCs w:val="10"/>
                            </w:rPr>
                          </w:pPr>
                          <w:r w:rsidRPr="00DC4DC1">
                            <w:rPr>
                              <w:sz w:val="10"/>
                              <w:szCs w:val="10"/>
                            </w:rPr>
                            <w:t>A</w:t>
                          </w:r>
                        </w:p>
                      </w:txbxContent>
                    </v:textbox>
                  </v:shape>
                </v:group>
                <v:group id="_x0000_s1659" style="position:absolute;left:8871;top:7204;width:360;height:360" coordorigin="8871,7204" coordsize="360,360">
                  <v:oval id="_x0000_s1660" style="position:absolute;left:8939;top:7204;width:292;height:360"/>
                  <v:shape id="_x0000_s1661" type="#_x0000_t202" style="position:absolute;left:8871;top:7204;width:360;height:360" filled="f" stroked="f">
                    <v:textbox style="mso-next-textbox:#_x0000_s1661">
                      <w:txbxContent>
                        <w:p w:rsidR="00D26E75" w:rsidRPr="00DC4DC1" w:rsidRDefault="00D26E75" w:rsidP="007646A5">
                          <w:pPr>
                            <w:rPr>
                              <w:sz w:val="10"/>
                              <w:szCs w:val="10"/>
                            </w:rPr>
                          </w:pPr>
                          <w:r w:rsidRPr="00DC4DC1">
                            <w:rPr>
                              <w:sz w:val="10"/>
                              <w:szCs w:val="10"/>
                            </w:rPr>
                            <w:t>B</w:t>
                          </w:r>
                        </w:p>
                      </w:txbxContent>
                    </v:textbox>
                  </v:shape>
                </v:group>
                <v:group id="_x0000_s1662" style="position:absolute;left:9231;top:7204;width:360;height:360" coordorigin="9231,7204" coordsize="360,360">
                  <v:oval id="_x0000_s1663" style="position:absolute;left:9261;top:7204;width:292;height:360"/>
                  <v:shape id="_x0000_s1664" type="#_x0000_t202" style="position:absolute;left:9231;top:7204;width:360;height:360" filled="f" stroked="f">
                    <v:textbox style="mso-next-textbox:#_x0000_s1664">
                      <w:txbxContent>
                        <w:p w:rsidR="00D26E75" w:rsidRPr="00DC4DC1" w:rsidRDefault="00D26E75" w:rsidP="007646A5">
                          <w:pPr>
                            <w:rPr>
                              <w:sz w:val="10"/>
                              <w:szCs w:val="10"/>
                            </w:rPr>
                          </w:pPr>
                          <w:r w:rsidRPr="00DC4DC1">
                            <w:rPr>
                              <w:sz w:val="10"/>
                              <w:szCs w:val="10"/>
                            </w:rPr>
                            <w:t>C</w:t>
                          </w:r>
                        </w:p>
                      </w:txbxContent>
                    </v:textbox>
                  </v:shape>
                </v:group>
                <v:group id="_x0000_s1665" style="position:absolute;left:9591;top:7204;width:367;height:360" coordorigin="9591,7204" coordsize="367,360">
                  <v:oval id="_x0000_s1666" style="position:absolute;left:9666;top:7204;width:292;height:360"/>
                  <v:shape id="_x0000_s1667" type="#_x0000_t202" style="position:absolute;left:9591;top:7204;width:360;height:360" filled="f" stroked="f">
                    <v:textbox style="mso-next-textbox:#_x0000_s1667">
                      <w:txbxContent>
                        <w:p w:rsidR="00D26E75" w:rsidRPr="00DC4DC1" w:rsidRDefault="00D26E75" w:rsidP="007646A5">
                          <w:pPr>
                            <w:rPr>
                              <w:sz w:val="10"/>
                              <w:szCs w:val="10"/>
                            </w:rPr>
                          </w:pPr>
                          <w:r w:rsidRPr="00DC4DC1">
                            <w:rPr>
                              <w:sz w:val="10"/>
                              <w:szCs w:val="10"/>
                            </w:rPr>
                            <w:t>D</w:t>
                          </w:r>
                        </w:p>
                      </w:txbxContent>
                    </v:textbox>
                  </v:shape>
                </v:group>
              </v:group>
              <v:group id="_x0000_s1668" style="position:absolute;left:6989;top:12874;width:1077;height:258" coordorigin="8541,7204" coordsize="1417,360">
                <v:group id="_x0000_s1669" style="position:absolute;left:8541;top:7204;width:360;height:360" coordorigin="8541,7204" coordsize="360,360">
                  <v:oval id="_x0000_s1670" style="position:absolute;left:8579;top:7204;width:292;height:360"/>
                  <v:shape id="_x0000_s1671" type="#_x0000_t202" style="position:absolute;left:8541;top:7204;width:360;height:360" filled="f" stroked="f">
                    <v:textbox style="mso-next-textbox:#_x0000_s1671">
                      <w:txbxContent>
                        <w:p w:rsidR="00D26E75" w:rsidRPr="00DC4DC1" w:rsidRDefault="00D26E75" w:rsidP="007646A5">
                          <w:pPr>
                            <w:rPr>
                              <w:sz w:val="10"/>
                              <w:szCs w:val="10"/>
                            </w:rPr>
                          </w:pPr>
                          <w:r w:rsidRPr="00DC4DC1">
                            <w:rPr>
                              <w:sz w:val="10"/>
                              <w:szCs w:val="10"/>
                            </w:rPr>
                            <w:t>A</w:t>
                          </w:r>
                        </w:p>
                      </w:txbxContent>
                    </v:textbox>
                  </v:shape>
                </v:group>
                <v:group id="_x0000_s1672" style="position:absolute;left:8871;top:7204;width:360;height:360" coordorigin="8871,7204" coordsize="360,360">
                  <v:oval id="_x0000_s1673" style="position:absolute;left:8939;top:7204;width:292;height:360"/>
                  <v:shape id="_x0000_s1674" type="#_x0000_t202" style="position:absolute;left:8871;top:7204;width:360;height:360" filled="f" stroked="f">
                    <v:textbox style="mso-next-textbox:#_x0000_s1674">
                      <w:txbxContent>
                        <w:p w:rsidR="00D26E75" w:rsidRPr="00DC4DC1" w:rsidRDefault="00D26E75" w:rsidP="007646A5">
                          <w:pPr>
                            <w:rPr>
                              <w:sz w:val="10"/>
                              <w:szCs w:val="10"/>
                            </w:rPr>
                          </w:pPr>
                          <w:r w:rsidRPr="00DC4DC1">
                            <w:rPr>
                              <w:sz w:val="10"/>
                              <w:szCs w:val="10"/>
                            </w:rPr>
                            <w:t>B</w:t>
                          </w:r>
                        </w:p>
                      </w:txbxContent>
                    </v:textbox>
                  </v:shape>
                </v:group>
                <v:group id="_x0000_s1675" style="position:absolute;left:9231;top:7204;width:360;height:360" coordorigin="9231,7204" coordsize="360,360">
                  <v:oval id="_x0000_s1676" style="position:absolute;left:9261;top:7204;width:292;height:360"/>
                  <v:shape id="_x0000_s1677" type="#_x0000_t202" style="position:absolute;left:9231;top:7204;width:360;height:360" filled="f" stroked="f">
                    <v:textbox style="mso-next-textbox:#_x0000_s1677">
                      <w:txbxContent>
                        <w:p w:rsidR="00D26E75" w:rsidRPr="00DC4DC1" w:rsidRDefault="00D26E75" w:rsidP="007646A5">
                          <w:pPr>
                            <w:rPr>
                              <w:sz w:val="10"/>
                              <w:szCs w:val="10"/>
                            </w:rPr>
                          </w:pPr>
                          <w:r w:rsidRPr="00DC4DC1">
                            <w:rPr>
                              <w:sz w:val="10"/>
                              <w:szCs w:val="10"/>
                            </w:rPr>
                            <w:t>C</w:t>
                          </w:r>
                        </w:p>
                      </w:txbxContent>
                    </v:textbox>
                  </v:shape>
                </v:group>
                <v:group id="_x0000_s1678" style="position:absolute;left:9591;top:7204;width:367;height:360" coordorigin="9591,7204" coordsize="367,360">
                  <v:oval id="_x0000_s1679" style="position:absolute;left:9666;top:7204;width:292;height:360"/>
                  <v:shape id="_x0000_s1680" type="#_x0000_t202" style="position:absolute;left:9591;top:7204;width:360;height:360" filled="f" stroked="f">
                    <v:textbox style="mso-next-textbox:#_x0000_s1680">
                      <w:txbxContent>
                        <w:p w:rsidR="00D26E75" w:rsidRPr="00DC4DC1" w:rsidRDefault="00D26E75" w:rsidP="007646A5">
                          <w:pPr>
                            <w:rPr>
                              <w:sz w:val="10"/>
                              <w:szCs w:val="10"/>
                            </w:rPr>
                          </w:pPr>
                          <w:r w:rsidRPr="00DC4DC1">
                            <w:rPr>
                              <w:sz w:val="10"/>
                              <w:szCs w:val="10"/>
                            </w:rPr>
                            <w:t>D</w:t>
                          </w:r>
                        </w:p>
                      </w:txbxContent>
                    </v:textbox>
                  </v:shape>
                </v:group>
              </v:group>
              <v:group id="_x0000_s1681" style="position:absolute;left:6989;top:13324;width:1077;height:259" coordorigin="8541,7204" coordsize="1417,360">
                <v:group id="_x0000_s1682" style="position:absolute;left:8541;top:7204;width:360;height:360" coordorigin="8541,7204" coordsize="360,360">
                  <v:oval id="_x0000_s1683" style="position:absolute;left:8579;top:7204;width:292;height:360"/>
                  <v:shape id="_x0000_s1684" type="#_x0000_t202" style="position:absolute;left:8541;top:7204;width:360;height:360" filled="f" stroked="f">
                    <v:textbox style="mso-next-textbox:#_x0000_s1684">
                      <w:txbxContent>
                        <w:p w:rsidR="00D26E75" w:rsidRPr="00DC4DC1" w:rsidRDefault="00D26E75" w:rsidP="007646A5">
                          <w:pPr>
                            <w:rPr>
                              <w:sz w:val="10"/>
                              <w:szCs w:val="10"/>
                            </w:rPr>
                          </w:pPr>
                          <w:r w:rsidRPr="00DC4DC1">
                            <w:rPr>
                              <w:sz w:val="10"/>
                              <w:szCs w:val="10"/>
                            </w:rPr>
                            <w:t>A</w:t>
                          </w:r>
                        </w:p>
                      </w:txbxContent>
                    </v:textbox>
                  </v:shape>
                </v:group>
                <v:group id="_x0000_s1685" style="position:absolute;left:8871;top:7204;width:360;height:360" coordorigin="8871,7204" coordsize="360,360">
                  <v:oval id="_x0000_s1686" style="position:absolute;left:8939;top:7204;width:292;height:360"/>
                  <v:shape id="_x0000_s1687" type="#_x0000_t202" style="position:absolute;left:8871;top:7204;width:360;height:360" filled="f" stroked="f">
                    <v:textbox style="mso-next-textbox:#_x0000_s1687">
                      <w:txbxContent>
                        <w:p w:rsidR="00D26E75" w:rsidRPr="00DC4DC1" w:rsidRDefault="00D26E75" w:rsidP="007646A5">
                          <w:pPr>
                            <w:rPr>
                              <w:sz w:val="10"/>
                              <w:szCs w:val="10"/>
                            </w:rPr>
                          </w:pPr>
                          <w:r w:rsidRPr="00DC4DC1">
                            <w:rPr>
                              <w:sz w:val="10"/>
                              <w:szCs w:val="10"/>
                            </w:rPr>
                            <w:t>B</w:t>
                          </w:r>
                        </w:p>
                      </w:txbxContent>
                    </v:textbox>
                  </v:shape>
                </v:group>
                <v:group id="_x0000_s1688" style="position:absolute;left:9231;top:7204;width:360;height:360" coordorigin="9231,7204" coordsize="360,360">
                  <v:oval id="_x0000_s1689" style="position:absolute;left:9261;top:7204;width:292;height:360"/>
                  <v:shape id="_x0000_s1690" type="#_x0000_t202" style="position:absolute;left:9231;top:7204;width:360;height:360" filled="f" stroked="f">
                    <v:textbox style="mso-next-textbox:#_x0000_s1690">
                      <w:txbxContent>
                        <w:p w:rsidR="00D26E75" w:rsidRPr="00DC4DC1" w:rsidRDefault="00D26E75" w:rsidP="007646A5">
                          <w:pPr>
                            <w:rPr>
                              <w:sz w:val="10"/>
                              <w:szCs w:val="10"/>
                            </w:rPr>
                          </w:pPr>
                          <w:r w:rsidRPr="00DC4DC1">
                            <w:rPr>
                              <w:sz w:val="10"/>
                              <w:szCs w:val="10"/>
                            </w:rPr>
                            <w:t>C</w:t>
                          </w:r>
                        </w:p>
                      </w:txbxContent>
                    </v:textbox>
                  </v:shape>
                </v:group>
                <v:group id="_x0000_s1691" style="position:absolute;left:9591;top:7204;width:367;height:360" coordorigin="9591,7204" coordsize="367,360">
                  <v:oval id="_x0000_s1692" style="position:absolute;left:9666;top:7204;width:292;height:360"/>
                  <v:shape id="_x0000_s1693" type="#_x0000_t202" style="position:absolute;left:9591;top:7204;width:360;height:360" filled="f" stroked="f">
                    <v:textbox style="mso-next-textbox:#_x0000_s1693">
                      <w:txbxContent>
                        <w:p w:rsidR="00D26E75" w:rsidRPr="00DC4DC1" w:rsidRDefault="00D26E75" w:rsidP="007646A5">
                          <w:pPr>
                            <w:rPr>
                              <w:sz w:val="10"/>
                              <w:szCs w:val="10"/>
                            </w:rPr>
                          </w:pPr>
                          <w:r w:rsidRPr="00DC4DC1">
                            <w:rPr>
                              <w:sz w:val="10"/>
                              <w:szCs w:val="10"/>
                            </w:rPr>
                            <w:t>D</w:t>
                          </w:r>
                        </w:p>
                      </w:txbxContent>
                    </v:textbox>
                  </v:shape>
                </v:group>
              </v:group>
              <v:shape id="_x0000_s1694" type="#_x0000_t202" style="position:absolute;left:6381;top:9904;width:590;height:4444" filled="f" stroked="f">
                <v:textbox style="mso-next-textbox:#_x0000_s1694">
                  <w:txbxContent>
                    <w:p w:rsidR="00D26E75" w:rsidRPr="00BD4ADF" w:rsidRDefault="00D26E75" w:rsidP="007646A5">
                      <w:pPr>
                        <w:rPr>
                          <w:b/>
                          <w:bCs/>
                          <w:sz w:val="8"/>
                          <w:szCs w:val="8"/>
                        </w:rPr>
                      </w:pPr>
                    </w:p>
                    <w:p w:rsidR="00D26E75" w:rsidRPr="00BA60D3" w:rsidRDefault="00D26E75" w:rsidP="007646A5">
                      <w:pPr>
                        <w:rPr>
                          <w:b/>
                          <w:bCs/>
                          <w:sz w:val="18"/>
                          <w:szCs w:val="18"/>
                        </w:rPr>
                      </w:pPr>
                      <w:r>
                        <w:rPr>
                          <w:b/>
                          <w:bCs/>
                          <w:sz w:val="18"/>
                          <w:szCs w:val="18"/>
                        </w:rPr>
                        <w:t>21</w:t>
                      </w:r>
                    </w:p>
                    <w:p w:rsidR="00D26E75" w:rsidRPr="00BD4ADF" w:rsidRDefault="00D26E75" w:rsidP="007646A5">
                      <w:pPr>
                        <w:rPr>
                          <w:b/>
                          <w:bCs/>
                          <w:sz w:val="10"/>
                          <w:szCs w:val="10"/>
                        </w:rPr>
                      </w:pPr>
                    </w:p>
                    <w:p w:rsidR="00D26E75" w:rsidRPr="00BA60D3" w:rsidRDefault="00D26E75" w:rsidP="007646A5">
                      <w:pPr>
                        <w:rPr>
                          <w:b/>
                          <w:bCs/>
                          <w:sz w:val="18"/>
                          <w:szCs w:val="18"/>
                        </w:rPr>
                      </w:pPr>
                      <w:r>
                        <w:rPr>
                          <w:b/>
                          <w:bCs/>
                          <w:sz w:val="18"/>
                          <w:szCs w:val="18"/>
                        </w:rPr>
                        <w:t>22</w:t>
                      </w:r>
                    </w:p>
                    <w:p w:rsidR="00D26E75" w:rsidRPr="00BA60D3" w:rsidRDefault="00D26E75" w:rsidP="007646A5">
                      <w:pPr>
                        <w:rPr>
                          <w:b/>
                          <w:bCs/>
                          <w:sz w:val="18"/>
                          <w:szCs w:val="18"/>
                        </w:rPr>
                      </w:pPr>
                    </w:p>
                    <w:p w:rsidR="00D26E75" w:rsidRPr="00BA60D3" w:rsidRDefault="00D26E75" w:rsidP="007646A5">
                      <w:pPr>
                        <w:rPr>
                          <w:b/>
                          <w:bCs/>
                          <w:sz w:val="18"/>
                          <w:szCs w:val="18"/>
                        </w:rPr>
                      </w:pPr>
                      <w:r>
                        <w:rPr>
                          <w:b/>
                          <w:bCs/>
                          <w:sz w:val="18"/>
                          <w:szCs w:val="18"/>
                        </w:rPr>
                        <w:t>23</w:t>
                      </w:r>
                    </w:p>
                    <w:p w:rsidR="00D26E75" w:rsidRPr="00BA60D3" w:rsidRDefault="00D26E75" w:rsidP="007646A5">
                      <w:pPr>
                        <w:rPr>
                          <w:b/>
                          <w:bCs/>
                          <w:sz w:val="18"/>
                          <w:szCs w:val="18"/>
                        </w:rPr>
                      </w:pPr>
                    </w:p>
                    <w:p w:rsidR="00D26E75" w:rsidRPr="00BA60D3" w:rsidRDefault="00D26E75" w:rsidP="007646A5">
                      <w:pPr>
                        <w:rPr>
                          <w:b/>
                          <w:bCs/>
                          <w:sz w:val="18"/>
                          <w:szCs w:val="18"/>
                        </w:rPr>
                      </w:pPr>
                      <w:r>
                        <w:rPr>
                          <w:b/>
                          <w:bCs/>
                          <w:sz w:val="18"/>
                          <w:szCs w:val="18"/>
                        </w:rPr>
                        <w:t>24</w:t>
                      </w:r>
                    </w:p>
                    <w:p w:rsidR="00D26E75" w:rsidRPr="00BA60D3" w:rsidRDefault="00D26E75" w:rsidP="007646A5">
                      <w:pPr>
                        <w:rPr>
                          <w:b/>
                          <w:bCs/>
                          <w:sz w:val="18"/>
                          <w:szCs w:val="18"/>
                        </w:rPr>
                      </w:pPr>
                    </w:p>
                    <w:p w:rsidR="00D26E75" w:rsidRPr="00BA60D3" w:rsidRDefault="00D26E75" w:rsidP="007646A5">
                      <w:pPr>
                        <w:rPr>
                          <w:b/>
                          <w:bCs/>
                          <w:sz w:val="18"/>
                          <w:szCs w:val="18"/>
                        </w:rPr>
                      </w:pPr>
                      <w:r>
                        <w:rPr>
                          <w:b/>
                          <w:bCs/>
                          <w:sz w:val="18"/>
                          <w:szCs w:val="18"/>
                        </w:rPr>
                        <w:t>2</w:t>
                      </w:r>
                      <w:r w:rsidRPr="00BA60D3">
                        <w:rPr>
                          <w:b/>
                          <w:bCs/>
                          <w:sz w:val="18"/>
                          <w:szCs w:val="18"/>
                        </w:rPr>
                        <w:t>5</w:t>
                      </w:r>
                    </w:p>
                    <w:p w:rsidR="00D26E75" w:rsidRPr="00BA60D3" w:rsidRDefault="00D26E75" w:rsidP="007646A5">
                      <w:pPr>
                        <w:rPr>
                          <w:b/>
                          <w:bCs/>
                          <w:sz w:val="18"/>
                          <w:szCs w:val="18"/>
                        </w:rPr>
                      </w:pPr>
                    </w:p>
                    <w:p w:rsidR="00D26E75" w:rsidRPr="00BA60D3" w:rsidRDefault="00D26E75" w:rsidP="007646A5">
                      <w:pPr>
                        <w:rPr>
                          <w:b/>
                          <w:bCs/>
                          <w:sz w:val="18"/>
                          <w:szCs w:val="18"/>
                        </w:rPr>
                      </w:pPr>
                      <w:r>
                        <w:rPr>
                          <w:b/>
                          <w:bCs/>
                          <w:sz w:val="18"/>
                          <w:szCs w:val="18"/>
                        </w:rPr>
                        <w:t>2</w:t>
                      </w:r>
                      <w:r w:rsidRPr="00BA60D3">
                        <w:rPr>
                          <w:b/>
                          <w:bCs/>
                          <w:sz w:val="18"/>
                          <w:szCs w:val="18"/>
                        </w:rPr>
                        <w:t>6</w:t>
                      </w:r>
                    </w:p>
                    <w:p w:rsidR="00D26E75" w:rsidRPr="00BA60D3" w:rsidRDefault="00D26E75" w:rsidP="007646A5">
                      <w:pPr>
                        <w:rPr>
                          <w:b/>
                          <w:bCs/>
                          <w:sz w:val="18"/>
                          <w:szCs w:val="18"/>
                        </w:rPr>
                      </w:pPr>
                    </w:p>
                    <w:p w:rsidR="00D26E75" w:rsidRPr="00BA60D3" w:rsidRDefault="00D26E75" w:rsidP="007646A5">
                      <w:pPr>
                        <w:rPr>
                          <w:b/>
                          <w:bCs/>
                          <w:sz w:val="18"/>
                          <w:szCs w:val="18"/>
                        </w:rPr>
                      </w:pPr>
                      <w:r>
                        <w:rPr>
                          <w:b/>
                          <w:bCs/>
                          <w:sz w:val="18"/>
                          <w:szCs w:val="18"/>
                        </w:rPr>
                        <w:t>2</w:t>
                      </w:r>
                      <w:r w:rsidRPr="00BA60D3">
                        <w:rPr>
                          <w:b/>
                          <w:bCs/>
                          <w:sz w:val="18"/>
                          <w:szCs w:val="18"/>
                        </w:rPr>
                        <w:t>7</w:t>
                      </w:r>
                    </w:p>
                    <w:p w:rsidR="00D26E75" w:rsidRPr="00BA60D3" w:rsidRDefault="00D26E75" w:rsidP="007646A5">
                      <w:pPr>
                        <w:rPr>
                          <w:b/>
                          <w:bCs/>
                          <w:sz w:val="18"/>
                          <w:szCs w:val="18"/>
                        </w:rPr>
                      </w:pPr>
                    </w:p>
                    <w:p w:rsidR="00D26E75" w:rsidRPr="00BA60D3" w:rsidRDefault="00D26E75" w:rsidP="007646A5">
                      <w:pPr>
                        <w:rPr>
                          <w:b/>
                          <w:bCs/>
                          <w:sz w:val="18"/>
                          <w:szCs w:val="18"/>
                        </w:rPr>
                      </w:pPr>
                      <w:r>
                        <w:rPr>
                          <w:b/>
                          <w:bCs/>
                          <w:sz w:val="18"/>
                          <w:szCs w:val="18"/>
                        </w:rPr>
                        <w:t>2</w:t>
                      </w:r>
                      <w:r w:rsidRPr="00BA60D3">
                        <w:rPr>
                          <w:b/>
                          <w:bCs/>
                          <w:sz w:val="18"/>
                          <w:szCs w:val="18"/>
                        </w:rPr>
                        <w:t>8</w:t>
                      </w:r>
                    </w:p>
                    <w:p w:rsidR="00D26E75" w:rsidRPr="00BA60D3" w:rsidRDefault="00D26E75" w:rsidP="007646A5">
                      <w:pPr>
                        <w:rPr>
                          <w:b/>
                          <w:bCs/>
                          <w:sz w:val="18"/>
                          <w:szCs w:val="18"/>
                        </w:rPr>
                      </w:pPr>
                    </w:p>
                    <w:p w:rsidR="00D26E75" w:rsidRPr="00BA60D3" w:rsidRDefault="00D26E75" w:rsidP="007646A5">
                      <w:pPr>
                        <w:rPr>
                          <w:b/>
                          <w:bCs/>
                          <w:sz w:val="18"/>
                          <w:szCs w:val="18"/>
                        </w:rPr>
                      </w:pPr>
                      <w:r>
                        <w:rPr>
                          <w:b/>
                          <w:bCs/>
                          <w:sz w:val="18"/>
                          <w:szCs w:val="18"/>
                        </w:rPr>
                        <w:t>2</w:t>
                      </w:r>
                      <w:r w:rsidRPr="00BA60D3">
                        <w:rPr>
                          <w:b/>
                          <w:bCs/>
                          <w:sz w:val="18"/>
                          <w:szCs w:val="18"/>
                        </w:rPr>
                        <w:t>9</w:t>
                      </w:r>
                    </w:p>
                    <w:p w:rsidR="00D26E75" w:rsidRPr="00BA60D3" w:rsidRDefault="00D26E75" w:rsidP="007646A5">
                      <w:pPr>
                        <w:rPr>
                          <w:b/>
                          <w:bCs/>
                          <w:sz w:val="18"/>
                          <w:szCs w:val="18"/>
                        </w:rPr>
                      </w:pPr>
                    </w:p>
                    <w:p w:rsidR="00D26E75" w:rsidRPr="00BA60D3" w:rsidRDefault="00D26E75" w:rsidP="007646A5">
                      <w:pPr>
                        <w:rPr>
                          <w:b/>
                          <w:bCs/>
                          <w:sz w:val="18"/>
                          <w:szCs w:val="18"/>
                        </w:rPr>
                      </w:pPr>
                      <w:r>
                        <w:rPr>
                          <w:b/>
                          <w:bCs/>
                          <w:sz w:val="18"/>
                          <w:szCs w:val="18"/>
                        </w:rPr>
                        <w:t>3</w:t>
                      </w:r>
                      <w:r w:rsidRPr="00BA60D3">
                        <w:rPr>
                          <w:b/>
                          <w:bCs/>
                          <w:sz w:val="18"/>
                          <w:szCs w:val="18"/>
                        </w:rPr>
                        <w:t>0</w:t>
                      </w:r>
                    </w:p>
                  </w:txbxContent>
                </v:textbox>
              </v:shape>
            </v:group>
            <v:group id="_x0000_s1695" style="position:absolute;left:8656;top:9904;width:1685;height:4444" coordorigin="6381,9904" coordsize="1685,4444">
              <v:group id="_x0000_s1696" style="position:absolute;left:6989;top:10001;width:1077;height:258" coordorigin="8541,7204" coordsize="1417,360">
                <v:group id="_x0000_s1697" style="position:absolute;left:8541;top:7204;width:360;height:360" coordorigin="8541,7204" coordsize="360,360">
                  <v:oval id="_x0000_s1698" style="position:absolute;left:8579;top:7204;width:292;height:360"/>
                  <v:shape id="_x0000_s1699" type="#_x0000_t202" style="position:absolute;left:8541;top:7204;width:360;height:360" filled="f" stroked="f">
                    <v:textbox style="mso-next-textbox:#_x0000_s1699">
                      <w:txbxContent>
                        <w:p w:rsidR="00D26E75" w:rsidRPr="006848FA" w:rsidRDefault="00D26E75" w:rsidP="007646A5">
                          <w:pPr>
                            <w:rPr>
                              <w:sz w:val="10"/>
                              <w:szCs w:val="10"/>
                            </w:rPr>
                          </w:pPr>
                          <w:r w:rsidRPr="006848FA">
                            <w:rPr>
                              <w:sz w:val="10"/>
                              <w:szCs w:val="10"/>
                            </w:rPr>
                            <w:t>A</w:t>
                          </w:r>
                        </w:p>
                      </w:txbxContent>
                    </v:textbox>
                  </v:shape>
                </v:group>
                <v:group id="_x0000_s1700" style="position:absolute;left:8871;top:7204;width:360;height:360" coordorigin="8871,7204" coordsize="360,360">
                  <v:oval id="_x0000_s1701" style="position:absolute;left:8939;top:7204;width:292;height:360"/>
                  <v:shape id="_x0000_s1702" type="#_x0000_t202" style="position:absolute;left:8871;top:7204;width:360;height:360" filled="f" stroked="f">
                    <v:textbox style="mso-next-textbox:#_x0000_s1702">
                      <w:txbxContent>
                        <w:p w:rsidR="00D26E75" w:rsidRPr="006848FA" w:rsidRDefault="00D26E75" w:rsidP="007646A5">
                          <w:pPr>
                            <w:rPr>
                              <w:sz w:val="10"/>
                              <w:szCs w:val="10"/>
                            </w:rPr>
                          </w:pPr>
                          <w:r w:rsidRPr="006848FA">
                            <w:rPr>
                              <w:sz w:val="10"/>
                              <w:szCs w:val="10"/>
                            </w:rPr>
                            <w:t>B</w:t>
                          </w:r>
                        </w:p>
                      </w:txbxContent>
                    </v:textbox>
                  </v:shape>
                </v:group>
                <v:group id="_x0000_s1703" style="position:absolute;left:9231;top:7204;width:360;height:360" coordorigin="9231,7204" coordsize="360,360">
                  <v:oval id="_x0000_s1704" style="position:absolute;left:9261;top:7204;width:292;height:360"/>
                  <v:shape id="_x0000_s1705" type="#_x0000_t202" style="position:absolute;left:9231;top:7204;width:360;height:360" filled="f" stroked="f">
                    <v:textbox style="mso-next-textbox:#_x0000_s1705">
                      <w:txbxContent>
                        <w:p w:rsidR="00D26E75" w:rsidRPr="006848FA" w:rsidRDefault="00D26E75" w:rsidP="007646A5">
                          <w:pPr>
                            <w:rPr>
                              <w:sz w:val="10"/>
                              <w:szCs w:val="10"/>
                            </w:rPr>
                          </w:pPr>
                          <w:r w:rsidRPr="006848FA">
                            <w:rPr>
                              <w:sz w:val="10"/>
                              <w:szCs w:val="10"/>
                            </w:rPr>
                            <w:t>C</w:t>
                          </w:r>
                        </w:p>
                      </w:txbxContent>
                    </v:textbox>
                  </v:shape>
                </v:group>
                <v:group id="_x0000_s1706" style="position:absolute;left:9591;top:7204;width:367;height:360" coordorigin="9591,7204" coordsize="367,360">
                  <v:oval id="_x0000_s1707" style="position:absolute;left:9666;top:7204;width:292;height:360"/>
                  <v:shape id="_x0000_s1708" type="#_x0000_t202" style="position:absolute;left:9591;top:7204;width:360;height:360" filled="f" stroked="f">
                    <v:textbox style="mso-next-textbox:#_x0000_s1708">
                      <w:txbxContent>
                        <w:p w:rsidR="00D26E75" w:rsidRPr="006848FA" w:rsidRDefault="00D26E75" w:rsidP="007646A5">
                          <w:pPr>
                            <w:rPr>
                              <w:sz w:val="10"/>
                              <w:szCs w:val="10"/>
                            </w:rPr>
                          </w:pPr>
                          <w:r w:rsidRPr="006848FA">
                            <w:rPr>
                              <w:sz w:val="10"/>
                              <w:szCs w:val="10"/>
                            </w:rPr>
                            <w:t>D</w:t>
                          </w:r>
                        </w:p>
                      </w:txbxContent>
                    </v:textbox>
                  </v:shape>
                </v:group>
              </v:group>
              <v:group id="_x0000_s1709" style="position:absolute;left:6989;top:10394;width:1077;height:257" coordorigin="8541,7204" coordsize="1417,360">
                <v:group id="_x0000_s1710" style="position:absolute;left:8541;top:7204;width:360;height:360" coordorigin="8541,7204" coordsize="360,360">
                  <v:oval id="_x0000_s1711" style="position:absolute;left:8579;top:7204;width:292;height:360"/>
                  <v:shape id="_x0000_s1712" type="#_x0000_t202" style="position:absolute;left:8541;top:7204;width:360;height:360" filled="f" stroked="f">
                    <v:textbox style="mso-next-textbox:#_x0000_s1712">
                      <w:txbxContent>
                        <w:p w:rsidR="00D26E75" w:rsidRPr="00DC4DC1" w:rsidRDefault="00D26E75" w:rsidP="007646A5">
                          <w:pPr>
                            <w:rPr>
                              <w:sz w:val="10"/>
                              <w:szCs w:val="10"/>
                            </w:rPr>
                          </w:pPr>
                          <w:r w:rsidRPr="00DC4DC1">
                            <w:rPr>
                              <w:sz w:val="10"/>
                              <w:szCs w:val="10"/>
                            </w:rPr>
                            <w:t>A</w:t>
                          </w:r>
                        </w:p>
                      </w:txbxContent>
                    </v:textbox>
                  </v:shape>
                </v:group>
                <v:group id="_x0000_s1713" style="position:absolute;left:8871;top:7204;width:360;height:360" coordorigin="8871,7204" coordsize="360,360">
                  <v:oval id="_x0000_s1714" style="position:absolute;left:8939;top:7204;width:292;height:360"/>
                  <v:shape id="_x0000_s1715" type="#_x0000_t202" style="position:absolute;left:8871;top:7204;width:360;height:360" filled="f" stroked="f">
                    <v:textbox style="mso-next-textbox:#_x0000_s1715">
                      <w:txbxContent>
                        <w:p w:rsidR="00D26E75" w:rsidRPr="006848FA" w:rsidRDefault="00D26E75" w:rsidP="007646A5">
                          <w:pPr>
                            <w:rPr>
                              <w:sz w:val="10"/>
                              <w:szCs w:val="10"/>
                            </w:rPr>
                          </w:pPr>
                          <w:r w:rsidRPr="006848FA">
                            <w:rPr>
                              <w:sz w:val="10"/>
                              <w:szCs w:val="10"/>
                            </w:rPr>
                            <w:t>B</w:t>
                          </w:r>
                        </w:p>
                      </w:txbxContent>
                    </v:textbox>
                  </v:shape>
                </v:group>
                <v:group id="_x0000_s1716" style="position:absolute;left:9231;top:7204;width:360;height:360" coordorigin="9231,7204" coordsize="360,360">
                  <v:oval id="_x0000_s1717" style="position:absolute;left:9261;top:7204;width:292;height:360"/>
                  <v:shape id="_x0000_s1718" type="#_x0000_t202" style="position:absolute;left:9231;top:7204;width:360;height:360" filled="f" stroked="f">
                    <v:textbox style="mso-next-textbox:#_x0000_s1718">
                      <w:txbxContent>
                        <w:p w:rsidR="00D26E75" w:rsidRPr="00DC4DC1" w:rsidRDefault="00D26E75" w:rsidP="007646A5">
                          <w:pPr>
                            <w:rPr>
                              <w:sz w:val="10"/>
                              <w:szCs w:val="10"/>
                            </w:rPr>
                          </w:pPr>
                          <w:r w:rsidRPr="00DC4DC1">
                            <w:rPr>
                              <w:sz w:val="10"/>
                              <w:szCs w:val="10"/>
                            </w:rPr>
                            <w:t>C</w:t>
                          </w:r>
                        </w:p>
                      </w:txbxContent>
                    </v:textbox>
                  </v:shape>
                </v:group>
                <v:group id="_x0000_s1719" style="position:absolute;left:9591;top:7204;width:367;height:360" coordorigin="9591,7204" coordsize="367,360">
                  <v:oval id="_x0000_s1720" style="position:absolute;left:9666;top:7204;width:292;height:360"/>
                  <v:shape id="_x0000_s1721" type="#_x0000_t202" style="position:absolute;left:9591;top:7204;width:360;height:360" filled="f" stroked="f">
                    <v:textbox style="mso-next-textbox:#_x0000_s1721">
                      <w:txbxContent>
                        <w:p w:rsidR="00D26E75" w:rsidRPr="00DC4DC1" w:rsidRDefault="00D26E75" w:rsidP="007646A5">
                          <w:pPr>
                            <w:rPr>
                              <w:sz w:val="10"/>
                              <w:szCs w:val="10"/>
                            </w:rPr>
                          </w:pPr>
                          <w:r w:rsidRPr="00DC4DC1">
                            <w:rPr>
                              <w:sz w:val="10"/>
                              <w:szCs w:val="10"/>
                            </w:rPr>
                            <w:t>D</w:t>
                          </w:r>
                        </w:p>
                      </w:txbxContent>
                    </v:textbox>
                  </v:shape>
                </v:group>
              </v:group>
              <v:group id="_x0000_s1722" style="position:absolute;left:6989;top:10804;width:1077;height:258" coordorigin="8541,7204" coordsize="1417,360">
                <v:group id="_x0000_s1723" style="position:absolute;left:8541;top:7204;width:360;height:360" coordorigin="8541,7204" coordsize="360,360">
                  <v:oval id="_x0000_s1724" style="position:absolute;left:8579;top:7204;width:292;height:360"/>
                  <v:shape id="_x0000_s1725" type="#_x0000_t202" style="position:absolute;left:8541;top:7204;width:360;height:360" filled="f" stroked="f">
                    <v:textbox style="mso-next-textbox:#_x0000_s1725">
                      <w:txbxContent>
                        <w:p w:rsidR="00D26E75" w:rsidRPr="00DC4DC1" w:rsidRDefault="00D26E75" w:rsidP="007646A5">
                          <w:pPr>
                            <w:rPr>
                              <w:sz w:val="10"/>
                              <w:szCs w:val="10"/>
                            </w:rPr>
                          </w:pPr>
                          <w:r w:rsidRPr="00DC4DC1">
                            <w:rPr>
                              <w:sz w:val="10"/>
                              <w:szCs w:val="10"/>
                            </w:rPr>
                            <w:t>A</w:t>
                          </w:r>
                        </w:p>
                      </w:txbxContent>
                    </v:textbox>
                  </v:shape>
                </v:group>
                <v:group id="_x0000_s1726" style="position:absolute;left:8871;top:7204;width:360;height:360" coordorigin="8871,7204" coordsize="360,360">
                  <v:oval id="_x0000_s1727" style="position:absolute;left:8939;top:7204;width:292;height:360"/>
                  <v:shape id="_x0000_s1728" type="#_x0000_t202" style="position:absolute;left:8871;top:7204;width:360;height:360" filled="f" stroked="f">
                    <v:textbox style="mso-next-textbox:#_x0000_s1728">
                      <w:txbxContent>
                        <w:p w:rsidR="00D26E75" w:rsidRPr="00DC4DC1" w:rsidRDefault="00D26E75" w:rsidP="007646A5">
                          <w:pPr>
                            <w:rPr>
                              <w:sz w:val="10"/>
                              <w:szCs w:val="10"/>
                            </w:rPr>
                          </w:pPr>
                          <w:r w:rsidRPr="00DC4DC1">
                            <w:rPr>
                              <w:sz w:val="10"/>
                              <w:szCs w:val="10"/>
                            </w:rPr>
                            <w:t>B</w:t>
                          </w:r>
                        </w:p>
                      </w:txbxContent>
                    </v:textbox>
                  </v:shape>
                </v:group>
                <v:group id="_x0000_s1729" style="position:absolute;left:9231;top:7204;width:360;height:360" coordorigin="9231,7204" coordsize="360,360">
                  <v:oval id="_x0000_s1730" style="position:absolute;left:9261;top:7204;width:292;height:360"/>
                  <v:shape id="_x0000_s1731" type="#_x0000_t202" style="position:absolute;left:9231;top:7204;width:360;height:360" filled="f" stroked="f">
                    <v:textbox style="mso-next-textbox:#_x0000_s1731">
                      <w:txbxContent>
                        <w:p w:rsidR="00D26E75" w:rsidRPr="00DC4DC1" w:rsidRDefault="00D26E75" w:rsidP="007646A5">
                          <w:pPr>
                            <w:rPr>
                              <w:sz w:val="10"/>
                              <w:szCs w:val="10"/>
                            </w:rPr>
                          </w:pPr>
                          <w:r w:rsidRPr="00DC4DC1">
                            <w:rPr>
                              <w:sz w:val="10"/>
                              <w:szCs w:val="10"/>
                            </w:rPr>
                            <w:t>C</w:t>
                          </w:r>
                        </w:p>
                      </w:txbxContent>
                    </v:textbox>
                  </v:shape>
                </v:group>
                <v:group id="_x0000_s1732" style="position:absolute;left:9591;top:7204;width:367;height:360" coordorigin="9591,7204" coordsize="367,360">
                  <v:oval id="_x0000_s1733" style="position:absolute;left:9666;top:7204;width:292;height:360"/>
                  <v:shape id="_x0000_s1734" type="#_x0000_t202" style="position:absolute;left:9591;top:7204;width:360;height:360" filled="f" stroked="f">
                    <v:textbox style="mso-next-textbox:#_x0000_s1734">
                      <w:txbxContent>
                        <w:p w:rsidR="00D26E75" w:rsidRPr="00DC4DC1" w:rsidRDefault="00D26E75" w:rsidP="007646A5">
                          <w:pPr>
                            <w:rPr>
                              <w:sz w:val="10"/>
                              <w:szCs w:val="10"/>
                            </w:rPr>
                          </w:pPr>
                          <w:r w:rsidRPr="00DC4DC1">
                            <w:rPr>
                              <w:sz w:val="10"/>
                              <w:szCs w:val="10"/>
                            </w:rPr>
                            <w:t>D</w:t>
                          </w:r>
                        </w:p>
                      </w:txbxContent>
                    </v:textbox>
                  </v:shape>
                </v:group>
              </v:group>
              <v:group id="_x0000_s1735" style="position:absolute;left:6989;top:11239;width:1077;height:259" coordorigin="8541,7204" coordsize="1417,360">
                <v:group id="_x0000_s1736" style="position:absolute;left:8541;top:7204;width:360;height:360" coordorigin="8541,7204" coordsize="360,360">
                  <v:oval id="_x0000_s1737" style="position:absolute;left:8579;top:7204;width:292;height:360"/>
                  <v:shape id="_x0000_s1738" type="#_x0000_t202" style="position:absolute;left:8541;top:7204;width:360;height:360" filled="f" stroked="f">
                    <v:textbox style="mso-next-textbox:#_x0000_s1738">
                      <w:txbxContent>
                        <w:p w:rsidR="00D26E75" w:rsidRPr="00DC4DC1" w:rsidRDefault="00D26E75" w:rsidP="007646A5">
                          <w:pPr>
                            <w:rPr>
                              <w:sz w:val="10"/>
                              <w:szCs w:val="10"/>
                            </w:rPr>
                          </w:pPr>
                          <w:r w:rsidRPr="00DC4DC1">
                            <w:rPr>
                              <w:sz w:val="10"/>
                              <w:szCs w:val="10"/>
                            </w:rPr>
                            <w:t>A</w:t>
                          </w:r>
                        </w:p>
                      </w:txbxContent>
                    </v:textbox>
                  </v:shape>
                </v:group>
                <v:group id="_x0000_s1739" style="position:absolute;left:8871;top:7204;width:360;height:360" coordorigin="8871,7204" coordsize="360,360">
                  <v:oval id="_x0000_s1740" style="position:absolute;left:8939;top:7204;width:292;height:360"/>
                  <v:shape id="_x0000_s1741" type="#_x0000_t202" style="position:absolute;left:8871;top:7204;width:360;height:360" filled="f" stroked="f">
                    <v:textbox style="mso-next-textbox:#_x0000_s1741">
                      <w:txbxContent>
                        <w:p w:rsidR="00D26E75" w:rsidRPr="00DC4DC1" w:rsidRDefault="00D26E75" w:rsidP="007646A5">
                          <w:pPr>
                            <w:rPr>
                              <w:sz w:val="10"/>
                              <w:szCs w:val="10"/>
                            </w:rPr>
                          </w:pPr>
                          <w:r w:rsidRPr="00DC4DC1">
                            <w:rPr>
                              <w:sz w:val="10"/>
                              <w:szCs w:val="10"/>
                            </w:rPr>
                            <w:t>B</w:t>
                          </w:r>
                        </w:p>
                      </w:txbxContent>
                    </v:textbox>
                  </v:shape>
                </v:group>
                <v:group id="_x0000_s1742" style="position:absolute;left:9231;top:7204;width:360;height:360" coordorigin="9231,7204" coordsize="360,360">
                  <v:oval id="_x0000_s1743" style="position:absolute;left:9261;top:7204;width:292;height:360"/>
                  <v:shape id="_x0000_s1744" type="#_x0000_t202" style="position:absolute;left:9231;top:7204;width:360;height:360" filled="f" stroked="f">
                    <v:textbox style="mso-next-textbox:#_x0000_s1744">
                      <w:txbxContent>
                        <w:p w:rsidR="00D26E75" w:rsidRPr="00DC4DC1" w:rsidRDefault="00D26E75" w:rsidP="007646A5">
                          <w:pPr>
                            <w:rPr>
                              <w:sz w:val="10"/>
                              <w:szCs w:val="10"/>
                            </w:rPr>
                          </w:pPr>
                          <w:r w:rsidRPr="00DC4DC1">
                            <w:rPr>
                              <w:sz w:val="10"/>
                              <w:szCs w:val="10"/>
                            </w:rPr>
                            <w:t>C</w:t>
                          </w:r>
                        </w:p>
                      </w:txbxContent>
                    </v:textbox>
                  </v:shape>
                </v:group>
                <v:group id="_x0000_s1745" style="position:absolute;left:9591;top:7204;width:367;height:360" coordorigin="9591,7204" coordsize="367,360">
                  <v:oval id="_x0000_s1746" style="position:absolute;left:9666;top:7204;width:292;height:360"/>
                  <v:shape id="_x0000_s1747" type="#_x0000_t202" style="position:absolute;left:9591;top:7204;width:360;height:360" filled="f" stroked="f">
                    <v:textbox style="mso-next-textbox:#_x0000_s1747">
                      <w:txbxContent>
                        <w:p w:rsidR="00D26E75" w:rsidRPr="00DC4DC1" w:rsidRDefault="00D26E75" w:rsidP="007646A5">
                          <w:pPr>
                            <w:rPr>
                              <w:sz w:val="10"/>
                              <w:szCs w:val="10"/>
                            </w:rPr>
                          </w:pPr>
                          <w:r w:rsidRPr="00DC4DC1">
                            <w:rPr>
                              <w:sz w:val="10"/>
                              <w:szCs w:val="10"/>
                            </w:rPr>
                            <w:t>D</w:t>
                          </w:r>
                        </w:p>
                      </w:txbxContent>
                    </v:textbox>
                  </v:shape>
                </v:group>
              </v:group>
              <v:group id="_x0000_s1748" style="position:absolute;left:6989;top:13684;width:1077;height:259" coordorigin="8541,7204" coordsize="1417,360">
                <v:group id="_x0000_s1749" style="position:absolute;left:8541;top:7204;width:360;height:360" coordorigin="8541,7204" coordsize="360,360">
                  <v:oval id="_x0000_s1750" style="position:absolute;left:8579;top:7204;width:292;height:360"/>
                  <v:shape id="_x0000_s1751" type="#_x0000_t202" style="position:absolute;left:8541;top:7204;width:360;height:360" filled="f" stroked="f">
                    <v:textbox style="mso-next-textbox:#_x0000_s1751">
                      <w:txbxContent>
                        <w:p w:rsidR="00D26E75" w:rsidRPr="00DC4DC1" w:rsidRDefault="00D26E75" w:rsidP="007646A5">
                          <w:pPr>
                            <w:rPr>
                              <w:sz w:val="10"/>
                              <w:szCs w:val="10"/>
                            </w:rPr>
                          </w:pPr>
                          <w:r w:rsidRPr="00DC4DC1">
                            <w:rPr>
                              <w:sz w:val="10"/>
                              <w:szCs w:val="10"/>
                            </w:rPr>
                            <w:t>A</w:t>
                          </w:r>
                        </w:p>
                      </w:txbxContent>
                    </v:textbox>
                  </v:shape>
                </v:group>
                <v:group id="_x0000_s1752" style="position:absolute;left:8871;top:7204;width:360;height:360" coordorigin="8871,7204" coordsize="360,360">
                  <v:oval id="_x0000_s1753" style="position:absolute;left:8939;top:7204;width:292;height:360"/>
                  <v:shape id="_x0000_s1754" type="#_x0000_t202" style="position:absolute;left:8871;top:7204;width:360;height:360" filled="f" stroked="f">
                    <v:textbox style="mso-next-textbox:#_x0000_s1754">
                      <w:txbxContent>
                        <w:p w:rsidR="00D26E75" w:rsidRPr="00DC4DC1" w:rsidRDefault="00D26E75" w:rsidP="007646A5">
                          <w:pPr>
                            <w:rPr>
                              <w:sz w:val="10"/>
                              <w:szCs w:val="10"/>
                            </w:rPr>
                          </w:pPr>
                          <w:r w:rsidRPr="00DC4DC1">
                            <w:rPr>
                              <w:sz w:val="10"/>
                              <w:szCs w:val="10"/>
                            </w:rPr>
                            <w:t>B</w:t>
                          </w:r>
                        </w:p>
                      </w:txbxContent>
                    </v:textbox>
                  </v:shape>
                </v:group>
                <v:group id="_x0000_s1755" style="position:absolute;left:9231;top:7204;width:360;height:360" coordorigin="9231,7204" coordsize="360,360">
                  <v:oval id="_x0000_s1756" style="position:absolute;left:9261;top:7204;width:292;height:360"/>
                  <v:shape id="_x0000_s1757" type="#_x0000_t202" style="position:absolute;left:9231;top:7204;width:360;height:360" filled="f" stroked="f">
                    <v:textbox style="mso-next-textbox:#_x0000_s1757">
                      <w:txbxContent>
                        <w:p w:rsidR="00D26E75" w:rsidRPr="00DC4DC1" w:rsidRDefault="00D26E75" w:rsidP="007646A5">
                          <w:pPr>
                            <w:rPr>
                              <w:sz w:val="10"/>
                              <w:szCs w:val="10"/>
                            </w:rPr>
                          </w:pPr>
                          <w:r w:rsidRPr="00DC4DC1">
                            <w:rPr>
                              <w:sz w:val="10"/>
                              <w:szCs w:val="10"/>
                            </w:rPr>
                            <w:t>C</w:t>
                          </w:r>
                        </w:p>
                      </w:txbxContent>
                    </v:textbox>
                  </v:shape>
                </v:group>
                <v:group id="_x0000_s1758" style="position:absolute;left:9591;top:7204;width:367;height:360" coordorigin="9591,7204" coordsize="367,360">
                  <v:oval id="_x0000_s1759" style="position:absolute;left:9666;top:7204;width:292;height:360"/>
                  <v:shape id="_x0000_s1760" type="#_x0000_t202" style="position:absolute;left:9591;top:7204;width:360;height:360" filled="f" stroked="f">
                    <v:textbox style="mso-next-textbox:#_x0000_s1760">
                      <w:txbxContent>
                        <w:p w:rsidR="00D26E75" w:rsidRPr="00DC4DC1" w:rsidRDefault="00D26E75" w:rsidP="007646A5">
                          <w:pPr>
                            <w:rPr>
                              <w:sz w:val="10"/>
                              <w:szCs w:val="10"/>
                            </w:rPr>
                          </w:pPr>
                          <w:r w:rsidRPr="00DC4DC1">
                            <w:rPr>
                              <w:sz w:val="10"/>
                              <w:szCs w:val="10"/>
                            </w:rPr>
                            <w:t>D</w:t>
                          </w:r>
                        </w:p>
                      </w:txbxContent>
                    </v:textbox>
                  </v:shape>
                </v:group>
              </v:group>
              <v:group id="_x0000_s1761" style="position:absolute;left:6989;top:11644;width:1077;height:259" coordorigin="8541,7204" coordsize="1417,360">
                <v:group id="_x0000_s1762" style="position:absolute;left:8541;top:7204;width:360;height:360" coordorigin="8541,7204" coordsize="360,360">
                  <v:oval id="_x0000_s1763" style="position:absolute;left:8579;top:7204;width:292;height:360"/>
                  <v:shape id="_x0000_s1764" type="#_x0000_t202" style="position:absolute;left:8541;top:7204;width:360;height:360" filled="f" stroked="f">
                    <v:textbox style="mso-next-textbox:#_x0000_s1764">
                      <w:txbxContent>
                        <w:p w:rsidR="00D26E75" w:rsidRPr="00DC4DC1" w:rsidRDefault="00D26E75" w:rsidP="007646A5">
                          <w:pPr>
                            <w:rPr>
                              <w:sz w:val="10"/>
                              <w:szCs w:val="10"/>
                            </w:rPr>
                          </w:pPr>
                          <w:r w:rsidRPr="00DC4DC1">
                            <w:rPr>
                              <w:sz w:val="10"/>
                              <w:szCs w:val="10"/>
                            </w:rPr>
                            <w:t>A</w:t>
                          </w:r>
                        </w:p>
                      </w:txbxContent>
                    </v:textbox>
                  </v:shape>
                </v:group>
                <v:group id="_x0000_s1765" style="position:absolute;left:8871;top:7204;width:360;height:360" coordorigin="8871,7204" coordsize="360,360">
                  <v:oval id="_x0000_s1766" style="position:absolute;left:8939;top:7204;width:292;height:360"/>
                  <v:shape id="_x0000_s1767" type="#_x0000_t202" style="position:absolute;left:8871;top:7204;width:360;height:360" filled="f" stroked="f">
                    <v:textbox style="mso-next-textbox:#_x0000_s1767">
                      <w:txbxContent>
                        <w:p w:rsidR="00D26E75" w:rsidRPr="00DC4DC1" w:rsidRDefault="00D26E75" w:rsidP="007646A5">
                          <w:pPr>
                            <w:rPr>
                              <w:sz w:val="10"/>
                              <w:szCs w:val="10"/>
                            </w:rPr>
                          </w:pPr>
                          <w:r w:rsidRPr="00DC4DC1">
                            <w:rPr>
                              <w:sz w:val="10"/>
                              <w:szCs w:val="10"/>
                            </w:rPr>
                            <w:t>B</w:t>
                          </w:r>
                        </w:p>
                      </w:txbxContent>
                    </v:textbox>
                  </v:shape>
                </v:group>
                <v:group id="_x0000_s1768" style="position:absolute;left:9231;top:7204;width:360;height:360" coordorigin="9231,7204" coordsize="360,360">
                  <v:oval id="_x0000_s1769" style="position:absolute;left:9261;top:7204;width:292;height:360"/>
                  <v:shape id="_x0000_s1770" type="#_x0000_t202" style="position:absolute;left:9231;top:7204;width:360;height:360" filled="f" stroked="f">
                    <v:textbox style="mso-next-textbox:#_x0000_s1770">
                      <w:txbxContent>
                        <w:p w:rsidR="00D26E75" w:rsidRPr="00DC4DC1" w:rsidRDefault="00D26E75" w:rsidP="007646A5">
                          <w:pPr>
                            <w:rPr>
                              <w:sz w:val="10"/>
                              <w:szCs w:val="10"/>
                            </w:rPr>
                          </w:pPr>
                          <w:r w:rsidRPr="00DC4DC1">
                            <w:rPr>
                              <w:sz w:val="10"/>
                              <w:szCs w:val="10"/>
                            </w:rPr>
                            <w:t>C</w:t>
                          </w:r>
                        </w:p>
                      </w:txbxContent>
                    </v:textbox>
                  </v:shape>
                </v:group>
                <v:group id="_x0000_s1771" style="position:absolute;left:9591;top:7204;width:367;height:360" coordorigin="9591,7204" coordsize="367,360">
                  <v:oval id="_x0000_s1772" style="position:absolute;left:9666;top:7204;width:292;height:360"/>
                  <v:shape id="_x0000_s1773" type="#_x0000_t202" style="position:absolute;left:9591;top:7204;width:360;height:360" filled="f" stroked="f">
                    <v:textbox style="mso-next-textbox:#_x0000_s1773">
                      <w:txbxContent>
                        <w:p w:rsidR="00D26E75" w:rsidRPr="00DC4DC1" w:rsidRDefault="00D26E75" w:rsidP="007646A5">
                          <w:pPr>
                            <w:rPr>
                              <w:sz w:val="10"/>
                              <w:szCs w:val="10"/>
                            </w:rPr>
                          </w:pPr>
                          <w:r w:rsidRPr="00DC4DC1">
                            <w:rPr>
                              <w:sz w:val="10"/>
                              <w:szCs w:val="10"/>
                            </w:rPr>
                            <w:t>D</w:t>
                          </w:r>
                        </w:p>
                      </w:txbxContent>
                    </v:textbox>
                  </v:shape>
                </v:group>
              </v:group>
              <v:group id="_x0000_s1774" style="position:absolute;left:6989;top:12032;width:1077;height:258" coordorigin="8541,7204" coordsize="1417,360">
                <v:group id="_x0000_s1775" style="position:absolute;left:8541;top:7204;width:360;height:360" coordorigin="8541,7204" coordsize="360,360">
                  <v:oval id="_x0000_s1776" style="position:absolute;left:8579;top:7204;width:292;height:360"/>
                  <v:shape id="_x0000_s1777" type="#_x0000_t202" style="position:absolute;left:8541;top:7204;width:360;height:360" filled="f" stroked="f">
                    <v:textbox style="mso-next-textbox:#_x0000_s1777">
                      <w:txbxContent>
                        <w:p w:rsidR="00D26E75" w:rsidRPr="00DC4DC1" w:rsidRDefault="00D26E75" w:rsidP="007646A5">
                          <w:pPr>
                            <w:rPr>
                              <w:sz w:val="10"/>
                              <w:szCs w:val="10"/>
                            </w:rPr>
                          </w:pPr>
                          <w:r w:rsidRPr="00DC4DC1">
                            <w:rPr>
                              <w:sz w:val="10"/>
                              <w:szCs w:val="10"/>
                            </w:rPr>
                            <w:t>A</w:t>
                          </w:r>
                        </w:p>
                      </w:txbxContent>
                    </v:textbox>
                  </v:shape>
                </v:group>
                <v:group id="_x0000_s1778" style="position:absolute;left:8871;top:7204;width:360;height:360" coordorigin="8871,7204" coordsize="360,360">
                  <v:oval id="_x0000_s1779" style="position:absolute;left:8939;top:7204;width:292;height:360"/>
                  <v:shape id="_x0000_s1780" type="#_x0000_t202" style="position:absolute;left:8871;top:7204;width:360;height:360" filled="f" stroked="f">
                    <v:textbox style="mso-next-textbox:#_x0000_s1780">
                      <w:txbxContent>
                        <w:p w:rsidR="00D26E75" w:rsidRPr="00DC4DC1" w:rsidRDefault="00D26E75" w:rsidP="007646A5">
                          <w:pPr>
                            <w:rPr>
                              <w:sz w:val="10"/>
                              <w:szCs w:val="10"/>
                            </w:rPr>
                          </w:pPr>
                          <w:r w:rsidRPr="00DC4DC1">
                            <w:rPr>
                              <w:sz w:val="10"/>
                              <w:szCs w:val="10"/>
                            </w:rPr>
                            <w:t>B</w:t>
                          </w:r>
                        </w:p>
                      </w:txbxContent>
                    </v:textbox>
                  </v:shape>
                </v:group>
                <v:group id="_x0000_s1781" style="position:absolute;left:9231;top:7204;width:360;height:360" coordorigin="9231,7204" coordsize="360,360">
                  <v:oval id="_x0000_s1782" style="position:absolute;left:9261;top:7204;width:292;height:360"/>
                  <v:shape id="_x0000_s1783" type="#_x0000_t202" style="position:absolute;left:9231;top:7204;width:360;height:360" filled="f" stroked="f">
                    <v:textbox style="mso-next-textbox:#_x0000_s1783">
                      <w:txbxContent>
                        <w:p w:rsidR="00D26E75" w:rsidRPr="00DC4DC1" w:rsidRDefault="00D26E75" w:rsidP="007646A5">
                          <w:pPr>
                            <w:rPr>
                              <w:sz w:val="10"/>
                              <w:szCs w:val="10"/>
                            </w:rPr>
                          </w:pPr>
                          <w:r w:rsidRPr="00DC4DC1">
                            <w:rPr>
                              <w:sz w:val="10"/>
                              <w:szCs w:val="10"/>
                            </w:rPr>
                            <w:t>C</w:t>
                          </w:r>
                        </w:p>
                      </w:txbxContent>
                    </v:textbox>
                  </v:shape>
                </v:group>
                <v:group id="_x0000_s1784" style="position:absolute;left:9591;top:7204;width:367;height:360" coordorigin="9591,7204" coordsize="367,360">
                  <v:oval id="_x0000_s1785" style="position:absolute;left:9666;top:7204;width:292;height:360"/>
                  <v:shape id="_x0000_s1786" type="#_x0000_t202" style="position:absolute;left:9591;top:7204;width:360;height:360" filled="f" stroked="f">
                    <v:textbox style="mso-next-textbox:#_x0000_s1786">
                      <w:txbxContent>
                        <w:p w:rsidR="00D26E75" w:rsidRPr="00DC4DC1" w:rsidRDefault="00D26E75" w:rsidP="007646A5">
                          <w:pPr>
                            <w:rPr>
                              <w:sz w:val="10"/>
                              <w:szCs w:val="10"/>
                            </w:rPr>
                          </w:pPr>
                          <w:r w:rsidRPr="00DC4DC1">
                            <w:rPr>
                              <w:sz w:val="10"/>
                              <w:szCs w:val="10"/>
                            </w:rPr>
                            <w:t>D</w:t>
                          </w:r>
                        </w:p>
                      </w:txbxContent>
                    </v:textbox>
                  </v:shape>
                </v:group>
              </v:group>
              <v:group id="_x0000_s1787" style="position:absolute;left:6989;top:12424;width:1077;height:258" coordorigin="8541,7204" coordsize="1417,360">
                <v:group id="_x0000_s1788" style="position:absolute;left:8541;top:7204;width:360;height:360" coordorigin="8541,7204" coordsize="360,360">
                  <v:oval id="_x0000_s1789" style="position:absolute;left:8579;top:7204;width:292;height:360"/>
                  <v:shape id="_x0000_s1790" type="#_x0000_t202" style="position:absolute;left:8541;top:7204;width:360;height:360" filled="f" stroked="f">
                    <v:textbox style="mso-next-textbox:#_x0000_s1790">
                      <w:txbxContent>
                        <w:p w:rsidR="00D26E75" w:rsidRPr="00DC4DC1" w:rsidRDefault="00D26E75" w:rsidP="007646A5">
                          <w:pPr>
                            <w:rPr>
                              <w:sz w:val="10"/>
                              <w:szCs w:val="10"/>
                            </w:rPr>
                          </w:pPr>
                          <w:r w:rsidRPr="00DC4DC1">
                            <w:rPr>
                              <w:sz w:val="10"/>
                              <w:szCs w:val="10"/>
                            </w:rPr>
                            <w:t>A</w:t>
                          </w:r>
                        </w:p>
                      </w:txbxContent>
                    </v:textbox>
                  </v:shape>
                </v:group>
                <v:group id="_x0000_s1791" style="position:absolute;left:8871;top:7204;width:360;height:360" coordorigin="8871,7204" coordsize="360,360">
                  <v:oval id="_x0000_s1792" style="position:absolute;left:8939;top:7204;width:292;height:360"/>
                  <v:shape id="_x0000_s1793" type="#_x0000_t202" style="position:absolute;left:8871;top:7204;width:360;height:360" filled="f" stroked="f">
                    <v:textbox style="mso-next-textbox:#_x0000_s1793">
                      <w:txbxContent>
                        <w:p w:rsidR="00D26E75" w:rsidRPr="00DC4DC1" w:rsidRDefault="00D26E75" w:rsidP="007646A5">
                          <w:pPr>
                            <w:rPr>
                              <w:sz w:val="10"/>
                              <w:szCs w:val="10"/>
                            </w:rPr>
                          </w:pPr>
                          <w:r w:rsidRPr="00DC4DC1">
                            <w:rPr>
                              <w:sz w:val="10"/>
                              <w:szCs w:val="10"/>
                            </w:rPr>
                            <w:t>B</w:t>
                          </w:r>
                        </w:p>
                      </w:txbxContent>
                    </v:textbox>
                  </v:shape>
                </v:group>
                <v:group id="_x0000_s1794" style="position:absolute;left:9231;top:7204;width:360;height:360" coordorigin="9231,7204" coordsize="360,360">
                  <v:oval id="_x0000_s1795" style="position:absolute;left:9261;top:7204;width:292;height:360"/>
                  <v:shape id="_x0000_s1796" type="#_x0000_t202" style="position:absolute;left:9231;top:7204;width:360;height:360" filled="f" stroked="f">
                    <v:textbox style="mso-next-textbox:#_x0000_s1796">
                      <w:txbxContent>
                        <w:p w:rsidR="00D26E75" w:rsidRPr="00DC4DC1" w:rsidRDefault="00D26E75" w:rsidP="007646A5">
                          <w:pPr>
                            <w:rPr>
                              <w:sz w:val="10"/>
                              <w:szCs w:val="10"/>
                            </w:rPr>
                          </w:pPr>
                          <w:r w:rsidRPr="00DC4DC1">
                            <w:rPr>
                              <w:sz w:val="10"/>
                              <w:szCs w:val="10"/>
                            </w:rPr>
                            <w:t>C</w:t>
                          </w:r>
                        </w:p>
                      </w:txbxContent>
                    </v:textbox>
                  </v:shape>
                </v:group>
                <v:group id="_x0000_s1797" style="position:absolute;left:9591;top:7204;width:367;height:360" coordorigin="9591,7204" coordsize="367,360">
                  <v:oval id="_x0000_s1798" style="position:absolute;left:9666;top:7204;width:292;height:360"/>
                  <v:shape id="_x0000_s1799" type="#_x0000_t202" style="position:absolute;left:9591;top:7204;width:360;height:360" filled="f" stroked="f">
                    <v:textbox style="mso-next-textbox:#_x0000_s1799">
                      <w:txbxContent>
                        <w:p w:rsidR="00D26E75" w:rsidRPr="00DC4DC1" w:rsidRDefault="00D26E75" w:rsidP="007646A5">
                          <w:pPr>
                            <w:rPr>
                              <w:sz w:val="10"/>
                              <w:szCs w:val="10"/>
                            </w:rPr>
                          </w:pPr>
                          <w:r w:rsidRPr="00DC4DC1">
                            <w:rPr>
                              <w:sz w:val="10"/>
                              <w:szCs w:val="10"/>
                            </w:rPr>
                            <w:t>D</w:t>
                          </w:r>
                        </w:p>
                      </w:txbxContent>
                    </v:textbox>
                  </v:shape>
                </v:group>
              </v:group>
              <v:group id="_x0000_s1800" style="position:absolute;left:6989;top:12874;width:1077;height:258" coordorigin="8541,7204" coordsize="1417,360">
                <v:group id="_x0000_s1801" style="position:absolute;left:8541;top:7204;width:360;height:360" coordorigin="8541,7204" coordsize="360,360">
                  <v:oval id="_x0000_s1802" style="position:absolute;left:8579;top:7204;width:292;height:360"/>
                  <v:shape id="_x0000_s1803" type="#_x0000_t202" style="position:absolute;left:8541;top:7204;width:360;height:360" filled="f" stroked="f">
                    <v:textbox style="mso-next-textbox:#_x0000_s1803">
                      <w:txbxContent>
                        <w:p w:rsidR="00D26E75" w:rsidRPr="00DC4DC1" w:rsidRDefault="00D26E75" w:rsidP="007646A5">
                          <w:pPr>
                            <w:rPr>
                              <w:sz w:val="10"/>
                              <w:szCs w:val="10"/>
                            </w:rPr>
                          </w:pPr>
                          <w:r w:rsidRPr="00DC4DC1">
                            <w:rPr>
                              <w:sz w:val="10"/>
                              <w:szCs w:val="10"/>
                            </w:rPr>
                            <w:t>A</w:t>
                          </w:r>
                        </w:p>
                      </w:txbxContent>
                    </v:textbox>
                  </v:shape>
                </v:group>
                <v:group id="_x0000_s1804" style="position:absolute;left:8871;top:7204;width:360;height:360" coordorigin="8871,7204" coordsize="360,360">
                  <v:oval id="_x0000_s1805" style="position:absolute;left:8939;top:7204;width:292;height:360"/>
                  <v:shape id="_x0000_s1806" type="#_x0000_t202" style="position:absolute;left:8871;top:7204;width:360;height:360" filled="f" stroked="f">
                    <v:textbox style="mso-next-textbox:#_x0000_s1806">
                      <w:txbxContent>
                        <w:p w:rsidR="00D26E75" w:rsidRPr="00DC4DC1" w:rsidRDefault="00D26E75" w:rsidP="007646A5">
                          <w:pPr>
                            <w:rPr>
                              <w:sz w:val="10"/>
                              <w:szCs w:val="10"/>
                            </w:rPr>
                          </w:pPr>
                          <w:r w:rsidRPr="00DC4DC1">
                            <w:rPr>
                              <w:sz w:val="10"/>
                              <w:szCs w:val="10"/>
                            </w:rPr>
                            <w:t>B</w:t>
                          </w:r>
                        </w:p>
                      </w:txbxContent>
                    </v:textbox>
                  </v:shape>
                </v:group>
                <v:group id="_x0000_s1807" style="position:absolute;left:9231;top:7204;width:360;height:360" coordorigin="9231,7204" coordsize="360,360">
                  <v:oval id="_x0000_s1808" style="position:absolute;left:9261;top:7204;width:292;height:360"/>
                  <v:shape id="_x0000_s1809" type="#_x0000_t202" style="position:absolute;left:9231;top:7204;width:360;height:360" filled="f" stroked="f">
                    <v:textbox style="mso-next-textbox:#_x0000_s1809">
                      <w:txbxContent>
                        <w:p w:rsidR="00D26E75" w:rsidRPr="00DC4DC1" w:rsidRDefault="00D26E75" w:rsidP="007646A5">
                          <w:pPr>
                            <w:rPr>
                              <w:sz w:val="10"/>
                              <w:szCs w:val="10"/>
                            </w:rPr>
                          </w:pPr>
                          <w:r w:rsidRPr="00DC4DC1">
                            <w:rPr>
                              <w:sz w:val="10"/>
                              <w:szCs w:val="10"/>
                            </w:rPr>
                            <w:t>C</w:t>
                          </w:r>
                        </w:p>
                      </w:txbxContent>
                    </v:textbox>
                  </v:shape>
                </v:group>
                <v:group id="_x0000_s1810" style="position:absolute;left:9591;top:7204;width:367;height:360" coordorigin="9591,7204" coordsize="367,360">
                  <v:oval id="_x0000_s1811" style="position:absolute;left:9666;top:7204;width:292;height:360"/>
                  <v:shape id="_x0000_s1812" type="#_x0000_t202" style="position:absolute;left:9591;top:7204;width:360;height:360" filled="f" stroked="f">
                    <v:textbox style="mso-next-textbox:#_x0000_s1812">
                      <w:txbxContent>
                        <w:p w:rsidR="00D26E75" w:rsidRPr="00DC4DC1" w:rsidRDefault="00D26E75" w:rsidP="007646A5">
                          <w:pPr>
                            <w:rPr>
                              <w:sz w:val="10"/>
                              <w:szCs w:val="10"/>
                            </w:rPr>
                          </w:pPr>
                          <w:r w:rsidRPr="00DC4DC1">
                            <w:rPr>
                              <w:sz w:val="10"/>
                              <w:szCs w:val="10"/>
                            </w:rPr>
                            <w:t>D</w:t>
                          </w:r>
                        </w:p>
                      </w:txbxContent>
                    </v:textbox>
                  </v:shape>
                </v:group>
              </v:group>
              <v:group id="_x0000_s1813" style="position:absolute;left:6989;top:13324;width:1077;height:259" coordorigin="8541,7204" coordsize="1417,360">
                <v:group id="_x0000_s1814" style="position:absolute;left:8541;top:7204;width:360;height:360" coordorigin="8541,7204" coordsize="360,360">
                  <v:oval id="_x0000_s1815" style="position:absolute;left:8579;top:7204;width:292;height:360"/>
                  <v:shape id="_x0000_s1816" type="#_x0000_t202" style="position:absolute;left:8541;top:7204;width:360;height:360" filled="f" stroked="f">
                    <v:textbox style="mso-next-textbox:#_x0000_s1816">
                      <w:txbxContent>
                        <w:p w:rsidR="00D26E75" w:rsidRPr="00DC4DC1" w:rsidRDefault="00D26E75" w:rsidP="007646A5">
                          <w:pPr>
                            <w:rPr>
                              <w:sz w:val="10"/>
                              <w:szCs w:val="10"/>
                            </w:rPr>
                          </w:pPr>
                          <w:r w:rsidRPr="00DC4DC1">
                            <w:rPr>
                              <w:sz w:val="10"/>
                              <w:szCs w:val="10"/>
                            </w:rPr>
                            <w:t>A</w:t>
                          </w:r>
                        </w:p>
                      </w:txbxContent>
                    </v:textbox>
                  </v:shape>
                </v:group>
                <v:group id="_x0000_s1817" style="position:absolute;left:8871;top:7204;width:360;height:360" coordorigin="8871,7204" coordsize="360,360">
                  <v:oval id="_x0000_s1818" style="position:absolute;left:8939;top:7204;width:292;height:360"/>
                  <v:shape id="_x0000_s1819" type="#_x0000_t202" style="position:absolute;left:8871;top:7204;width:360;height:360" filled="f" stroked="f">
                    <v:textbox style="mso-next-textbox:#_x0000_s1819">
                      <w:txbxContent>
                        <w:p w:rsidR="00D26E75" w:rsidRPr="00DC4DC1" w:rsidRDefault="00D26E75" w:rsidP="007646A5">
                          <w:pPr>
                            <w:rPr>
                              <w:sz w:val="10"/>
                              <w:szCs w:val="10"/>
                            </w:rPr>
                          </w:pPr>
                          <w:r w:rsidRPr="00DC4DC1">
                            <w:rPr>
                              <w:sz w:val="10"/>
                              <w:szCs w:val="10"/>
                            </w:rPr>
                            <w:t>B</w:t>
                          </w:r>
                        </w:p>
                      </w:txbxContent>
                    </v:textbox>
                  </v:shape>
                </v:group>
                <v:group id="_x0000_s1820" style="position:absolute;left:9231;top:7204;width:360;height:360" coordorigin="9231,7204" coordsize="360,360">
                  <v:oval id="_x0000_s1821" style="position:absolute;left:9261;top:7204;width:292;height:360"/>
                  <v:shape id="_x0000_s1822" type="#_x0000_t202" style="position:absolute;left:9231;top:7204;width:360;height:360" filled="f" stroked="f">
                    <v:textbox style="mso-next-textbox:#_x0000_s1822">
                      <w:txbxContent>
                        <w:p w:rsidR="00D26E75" w:rsidRPr="00DC4DC1" w:rsidRDefault="00D26E75" w:rsidP="007646A5">
                          <w:pPr>
                            <w:rPr>
                              <w:sz w:val="10"/>
                              <w:szCs w:val="10"/>
                            </w:rPr>
                          </w:pPr>
                          <w:r w:rsidRPr="00DC4DC1">
                            <w:rPr>
                              <w:sz w:val="10"/>
                              <w:szCs w:val="10"/>
                            </w:rPr>
                            <w:t>C</w:t>
                          </w:r>
                        </w:p>
                      </w:txbxContent>
                    </v:textbox>
                  </v:shape>
                </v:group>
                <v:group id="_x0000_s1823" style="position:absolute;left:9591;top:7204;width:367;height:360" coordorigin="9591,7204" coordsize="367,360">
                  <v:oval id="_x0000_s1824" style="position:absolute;left:9666;top:7204;width:292;height:360"/>
                  <v:shape id="_x0000_s1825" type="#_x0000_t202" style="position:absolute;left:9591;top:7204;width:360;height:360" filled="f" stroked="f">
                    <v:textbox style="mso-next-textbox:#_x0000_s1825">
                      <w:txbxContent>
                        <w:p w:rsidR="00D26E75" w:rsidRPr="00DC4DC1" w:rsidRDefault="00D26E75" w:rsidP="007646A5">
                          <w:pPr>
                            <w:rPr>
                              <w:sz w:val="10"/>
                              <w:szCs w:val="10"/>
                            </w:rPr>
                          </w:pPr>
                          <w:r w:rsidRPr="00DC4DC1">
                            <w:rPr>
                              <w:sz w:val="10"/>
                              <w:szCs w:val="10"/>
                            </w:rPr>
                            <w:t>D</w:t>
                          </w:r>
                        </w:p>
                      </w:txbxContent>
                    </v:textbox>
                  </v:shape>
                </v:group>
              </v:group>
              <v:shape id="_x0000_s1826" type="#_x0000_t202" style="position:absolute;left:6381;top:9904;width:590;height:4444" filled="f" stroked="f">
                <v:textbox style="mso-next-textbox:#_x0000_s1826">
                  <w:txbxContent>
                    <w:p w:rsidR="00D26E75" w:rsidRPr="00BD4ADF" w:rsidRDefault="00D26E75" w:rsidP="007646A5">
                      <w:pPr>
                        <w:rPr>
                          <w:b/>
                          <w:bCs/>
                          <w:sz w:val="8"/>
                          <w:szCs w:val="8"/>
                        </w:rPr>
                      </w:pPr>
                    </w:p>
                    <w:p w:rsidR="00D26E75" w:rsidRPr="00BA60D3" w:rsidRDefault="00D26E75" w:rsidP="007646A5">
                      <w:pPr>
                        <w:rPr>
                          <w:b/>
                          <w:bCs/>
                          <w:sz w:val="18"/>
                          <w:szCs w:val="18"/>
                        </w:rPr>
                      </w:pPr>
                      <w:r>
                        <w:rPr>
                          <w:b/>
                          <w:bCs/>
                          <w:sz w:val="18"/>
                          <w:szCs w:val="18"/>
                        </w:rPr>
                        <w:t>31</w:t>
                      </w:r>
                    </w:p>
                    <w:p w:rsidR="00D26E75" w:rsidRPr="00BD4ADF" w:rsidRDefault="00D26E75" w:rsidP="007646A5">
                      <w:pPr>
                        <w:rPr>
                          <w:b/>
                          <w:bCs/>
                          <w:sz w:val="10"/>
                          <w:szCs w:val="10"/>
                        </w:rPr>
                      </w:pPr>
                    </w:p>
                    <w:p w:rsidR="00D26E75" w:rsidRPr="00BA60D3" w:rsidRDefault="00D26E75" w:rsidP="007646A5">
                      <w:pPr>
                        <w:rPr>
                          <w:b/>
                          <w:bCs/>
                          <w:sz w:val="18"/>
                          <w:szCs w:val="18"/>
                        </w:rPr>
                      </w:pPr>
                      <w:r>
                        <w:rPr>
                          <w:b/>
                          <w:bCs/>
                          <w:sz w:val="18"/>
                          <w:szCs w:val="18"/>
                        </w:rPr>
                        <w:t>32</w:t>
                      </w:r>
                    </w:p>
                    <w:p w:rsidR="00D26E75" w:rsidRPr="00BA60D3" w:rsidRDefault="00D26E75" w:rsidP="007646A5">
                      <w:pPr>
                        <w:rPr>
                          <w:b/>
                          <w:bCs/>
                          <w:sz w:val="18"/>
                          <w:szCs w:val="18"/>
                        </w:rPr>
                      </w:pPr>
                    </w:p>
                    <w:p w:rsidR="00D26E75" w:rsidRPr="00BA60D3" w:rsidRDefault="00D26E75" w:rsidP="007646A5">
                      <w:pPr>
                        <w:rPr>
                          <w:b/>
                          <w:bCs/>
                          <w:sz w:val="18"/>
                          <w:szCs w:val="18"/>
                        </w:rPr>
                      </w:pPr>
                      <w:r>
                        <w:rPr>
                          <w:b/>
                          <w:bCs/>
                          <w:sz w:val="18"/>
                          <w:szCs w:val="18"/>
                        </w:rPr>
                        <w:t>33</w:t>
                      </w:r>
                    </w:p>
                    <w:p w:rsidR="00D26E75" w:rsidRPr="00BA60D3" w:rsidRDefault="00D26E75" w:rsidP="007646A5">
                      <w:pPr>
                        <w:rPr>
                          <w:b/>
                          <w:bCs/>
                          <w:sz w:val="18"/>
                          <w:szCs w:val="18"/>
                        </w:rPr>
                      </w:pPr>
                    </w:p>
                    <w:p w:rsidR="00D26E75" w:rsidRPr="00BA60D3" w:rsidRDefault="00D26E75" w:rsidP="007646A5">
                      <w:pPr>
                        <w:rPr>
                          <w:b/>
                          <w:bCs/>
                          <w:sz w:val="18"/>
                          <w:szCs w:val="18"/>
                        </w:rPr>
                      </w:pPr>
                      <w:r>
                        <w:rPr>
                          <w:b/>
                          <w:bCs/>
                          <w:sz w:val="18"/>
                          <w:szCs w:val="18"/>
                        </w:rPr>
                        <w:t>34</w:t>
                      </w:r>
                    </w:p>
                    <w:p w:rsidR="00D26E75" w:rsidRPr="00BA60D3" w:rsidRDefault="00D26E75" w:rsidP="007646A5">
                      <w:pPr>
                        <w:rPr>
                          <w:b/>
                          <w:bCs/>
                          <w:sz w:val="18"/>
                          <w:szCs w:val="18"/>
                        </w:rPr>
                      </w:pPr>
                    </w:p>
                    <w:p w:rsidR="00D26E75" w:rsidRPr="00BA60D3" w:rsidRDefault="00D26E75" w:rsidP="007646A5">
                      <w:pPr>
                        <w:rPr>
                          <w:b/>
                          <w:bCs/>
                          <w:sz w:val="18"/>
                          <w:szCs w:val="18"/>
                        </w:rPr>
                      </w:pPr>
                      <w:r>
                        <w:rPr>
                          <w:b/>
                          <w:bCs/>
                          <w:sz w:val="18"/>
                          <w:szCs w:val="18"/>
                        </w:rPr>
                        <w:t>3</w:t>
                      </w:r>
                      <w:r w:rsidRPr="00BA60D3">
                        <w:rPr>
                          <w:b/>
                          <w:bCs/>
                          <w:sz w:val="18"/>
                          <w:szCs w:val="18"/>
                        </w:rPr>
                        <w:t>5</w:t>
                      </w:r>
                    </w:p>
                    <w:p w:rsidR="00D26E75" w:rsidRPr="00BA60D3" w:rsidRDefault="00D26E75" w:rsidP="007646A5">
                      <w:pPr>
                        <w:rPr>
                          <w:b/>
                          <w:bCs/>
                          <w:sz w:val="18"/>
                          <w:szCs w:val="18"/>
                        </w:rPr>
                      </w:pPr>
                    </w:p>
                    <w:p w:rsidR="00D26E75" w:rsidRPr="00BA60D3" w:rsidRDefault="00D26E75" w:rsidP="007646A5">
                      <w:pPr>
                        <w:rPr>
                          <w:b/>
                          <w:bCs/>
                          <w:sz w:val="18"/>
                          <w:szCs w:val="18"/>
                        </w:rPr>
                      </w:pPr>
                      <w:r>
                        <w:rPr>
                          <w:b/>
                          <w:bCs/>
                          <w:sz w:val="18"/>
                          <w:szCs w:val="18"/>
                        </w:rPr>
                        <w:t>3</w:t>
                      </w:r>
                      <w:r w:rsidRPr="00BA60D3">
                        <w:rPr>
                          <w:b/>
                          <w:bCs/>
                          <w:sz w:val="18"/>
                          <w:szCs w:val="18"/>
                        </w:rPr>
                        <w:t>6</w:t>
                      </w:r>
                    </w:p>
                    <w:p w:rsidR="00D26E75" w:rsidRPr="00BA60D3" w:rsidRDefault="00D26E75" w:rsidP="007646A5">
                      <w:pPr>
                        <w:rPr>
                          <w:b/>
                          <w:bCs/>
                          <w:sz w:val="18"/>
                          <w:szCs w:val="18"/>
                        </w:rPr>
                      </w:pPr>
                    </w:p>
                    <w:p w:rsidR="00D26E75" w:rsidRPr="00BA60D3" w:rsidRDefault="00D26E75" w:rsidP="007646A5">
                      <w:pPr>
                        <w:rPr>
                          <w:b/>
                          <w:bCs/>
                          <w:sz w:val="18"/>
                          <w:szCs w:val="18"/>
                        </w:rPr>
                      </w:pPr>
                      <w:r>
                        <w:rPr>
                          <w:b/>
                          <w:bCs/>
                          <w:sz w:val="18"/>
                          <w:szCs w:val="18"/>
                        </w:rPr>
                        <w:t>3</w:t>
                      </w:r>
                      <w:r w:rsidRPr="00BA60D3">
                        <w:rPr>
                          <w:b/>
                          <w:bCs/>
                          <w:sz w:val="18"/>
                          <w:szCs w:val="18"/>
                        </w:rPr>
                        <w:t>7</w:t>
                      </w:r>
                    </w:p>
                    <w:p w:rsidR="00D26E75" w:rsidRPr="00BA60D3" w:rsidRDefault="00D26E75" w:rsidP="007646A5">
                      <w:pPr>
                        <w:rPr>
                          <w:b/>
                          <w:bCs/>
                          <w:sz w:val="18"/>
                          <w:szCs w:val="18"/>
                        </w:rPr>
                      </w:pPr>
                    </w:p>
                    <w:p w:rsidR="00D26E75" w:rsidRPr="00BA60D3" w:rsidRDefault="00D26E75" w:rsidP="007646A5">
                      <w:pPr>
                        <w:rPr>
                          <w:b/>
                          <w:bCs/>
                          <w:sz w:val="18"/>
                          <w:szCs w:val="18"/>
                        </w:rPr>
                      </w:pPr>
                      <w:r>
                        <w:rPr>
                          <w:b/>
                          <w:bCs/>
                          <w:sz w:val="18"/>
                          <w:szCs w:val="18"/>
                        </w:rPr>
                        <w:t>3</w:t>
                      </w:r>
                      <w:r w:rsidRPr="00BA60D3">
                        <w:rPr>
                          <w:b/>
                          <w:bCs/>
                          <w:sz w:val="18"/>
                          <w:szCs w:val="18"/>
                        </w:rPr>
                        <w:t>8</w:t>
                      </w:r>
                    </w:p>
                    <w:p w:rsidR="00D26E75" w:rsidRPr="00BA60D3" w:rsidRDefault="00D26E75" w:rsidP="007646A5">
                      <w:pPr>
                        <w:rPr>
                          <w:b/>
                          <w:bCs/>
                          <w:sz w:val="18"/>
                          <w:szCs w:val="18"/>
                        </w:rPr>
                      </w:pPr>
                    </w:p>
                    <w:p w:rsidR="00D26E75" w:rsidRPr="00BA60D3" w:rsidRDefault="00D26E75" w:rsidP="007646A5">
                      <w:pPr>
                        <w:rPr>
                          <w:b/>
                          <w:bCs/>
                          <w:sz w:val="18"/>
                          <w:szCs w:val="18"/>
                        </w:rPr>
                      </w:pPr>
                      <w:r>
                        <w:rPr>
                          <w:b/>
                          <w:bCs/>
                          <w:sz w:val="18"/>
                          <w:szCs w:val="18"/>
                        </w:rPr>
                        <w:t>3</w:t>
                      </w:r>
                      <w:r w:rsidRPr="00BA60D3">
                        <w:rPr>
                          <w:b/>
                          <w:bCs/>
                          <w:sz w:val="18"/>
                          <w:szCs w:val="18"/>
                        </w:rPr>
                        <w:t>9</w:t>
                      </w:r>
                    </w:p>
                    <w:p w:rsidR="00D26E75" w:rsidRPr="00BA60D3" w:rsidRDefault="00D26E75" w:rsidP="007646A5">
                      <w:pPr>
                        <w:rPr>
                          <w:b/>
                          <w:bCs/>
                          <w:sz w:val="18"/>
                          <w:szCs w:val="18"/>
                        </w:rPr>
                      </w:pPr>
                    </w:p>
                    <w:p w:rsidR="00D26E75" w:rsidRPr="00BA60D3" w:rsidRDefault="00D26E75" w:rsidP="007646A5">
                      <w:pPr>
                        <w:rPr>
                          <w:b/>
                          <w:bCs/>
                          <w:sz w:val="18"/>
                          <w:szCs w:val="18"/>
                        </w:rPr>
                      </w:pPr>
                      <w:r>
                        <w:rPr>
                          <w:b/>
                          <w:bCs/>
                          <w:sz w:val="18"/>
                          <w:szCs w:val="18"/>
                        </w:rPr>
                        <w:t>4</w:t>
                      </w:r>
                      <w:r w:rsidRPr="00BA60D3">
                        <w:rPr>
                          <w:b/>
                          <w:bCs/>
                          <w:sz w:val="18"/>
                          <w:szCs w:val="18"/>
                        </w:rPr>
                        <w:t>0</w:t>
                      </w:r>
                    </w:p>
                  </w:txbxContent>
                </v:textbox>
              </v:shape>
            </v:group>
            <v:group id="_x0000_s1827" style="position:absolute;left:6381;top:5404;width:1685;height:4444" coordorigin="6381,9904" coordsize="1685,4444">
              <v:group id="_x0000_s1828" style="position:absolute;left:6989;top:10001;width:1077;height:258" coordorigin="8541,7204" coordsize="1417,360">
                <v:group id="_x0000_s1829" style="position:absolute;left:8541;top:7204;width:360;height:360" coordorigin="8541,7204" coordsize="360,360">
                  <v:oval id="_x0000_s1830" style="position:absolute;left:8579;top:7204;width:292;height:360"/>
                  <v:shape id="_x0000_s1831" type="#_x0000_t202" style="position:absolute;left:8541;top:7204;width:360;height:360" filled="f" stroked="f">
                    <v:textbox style="mso-next-textbox:#_x0000_s1831">
                      <w:txbxContent>
                        <w:p w:rsidR="00D26E75" w:rsidRPr="006848FA" w:rsidRDefault="00D26E75" w:rsidP="007646A5">
                          <w:pPr>
                            <w:rPr>
                              <w:sz w:val="10"/>
                              <w:szCs w:val="10"/>
                            </w:rPr>
                          </w:pPr>
                          <w:r w:rsidRPr="006848FA">
                            <w:rPr>
                              <w:sz w:val="10"/>
                              <w:szCs w:val="10"/>
                            </w:rPr>
                            <w:t>A</w:t>
                          </w:r>
                        </w:p>
                      </w:txbxContent>
                    </v:textbox>
                  </v:shape>
                </v:group>
                <v:group id="_x0000_s1832" style="position:absolute;left:8871;top:7204;width:360;height:360" coordorigin="8871,7204" coordsize="360,360">
                  <v:oval id="_x0000_s1833" style="position:absolute;left:8939;top:7204;width:292;height:360"/>
                  <v:shape id="_x0000_s1834" type="#_x0000_t202" style="position:absolute;left:8871;top:7204;width:360;height:360" filled="f" stroked="f">
                    <v:textbox style="mso-next-textbox:#_x0000_s1834">
                      <w:txbxContent>
                        <w:p w:rsidR="00D26E75" w:rsidRPr="006848FA" w:rsidRDefault="00D26E75" w:rsidP="007646A5">
                          <w:pPr>
                            <w:rPr>
                              <w:sz w:val="10"/>
                              <w:szCs w:val="10"/>
                            </w:rPr>
                          </w:pPr>
                          <w:r w:rsidRPr="006848FA">
                            <w:rPr>
                              <w:sz w:val="10"/>
                              <w:szCs w:val="10"/>
                            </w:rPr>
                            <w:t>B</w:t>
                          </w:r>
                        </w:p>
                      </w:txbxContent>
                    </v:textbox>
                  </v:shape>
                </v:group>
                <v:group id="_x0000_s1835" style="position:absolute;left:9231;top:7204;width:360;height:360" coordorigin="9231,7204" coordsize="360,360">
                  <v:oval id="_x0000_s1836" style="position:absolute;left:9261;top:7204;width:292;height:360"/>
                  <v:shape id="_x0000_s1837" type="#_x0000_t202" style="position:absolute;left:9231;top:7204;width:360;height:360" filled="f" stroked="f">
                    <v:textbox style="mso-next-textbox:#_x0000_s1837">
                      <w:txbxContent>
                        <w:p w:rsidR="00D26E75" w:rsidRPr="006848FA" w:rsidRDefault="00D26E75" w:rsidP="007646A5">
                          <w:pPr>
                            <w:rPr>
                              <w:sz w:val="10"/>
                              <w:szCs w:val="10"/>
                            </w:rPr>
                          </w:pPr>
                          <w:r w:rsidRPr="006848FA">
                            <w:rPr>
                              <w:sz w:val="10"/>
                              <w:szCs w:val="10"/>
                            </w:rPr>
                            <w:t>C</w:t>
                          </w:r>
                        </w:p>
                      </w:txbxContent>
                    </v:textbox>
                  </v:shape>
                </v:group>
                <v:group id="_x0000_s1838" style="position:absolute;left:9591;top:7204;width:367;height:360" coordorigin="9591,7204" coordsize="367,360">
                  <v:oval id="_x0000_s1839" style="position:absolute;left:9666;top:7204;width:292;height:360"/>
                  <v:shape id="_x0000_s1840" type="#_x0000_t202" style="position:absolute;left:9591;top:7204;width:360;height:360" filled="f" stroked="f">
                    <v:textbox style="mso-next-textbox:#_x0000_s1840">
                      <w:txbxContent>
                        <w:p w:rsidR="00D26E75" w:rsidRPr="006848FA" w:rsidRDefault="00D26E75" w:rsidP="007646A5">
                          <w:pPr>
                            <w:rPr>
                              <w:sz w:val="10"/>
                              <w:szCs w:val="10"/>
                            </w:rPr>
                          </w:pPr>
                          <w:r w:rsidRPr="006848FA">
                            <w:rPr>
                              <w:sz w:val="10"/>
                              <w:szCs w:val="10"/>
                            </w:rPr>
                            <w:t>D</w:t>
                          </w:r>
                        </w:p>
                      </w:txbxContent>
                    </v:textbox>
                  </v:shape>
                </v:group>
              </v:group>
              <v:group id="_x0000_s1841" style="position:absolute;left:6989;top:10394;width:1077;height:257" coordorigin="8541,7204" coordsize="1417,360">
                <v:group id="_x0000_s1842" style="position:absolute;left:8541;top:7204;width:360;height:360" coordorigin="8541,7204" coordsize="360,360">
                  <v:oval id="_x0000_s1843" style="position:absolute;left:8579;top:7204;width:292;height:360"/>
                  <v:shape id="_x0000_s1844" type="#_x0000_t202" style="position:absolute;left:8541;top:7204;width:360;height:360" filled="f" stroked="f">
                    <v:textbox style="mso-next-textbox:#_x0000_s1844">
                      <w:txbxContent>
                        <w:p w:rsidR="00D26E75" w:rsidRPr="00DC4DC1" w:rsidRDefault="00D26E75" w:rsidP="007646A5">
                          <w:pPr>
                            <w:rPr>
                              <w:sz w:val="10"/>
                              <w:szCs w:val="10"/>
                            </w:rPr>
                          </w:pPr>
                          <w:r w:rsidRPr="00DC4DC1">
                            <w:rPr>
                              <w:sz w:val="10"/>
                              <w:szCs w:val="10"/>
                            </w:rPr>
                            <w:t>A</w:t>
                          </w:r>
                        </w:p>
                      </w:txbxContent>
                    </v:textbox>
                  </v:shape>
                </v:group>
                <v:group id="_x0000_s1845" style="position:absolute;left:8871;top:7204;width:360;height:360" coordorigin="8871,7204" coordsize="360,360">
                  <v:oval id="_x0000_s1846" style="position:absolute;left:8939;top:7204;width:292;height:360"/>
                  <v:shape id="_x0000_s1847" type="#_x0000_t202" style="position:absolute;left:8871;top:7204;width:360;height:360" filled="f" stroked="f">
                    <v:textbox style="mso-next-textbox:#_x0000_s1847">
                      <w:txbxContent>
                        <w:p w:rsidR="00D26E75" w:rsidRPr="006848FA" w:rsidRDefault="00D26E75" w:rsidP="007646A5">
                          <w:pPr>
                            <w:rPr>
                              <w:sz w:val="10"/>
                              <w:szCs w:val="10"/>
                            </w:rPr>
                          </w:pPr>
                          <w:r w:rsidRPr="006848FA">
                            <w:rPr>
                              <w:sz w:val="10"/>
                              <w:szCs w:val="10"/>
                            </w:rPr>
                            <w:t>B</w:t>
                          </w:r>
                        </w:p>
                      </w:txbxContent>
                    </v:textbox>
                  </v:shape>
                </v:group>
                <v:group id="_x0000_s1848" style="position:absolute;left:9231;top:7204;width:360;height:360" coordorigin="9231,7204" coordsize="360,360">
                  <v:oval id="_x0000_s1849" style="position:absolute;left:9261;top:7204;width:292;height:360"/>
                  <v:shape id="_x0000_s1850" type="#_x0000_t202" style="position:absolute;left:9231;top:7204;width:360;height:360" filled="f" stroked="f">
                    <v:textbox style="mso-next-textbox:#_x0000_s1850">
                      <w:txbxContent>
                        <w:p w:rsidR="00D26E75" w:rsidRPr="00DC4DC1" w:rsidRDefault="00D26E75" w:rsidP="007646A5">
                          <w:pPr>
                            <w:rPr>
                              <w:sz w:val="10"/>
                              <w:szCs w:val="10"/>
                            </w:rPr>
                          </w:pPr>
                          <w:r w:rsidRPr="00DC4DC1">
                            <w:rPr>
                              <w:sz w:val="10"/>
                              <w:szCs w:val="10"/>
                            </w:rPr>
                            <w:t>C</w:t>
                          </w:r>
                        </w:p>
                      </w:txbxContent>
                    </v:textbox>
                  </v:shape>
                </v:group>
                <v:group id="_x0000_s1851" style="position:absolute;left:9591;top:7204;width:367;height:360" coordorigin="9591,7204" coordsize="367,360">
                  <v:oval id="_x0000_s1852" style="position:absolute;left:9666;top:7204;width:292;height:360"/>
                  <v:shape id="_x0000_s1853" type="#_x0000_t202" style="position:absolute;left:9591;top:7204;width:360;height:360" filled="f" stroked="f">
                    <v:textbox style="mso-next-textbox:#_x0000_s1853">
                      <w:txbxContent>
                        <w:p w:rsidR="00D26E75" w:rsidRPr="00DC4DC1" w:rsidRDefault="00D26E75" w:rsidP="007646A5">
                          <w:pPr>
                            <w:rPr>
                              <w:sz w:val="10"/>
                              <w:szCs w:val="10"/>
                            </w:rPr>
                          </w:pPr>
                          <w:r w:rsidRPr="00DC4DC1">
                            <w:rPr>
                              <w:sz w:val="10"/>
                              <w:szCs w:val="10"/>
                            </w:rPr>
                            <w:t>D</w:t>
                          </w:r>
                        </w:p>
                      </w:txbxContent>
                    </v:textbox>
                  </v:shape>
                </v:group>
              </v:group>
              <v:group id="_x0000_s1854" style="position:absolute;left:6989;top:10804;width:1077;height:258" coordorigin="8541,7204" coordsize="1417,360">
                <v:group id="_x0000_s1855" style="position:absolute;left:8541;top:7204;width:360;height:360" coordorigin="8541,7204" coordsize="360,360">
                  <v:oval id="_x0000_s1856" style="position:absolute;left:8579;top:7204;width:292;height:360"/>
                  <v:shape id="_x0000_s1857" type="#_x0000_t202" style="position:absolute;left:8541;top:7204;width:360;height:360" filled="f" stroked="f">
                    <v:textbox style="mso-next-textbox:#_x0000_s1857">
                      <w:txbxContent>
                        <w:p w:rsidR="00D26E75" w:rsidRPr="00DC4DC1" w:rsidRDefault="00D26E75" w:rsidP="007646A5">
                          <w:pPr>
                            <w:rPr>
                              <w:sz w:val="10"/>
                              <w:szCs w:val="10"/>
                            </w:rPr>
                          </w:pPr>
                          <w:r w:rsidRPr="00DC4DC1">
                            <w:rPr>
                              <w:sz w:val="10"/>
                              <w:szCs w:val="10"/>
                            </w:rPr>
                            <w:t>A</w:t>
                          </w:r>
                        </w:p>
                      </w:txbxContent>
                    </v:textbox>
                  </v:shape>
                </v:group>
                <v:group id="_x0000_s1858" style="position:absolute;left:8871;top:7204;width:360;height:360" coordorigin="8871,7204" coordsize="360,360">
                  <v:oval id="_x0000_s1859" style="position:absolute;left:8939;top:7204;width:292;height:360"/>
                  <v:shape id="_x0000_s1860" type="#_x0000_t202" style="position:absolute;left:8871;top:7204;width:360;height:360" filled="f" stroked="f">
                    <v:textbox style="mso-next-textbox:#_x0000_s1860">
                      <w:txbxContent>
                        <w:p w:rsidR="00D26E75" w:rsidRPr="00DC4DC1" w:rsidRDefault="00D26E75" w:rsidP="007646A5">
                          <w:pPr>
                            <w:rPr>
                              <w:sz w:val="10"/>
                              <w:szCs w:val="10"/>
                            </w:rPr>
                          </w:pPr>
                          <w:r w:rsidRPr="00DC4DC1">
                            <w:rPr>
                              <w:sz w:val="10"/>
                              <w:szCs w:val="10"/>
                            </w:rPr>
                            <w:t>B</w:t>
                          </w:r>
                        </w:p>
                      </w:txbxContent>
                    </v:textbox>
                  </v:shape>
                </v:group>
                <v:group id="_x0000_s1861" style="position:absolute;left:9231;top:7204;width:360;height:360" coordorigin="9231,7204" coordsize="360,360">
                  <v:oval id="_x0000_s1862" style="position:absolute;left:9261;top:7204;width:292;height:360"/>
                  <v:shape id="_x0000_s1863" type="#_x0000_t202" style="position:absolute;left:9231;top:7204;width:360;height:360" filled="f" stroked="f">
                    <v:textbox style="mso-next-textbox:#_x0000_s1863">
                      <w:txbxContent>
                        <w:p w:rsidR="00D26E75" w:rsidRPr="00DC4DC1" w:rsidRDefault="00D26E75" w:rsidP="007646A5">
                          <w:pPr>
                            <w:rPr>
                              <w:sz w:val="10"/>
                              <w:szCs w:val="10"/>
                            </w:rPr>
                          </w:pPr>
                          <w:r w:rsidRPr="00DC4DC1">
                            <w:rPr>
                              <w:sz w:val="10"/>
                              <w:szCs w:val="10"/>
                            </w:rPr>
                            <w:t>C</w:t>
                          </w:r>
                        </w:p>
                      </w:txbxContent>
                    </v:textbox>
                  </v:shape>
                </v:group>
                <v:group id="_x0000_s1864" style="position:absolute;left:9591;top:7204;width:367;height:360" coordorigin="9591,7204" coordsize="367,360">
                  <v:oval id="_x0000_s1865" style="position:absolute;left:9666;top:7204;width:292;height:360"/>
                  <v:shape id="_x0000_s1866" type="#_x0000_t202" style="position:absolute;left:9591;top:7204;width:360;height:360" filled="f" stroked="f">
                    <v:textbox style="mso-next-textbox:#_x0000_s1866">
                      <w:txbxContent>
                        <w:p w:rsidR="00D26E75" w:rsidRPr="00DC4DC1" w:rsidRDefault="00D26E75" w:rsidP="007646A5">
                          <w:pPr>
                            <w:rPr>
                              <w:sz w:val="10"/>
                              <w:szCs w:val="10"/>
                            </w:rPr>
                          </w:pPr>
                          <w:r w:rsidRPr="00DC4DC1">
                            <w:rPr>
                              <w:sz w:val="10"/>
                              <w:szCs w:val="10"/>
                            </w:rPr>
                            <w:t>D</w:t>
                          </w:r>
                        </w:p>
                      </w:txbxContent>
                    </v:textbox>
                  </v:shape>
                </v:group>
              </v:group>
              <v:group id="_x0000_s1867" style="position:absolute;left:6989;top:11239;width:1077;height:259" coordorigin="8541,7204" coordsize="1417,360">
                <v:group id="_x0000_s1868" style="position:absolute;left:8541;top:7204;width:360;height:360" coordorigin="8541,7204" coordsize="360,360">
                  <v:oval id="_x0000_s1869" style="position:absolute;left:8579;top:7204;width:292;height:360"/>
                  <v:shape id="_x0000_s1870" type="#_x0000_t202" style="position:absolute;left:8541;top:7204;width:360;height:360" filled="f" stroked="f">
                    <v:textbox style="mso-next-textbox:#_x0000_s1870">
                      <w:txbxContent>
                        <w:p w:rsidR="00D26E75" w:rsidRPr="00DC4DC1" w:rsidRDefault="00D26E75" w:rsidP="007646A5">
                          <w:pPr>
                            <w:rPr>
                              <w:sz w:val="10"/>
                              <w:szCs w:val="10"/>
                            </w:rPr>
                          </w:pPr>
                          <w:r w:rsidRPr="00DC4DC1">
                            <w:rPr>
                              <w:sz w:val="10"/>
                              <w:szCs w:val="10"/>
                            </w:rPr>
                            <w:t>A</w:t>
                          </w:r>
                        </w:p>
                      </w:txbxContent>
                    </v:textbox>
                  </v:shape>
                </v:group>
                <v:group id="_x0000_s1871" style="position:absolute;left:8871;top:7204;width:360;height:360" coordorigin="8871,7204" coordsize="360,360">
                  <v:oval id="_x0000_s1872" style="position:absolute;left:8939;top:7204;width:292;height:360"/>
                  <v:shape id="_x0000_s1873" type="#_x0000_t202" style="position:absolute;left:8871;top:7204;width:360;height:360" filled="f" stroked="f">
                    <v:textbox style="mso-next-textbox:#_x0000_s1873">
                      <w:txbxContent>
                        <w:p w:rsidR="00D26E75" w:rsidRPr="00DC4DC1" w:rsidRDefault="00D26E75" w:rsidP="007646A5">
                          <w:pPr>
                            <w:rPr>
                              <w:sz w:val="10"/>
                              <w:szCs w:val="10"/>
                            </w:rPr>
                          </w:pPr>
                          <w:r w:rsidRPr="00DC4DC1">
                            <w:rPr>
                              <w:sz w:val="10"/>
                              <w:szCs w:val="10"/>
                            </w:rPr>
                            <w:t>B</w:t>
                          </w:r>
                        </w:p>
                      </w:txbxContent>
                    </v:textbox>
                  </v:shape>
                </v:group>
                <v:group id="_x0000_s1874" style="position:absolute;left:9231;top:7204;width:360;height:360" coordorigin="9231,7204" coordsize="360,360">
                  <v:oval id="_x0000_s1875" style="position:absolute;left:9261;top:7204;width:292;height:360"/>
                  <v:shape id="_x0000_s1876" type="#_x0000_t202" style="position:absolute;left:9231;top:7204;width:360;height:360" filled="f" stroked="f">
                    <v:textbox style="mso-next-textbox:#_x0000_s1876">
                      <w:txbxContent>
                        <w:p w:rsidR="00D26E75" w:rsidRPr="00DC4DC1" w:rsidRDefault="00D26E75" w:rsidP="007646A5">
                          <w:pPr>
                            <w:rPr>
                              <w:sz w:val="10"/>
                              <w:szCs w:val="10"/>
                            </w:rPr>
                          </w:pPr>
                          <w:r w:rsidRPr="00DC4DC1">
                            <w:rPr>
                              <w:sz w:val="10"/>
                              <w:szCs w:val="10"/>
                            </w:rPr>
                            <w:t>C</w:t>
                          </w:r>
                        </w:p>
                      </w:txbxContent>
                    </v:textbox>
                  </v:shape>
                </v:group>
                <v:group id="_x0000_s1877" style="position:absolute;left:9591;top:7204;width:367;height:360" coordorigin="9591,7204" coordsize="367,360">
                  <v:oval id="_x0000_s1878" style="position:absolute;left:9666;top:7204;width:292;height:360"/>
                  <v:shape id="_x0000_s1879" type="#_x0000_t202" style="position:absolute;left:9591;top:7204;width:360;height:360" filled="f" stroked="f">
                    <v:textbox style="mso-next-textbox:#_x0000_s1879">
                      <w:txbxContent>
                        <w:p w:rsidR="00D26E75" w:rsidRPr="00DC4DC1" w:rsidRDefault="00D26E75" w:rsidP="007646A5">
                          <w:pPr>
                            <w:rPr>
                              <w:sz w:val="10"/>
                              <w:szCs w:val="10"/>
                            </w:rPr>
                          </w:pPr>
                          <w:r w:rsidRPr="00DC4DC1">
                            <w:rPr>
                              <w:sz w:val="10"/>
                              <w:szCs w:val="10"/>
                            </w:rPr>
                            <w:t>D</w:t>
                          </w:r>
                        </w:p>
                      </w:txbxContent>
                    </v:textbox>
                  </v:shape>
                </v:group>
              </v:group>
              <v:group id="_x0000_s1880" style="position:absolute;left:6989;top:13684;width:1077;height:259" coordorigin="8541,7204" coordsize="1417,360">
                <v:group id="_x0000_s1881" style="position:absolute;left:8541;top:7204;width:360;height:360" coordorigin="8541,7204" coordsize="360,360">
                  <v:oval id="_x0000_s1882" style="position:absolute;left:8579;top:7204;width:292;height:360"/>
                  <v:shape id="_x0000_s1883" type="#_x0000_t202" style="position:absolute;left:8541;top:7204;width:360;height:360" filled="f" stroked="f">
                    <v:textbox style="mso-next-textbox:#_x0000_s1883">
                      <w:txbxContent>
                        <w:p w:rsidR="00D26E75" w:rsidRPr="00DC4DC1" w:rsidRDefault="00D26E75" w:rsidP="007646A5">
                          <w:pPr>
                            <w:rPr>
                              <w:sz w:val="10"/>
                              <w:szCs w:val="10"/>
                            </w:rPr>
                          </w:pPr>
                          <w:r w:rsidRPr="00DC4DC1">
                            <w:rPr>
                              <w:sz w:val="10"/>
                              <w:szCs w:val="10"/>
                            </w:rPr>
                            <w:t>A</w:t>
                          </w:r>
                        </w:p>
                      </w:txbxContent>
                    </v:textbox>
                  </v:shape>
                </v:group>
                <v:group id="_x0000_s1884" style="position:absolute;left:8871;top:7204;width:360;height:360" coordorigin="8871,7204" coordsize="360,360">
                  <v:oval id="_x0000_s1885" style="position:absolute;left:8939;top:7204;width:292;height:360"/>
                  <v:shape id="_x0000_s1886" type="#_x0000_t202" style="position:absolute;left:8871;top:7204;width:360;height:360" filled="f" stroked="f">
                    <v:textbox style="mso-next-textbox:#_x0000_s1886">
                      <w:txbxContent>
                        <w:p w:rsidR="00D26E75" w:rsidRPr="00DC4DC1" w:rsidRDefault="00D26E75" w:rsidP="007646A5">
                          <w:pPr>
                            <w:rPr>
                              <w:sz w:val="10"/>
                              <w:szCs w:val="10"/>
                            </w:rPr>
                          </w:pPr>
                          <w:r w:rsidRPr="00DC4DC1">
                            <w:rPr>
                              <w:sz w:val="10"/>
                              <w:szCs w:val="10"/>
                            </w:rPr>
                            <w:t>B</w:t>
                          </w:r>
                        </w:p>
                      </w:txbxContent>
                    </v:textbox>
                  </v:shape>
                </v:group>
                <v:group id="_x0000_s1887" style="position:absolute;left:9231;top:7204;width:360;height:360" coordorigin="9231,7204" coordsize="360,360">
                  <v:oval id="_x0000_s1888" style="position:absolute;left:9261;top:7204;width:292;height:360"/>
                  <v:shape id="_x0000_s1889" type="#_x0000_t202" style="position:absolute;left:9231;top:7204;width:360;height:360" filled="f" stroked="f">
                    <v:textbox style="mso-next-textbox:#_x0000_s1889">
                      <w:txbxContent>
                        <w:p w:rsidR="00D26E75" w:rsidRPr="00DC4DC1" w:rsidRDefault="00D26E75" w:rsidP="007646A5">
                          <w:pPr>
                            <w:rPr>
                              <w:sz w:val="10"/>
                              <w:szCs w:val="10"/>
                            </w:rPr>
                          </w:pPr>
                          <w:r w:rsidRPr="00DC4DC1">
                            <w:rPr>
                              <w:sz w:val="10"/>
                              <w:szCs w:val="10"/>
                            </w:rPr>
                            <w:t>C</w:t>
                          </w:r>
                        </w:p>
                      </w:txbxContent>
                    </v:textbox>
                  </v:shape>
                </v:group>
                <v:group id="_x0000_s1890" style="position:absolute;left:9591;top:7204;width:367;height:360" coordorigin="9591,7204" coordsize="367,360">
                  <v:oval id="_x0000_s1891" style="position:absolute;left:9666;top:7204;width:292;height:360"/>
                  <v:shape id="_x0000_s1892" type="#_x0000_t202" style="position:absolute;left:9591;top:7204;width:360;height:360" filled="f" stroked="f">
                    <v:textbox style="mso-next-textbox:#_x0000_s1892">
                      <w:txbxContent>
                        <w:p w:rsidR="00D26E75" w:rsidRPr="00DC4DC1" w:rsidRDefault="00D26E75" w:rsidP="007646A5">
                          <w:pPr>
                            <w:rPr>
                              <w:sz w:val="10"/>
                              <w:szCs w:val="10"/>
                            </w:rPr>
                          </w:pPr>
                          <w:r w:rsidRPr="00DC4DC1">
                            <w:rPr>
                              <w:sz w:val="10"/>
                              <w:szCs w:val="10"/>
                            </w:rPr>
                            <w:t>D</w:t>
                          </w:r>
                        </w:p>
                      </w:txbxContent>
                    </v:textbox>
                  </v:shape>
                </v:group>
              </v:group>
              <v:group id="_x0000_s1893" style="position:absolute;left:6989;top:11644;width:1077;height:259" coordorigin="8541,7204" coordsize="1417,360">
                <v:group id="_x0000_s1894" style="position:absolute;left:8541;top:7204;width:360;height:360" coordorigin="8541,7204" coordsize="360,360">
                  <v:oval id="_x0000_s1895" style="position:absolute;left:8579;top:7204;width:292;height:360"/>
                  <v:shape id="_x0000_s1896" type="#_x0000_t202" style="position:absolute;left:8541;top:7204;width:360;height:360" filled="f" stroked="f">
                    <v:textbox style="mso-next-textbox:#_x0000_s1896">
                      <w:txbxContent>
                        <w:p w:rsidR="00D26E75" w:rsidRPr="00DC4DC1" w:rsidRDefault="00D26E75" w:rsidP="007646A5">
                          <w:pPr>
                            <w:rPr>
                              <w:sz w:val="10"/>
                              <w:szCs w:val="10"/>
                            </w:rPr>
                          </w:pPr>
                          <w:r w:rsidRPr="00DC4DC1">
                            <w:rPr>
                              <w:sz w:val="10"/>
                              <w:szCs w:val="10"/>
                            </w:rPr>
                            <w:t>A</w:t>
                          </w:r>
                        </w:p>
                      </w:txbxContent>
                    </v:textbox>
                  </v:shape>
                </v:group>
                <v:group id="_x0000_s1897" style="position:absolute;left:8871;top:7204;width:360;height:360" coordorigin="8871,7204" coordsize="360,360">
                  <v:oval id="_x0000_s1898" style="position:absolute;left:8939;top:7204;width:292;height:360"/>
                  <v:shape id="_x0000_s1899" type="#_x0000_t202" style="position:absolute;left:8871;top:7204;width:360;height:360" filled="f" stroked="f">
                    <v:textbox style="mso-next-textbox:#_x0000_s1899">
                      <w:txbxContent>
                        <w:p w:rsidR="00D26E75" w:rsidRPr="00DC4DC1" w:rsidRDefault="00D26E75" w:rsidP="007646A5">
                          <w:pPr>
                            <w:rPr>
                              <w:sz w:val="10"/>
                              <w:szCs w:val="10"/>
                            </w:rPr>
                          </w:pPr>
                          <w:r w:rsidRPr="00DC4DC1">
                            <w:rPr>
                              <w:sz w:val="10"/>
                              <w:szCs w:val="10"/>
                            </w:rPr>
                            <w:t>B</w:t>
                          </w:r>
                        </w:p>
                      </w:txbxContent>
                    </v:textbox>
                  </v:shape>
                </v:group>
                <v:group id="_x0000_s1900" style="position:absolute;left:9231;top:7204;width:360;height:360" coordorigin="9231,7204" coordsize="360,360">
                  <v:oval id="_x0000_s1901" style="position:absolute;left:9261;top:7204;width:292;height:360"/>
                  <v:shape id="_x0000_s1902" type="#_x0000_t202" style="position:absolute;left:9231;top:7204;width:360;height:360" filled="f" stroked="f">
                    <v:textbox style="mso-next-textbox:#_x0000_s1902">
                      <w:txbxContent>
                        <w:p w:rsidR="00D26E75" w:rsidRPr="00DC4DC1" w:rsidRDefault="00D26E75" w:rsidP="007646A5">
                          <w:pPr>
                            <w:rPr>
                              <w:sz w:val="10"/>
                              <w:szCs w:val="10"/>
                            </w:rPr>
                          </w:pPr>
                          <w:r w:rsidRPr="00DC4DC1">
                            <w:rPr>
                              <w:sz w:val="10"/>
                              <w:szCs w:val="10"/>
                            </w:rPr>
                            <w:t>C</w:t>
                          </w:r>
                        </w:p>
                      </w:txbxContent>
                    </v:textbox>
                  </v:shape>
                </v:group>
                <v:group id="_x0000_s1903" style="position:absolute;left:9591;top:7204;width:367;height:360" coordorigin="9591,7204" coordsize="367,360">
                  <v:oval id="_x0000_s1904" style="position:absolute;left:9666;top:7204;width:292;height:360"/>
                  <v:shape id="_x0000_s1905" type="#_x0000_t202" style="position:absolute;left:9591;top:7204;width:360;height:360" filled="f" stroked="f">
                    <v:textbox style="mso-next-textbox:#_x0000_s1905">
                      <w:txbxContent>
                        <w:p w:rsidR="00D26E75" w:rsidRPr="00DC4DC1" w:rsidRDefault="00D26E75" w:rsidP="007646A5">
                          <w:pPr>
                            <w:rPr>
                              <w:sz w:val="10"/>
                              <w:szCs w:val="10"/>
                            </w:rPr>
                          </w:pPr>
                          <w:r w:rsidRPr="00DC4DC1">
                            <w:rPr>
                              <w:sz w:val="10"/>
                              <w:szCs w:val="10"/>
                            </w:rPr>
                            <w:t>D</w:t>
                          </w:r>
                        </w:p>
                      </w:txbxContent>
                    </v:textbox>
                  </v:shape>
                </v:group>
              </v:group>
              <v:group id="_x0000_s1906" style="position:absolute;left:6989;top:12032;width:1077;height:258" coordorigin="8541,7204" coordsize="1417,360">
                <v:group id="_x0000_s1907" style="position:absolute;left:8541;top:7204;width:360;height:360" coordorigin="8541,7204" coordsize="360,360">
                  <v:oval id="_x0000_s1908" style="position:absolute;left:8579;top:7204;width:292;height:360"/>
                  <v:shape id="_x0000_s1909" type="#_x0000_t202" style="position:absolute;left:8541;top:7204;width:360;height:360" filled="f" stroked="f">
                    <v:textbox style="mso-next-textbox:#_x0000_s1909">
                      <w:txbxContent>
                        <w:p w:rsidR="00D26E75" w:rsidRPr="00DC4DC1" w:rsidRDefault="00D26E75" w:rsidP="007646A5">
                          <w:pPr>
                            <w:rPr>
                              <w:sz w:val="10"/>
                              <w:szCs w:val="10"/>
                            </w:rPr>
                          </w:pPr>
                          <w:r w:rsidRPr="00DC4DC1">
                            <w:rPr>
                              <w:sz w:val="10"/>
                              <w:szCs w:val="10"/>
                            </w:rPr>
                            <w:t>A</w:t>
                          </w:r>
                        </w:p>
                      </w:txbxContent>
                    </v:textbox>
                  </v:shape>
                </v:group>
                <v:group id="_x0000_s1910" style="position:absolute;left:8871;top:7204;width:360;height:360" coordorigin="8871,7204" coordsize="360,360">
                  <v:oval id="_x0000_s1911" style="position:absolute;left:8939;top:7204;width:292;height:360"/>
                  <v:shape id="_x0000_s1912" type="#_x0000_t202" style="position:absolute;left:8871;top:7204;width:360;height:360" filled="f" stroked="f">
                    <v:textbox style="mso-next-textbox:#_x0000_s1912">
                      <w:txbxContent>
                        <w:p w:rsidR="00D26E75" w:rsidRPr="00DC4DC1" w:rsidRDefault="00D26E75" w:rsidP="007646A5">
                          <w:pPr>
                            <w:rPr>
                              <w:sz w:val="10"/>
                              <w:szCs w:val="10"/>
                            </w:rPr>
                          </w:pPr>
                          <w:r w:rsidRPr="00DC4DC1">
                            <w:rPr>
                              <w:sz w:val="10"/>
                              <w:szCs w:val="10"/>
                            </w:rPr>
                            <w:t>B</w:t>
                          </w:r>
                        </w:p>
                      </w:txbxContent>
                    </v:textbox>
                  </v:shape>
                </v:group>
                <v:group id="_x0000_s1913" style="position:absolute;left:9231;top:7204;width:360;height:360" coordorigin="9231,7204" coordsize="360,360">
                  <v:oval id="_x0000_s1914" style="position:absolute;left:9261;top:7204;width:292;height:360"/>
                  <v:shape id="_x0000_s1915" type="#_x0000_t202" style="position:absolute;left:9231;top:7204;width:360;height:360" filled="f" stroked="f">
                    <v:textbox style="mso-next-textbox:#_x0000_s1915">
                      <w:txbxContent>
                        <w:p w:rsidR="00D26E75" w:rsidRPr="00DC4DC1" w:rsidRDefault="00D26E75" w:rsidP="007646A5">
                          <w:pPr>
                            <w:rPr>
                              <w:sz w:val="10"/>
                              <w:szCs w:val="10"/>
                            </w:rPr>
                          </w:pPr>
                          <w:r w:rsidRPr="00DC4DC1">
                            <w:rPr>
                              <w:sz w:val="10"/>
                              <w:szCs w:val="10"/>
                            </w:rPr>
                            <w:t>C</w:t>
                          </w:r>
                        </w:p>
                      </w:txbxContent>
                    </v:textbox>
                  </v:shape>
                </v:group>
                <v:group id="_x0000_s1916" style="position:absolute;left:9591;top:7204;width:367;height:360" coordorigin="9591,7204" coordsize="367,360">
                  <v:oval id="_x0000_s1917" style="position:absolute;left:9666;top:7204;width:292;height:360"/>
                  <v:shape id="_x0000_s1918" type="#_x0000_t202" style="position:absolute;left:9591;top:7204;width:360;height:360" filled="f" stroked="f">
                    <v:textbox style="mso-next-textbox:#_x0000_s1918">
                      <w:txbxContent>
                        <w:p w:rsidR="00D26E75" w:rsidRPr="00DC4DC1" w:rsidRDefault="00D26E75" w:rsidP="007646A5">
                          <w:pPr>
                            <w:rPr>
                              <w:sz w:val="10"/>
                              <w:szCs w:val="10"/>
                            </w:rPr>
                          </w:pPr>
                          <w:r w:rsidRPr="00DC4DC1">
                            <w:rPr>
                              <w:sz w:val="10"/>
                              <w:szCs w:val="10"/>
                            </w:rPr>
                            <w:t>D</w:t>
                          </w:r>
                        </w:p>
                      </w:txbxContent>
                    </v:textbox>
                  </v:shape>
                </v:group>
              </v:group>
              <v:group id="_x0000_s1919" style="position:absolute;left:6989;top:12424;width:1077;height:258" coordorigin="8541,7204" coordsize="1417,360">
                <v:group id="_x0000_s1920" style="position:absolute;left:8541;top:7204;width:360;height:360" coordorigin="8541,7204" coordsize="360,360">
                  <v:oval id="_x0000_s1921" style="position:absolute;left:8579;top:7204;width:292;height:360"/>
                  <v:shape id="_x0000_s1922" type="#_x0000_t202" style="position:absolute;left:8541;top:7204;width:360;height:360" filled="f" stroked="f">
                    <v:textbox style="mso-next-textbox:#_x0000_s1922">
                      <w:txbxContent>
                        <w:p w:rsidR="00D26E75" w:rsidRPr="00DC4DC1" w:rsidRDefault="00D26E75" w:rsidP="007646A5">
                          <w:pPr>
                            <w:rPr>
                              <w:sz w:val="10"/>
                              <w:szCs w:val="10"/>
                            </w:rPr>
                          </w:pPr>
                          <w:r w:rsidRPr="00DC4DC1">
                            <w:rPr>
                              <w:sz w:val="10"/>
                              <w:szCs w:val="10"/>
                            </w:rPr>
                            <w:t>A</w:t>
                          </w:r>
                        </w:p>
                      </w:txbxContent>
                    </v:textbox>
                  </v:shape>
                </v:group>
                <v:group id="_x0000_s1923" style="position:absolute;left:8871;top:7204;width:360;height:360" coordorigin="8871,7204" coordsize="360,360">
                  <v:oval id="_x0000_s1924" style="position:absolute;left:8939;top:7204;width:292;height:360"/>
                  <v:shape id="_x0000_s1925" type="#_x0000_t202" style="position:absolute;left:8871;top:7204;width:360;height:360" filled="f" stroked="f">
                    <v:textbox style="mso-next-textbox:#_x0000_s1925">
                      <w:txbxContent>
                        <w:p w:rsidR="00D26E75" w:rsidRPr="00DC4DC1" w:rsidRDefault="00D26E75" w:rsidP="007646A5">
                          <w:pPr>
                            <w:rPr>
                              <w:sz w:val="10"/>
                              <w:szCs w:val="10"/>
                            </w:rPr>
                          </w:pPr>
                          <w:r w:rsidRPr="00DC4DC1">
                            <w:rPr>
                              <w:sz w:val="10"/>
                              <w:szCs w:val="10"/>
                            </w:rPr>
                            <w:t>B</w:t>
                          </w:r>
                        </w:p>
                      </w:txbxContent>
                    </v:textbox>
                  </v:shape>
                </v:group>
                <v:group id="_x0000_s1926" style="position:absolute;left:9231;top:7204;width:360;height:360" coordorigin="9231,7204" coordsize="360,360">
                  <v:oval id="_x0000_s1927" style="position:absolute;left:9261;top:7204;width:292;height:360"/>
                  <v:shape id="_x0000_s1928" type="#_x0000_t202" style="position:absolute;left:9231;top:7204;width:360;height:360" filled="f" stroked="f">
                    <v:textbox style="mso-next-textbox:#_x0000_s1928">
                      <w:txbxContent>
                        <w:p w:rsidR="00D26E75" w:rsidRPr="00DC4DC1" w:rsidRDefault="00D26E75" w:rsidP="007646A5">
                          <w:pPr>
                            <w:rPr>
                              <w:sz w:val="10"/>
                              <w:szCs w:val="10"/>
                            </w:rPr>
                          </w:pPr>
                          <w:r w:rsidRPr="00DC4DC1">
                            <w:rPr>
                              <w:sz w:val="10"/>
                              <w:szCs w:val="10"/>
                            </w:rPr>
                            <w:t>C</w:t>
                          </w:r>
                        </w:p>
                      </w:txbxContent>
                    </v:textbox>
                  </v:shape>
                </v:group>
                <v:group id="_x0000_s1929" style="position:absolute;left:9591;top:7204;width:367;height:360" coordorigin="9591,7204" coordsize="367,360">
                  <v:oval id="_x0000_s1930" style="position:absolute;left:9666;top:7204;width:292;height:360"/>
                  <v:shape id="_x0000_s1931" type="#_x0000_t202" style="position:absolute;left:9591;top:7204;width:360;height:360" filled="f" stroked="f">
                    <v:textbox style="mso-next-textbox:#_x0000_s1931">
                      <w:txbxContent>
                        <w:p w:rsidR="00D26E75" w:rsidRPr="00DC4DC1" w:rsidRDefault="00D26E75" w:rsidP="007646A5">
                          <w:pPr>
                            <w:rPr>
                              <w:sz w:val="10"/>
                              <w:szCs w:val="10"/>
                            </w:rPr>
                          </w:pPr>
                          <w:r w:rsidRPr="00DC4DC1">
                            <w:rPr>
                              <w:sz w:val="10"/>
                              <w:szCs w:val="10"/>
                            </w:rPr>
                            <w:t>D</w:t>
                          </w:r>
                        </w:p>
                      </w:txbxContent>
                    </v:textbox>
                  </v:shape>
                </v:group>
              </v:group>
              <v:group id="_x0000_s1932" style="position:absolute;left:6989;top:12874;width:1077;height:258" coordorigin="8541,7204" coordsize="1417,360">
                <v:group id="_x0000_s1933" style="position:absolute;left:8541;top:7204;width:360;height:360" coordorigin="8541,7204" coordsize="360,360">
                  <v:oval id="_x0000_s1934" style="position:absolute;left:8579;top:7204;width:292;height:360"/>
                  <v:shape id="_x0000_s1935" type="#_x0000_t202" style="position:absolute;left:8541;top:7204;width:360;height:360" filled="f" stroked="f">
                    <v:textbox style="mso-next-textbox:#_x0000_s1935">
                      <w:txbxContent>
                        <w:p w:rsidR="00D26E75" w:rsidRPr="00DC4DC1" w:rsidRDefault="00D26E75" w:rsidP="007646A5">
                          <w:pPr>
                            <w:rPr>
                              <w:sz w:val="10"/>
                              <w:szCs w:val="10"/>
                            </w:rPr>
                          </w:pPr>
                          <w:r w:rsidRPr="00DC4DC1">
                            <w:rPr>
                              <w:sz w:val="10"/>
                              <w:szCs w:val="10"/>
                            </w:rPr>
                            <w:t>A</w:t>
                          </w:r>
                        </w:p>
                      </w:txbxContent>
                    </v:textbox>
                  </v:shape>
                </v:group>
                <v:group id="_x0000_s1936" style="position:absolute;left:8871;top:7204;width:360;height:360" coordorigin="8871,7204" coordsize="360,360">
                  <v:oval id="_x0000_s1937" style="position:absolute;left:8939;top:7204;width:292;height:360"/>
                  <v:shape id="_x0000_s1938" type="#_x0000_t202" style="position:absolute;left:8871;top:7204;width:360;height:360" filled="f" stroked="f">
                    <v:textbox style="mso-next-textbox:#_x0000_s1938">
                      <w:txbxContent>
                        <w:p w:rsidR="00D26E75" w:rsidRPr="00DC4DC1" w:rsidRDefault="00D26E75" w:rsidP="007646A5">
                          <w:pPr>
                            <w:rPr>
                              <w:sz w:val="10"/>
                              <w:szCs w:val="10"/>
                            </w:rPr>
                          </w:pPr>
                          <w:r w:rsidRPr="00DC4DC1">
                            <w:rPr>
                              <w:sz w:val="10"/>
                              <w:szCs w:val="10"/>
                            </w:rPr>
                            <w:t>B</w:t>
                          </w:r>
                        </w:p>
                      </w:txbxContent>
                    </v:textbox>
                  </v:shape>
                </v:group>
                <v:group id="_x0000_s1939" style="position:absolute;left:9231;top:7204;width:360;height:360" coordorigin="9231,7204" coordsize="360,360">
                  <v:oval id="_x0000_s1940" style="position:absolute;left:9261;top:7204;width:292;height:360"/>
                  <v:shape id="_x0000_s1941" type="#_x0000_t202" style="position:absolute;left:9231;top:7204;width:360;height:360" filled="f" stroked="f">
                    <v:textbox style="mso-next-textbox:#_x0000_s1941">
                      <w:txbxContent>
                        <w:p w:rsidR="00D26E75" w:rsidRPr="00DC4DC1" w:rsidRDefault="00D26E75" w:rsidP="007646A5">
                          <w:pPr>
                            <w:rPr>
                              <w:sz w:val="10"/>
                              <w:szCs w:val="10"/>
                            </w:rPr>
                          </w:pPr>
                          <w:r w:rsidRPr="00DC4DC1">
                            <w:rPr>
                              <w:sz w:val="10"/>
                              <w:szCs w:val="10"/>
                            </w:rPr>
                            <w:t>C</w:t>
                          </w:r>
                        </w:p>
                      </w:txbxContent>
                    </v:textbox>
                  </v:shape>
                </v:group>
                <v:group id="_x0000_s1942" style="position:absolute;left:9591;top:7204;width:367;height:360" coordorigin="9591,7204" coordsize="367,360">
                  <v:oval id="_x0000_s1943" style="position:absolute;left:9666;top:7204;width:292;height:360"/>
                  <v:shape id="_x0000_s1944" type="#_x0000_t202" style="position:absolute;left:9591;top:7204;width:360;height:360" filled="f" stroked="f">
                    <v:textbox style="mso-next-textbox:#_x0000_s1944">
                      <w:txbxContent>
                        <w:p w:rsidR="00D26E75" w:rsidRPr="00DC4DC1" w:rsidRDefault="00D26E75" w:rsidP="007646A5">
                          <w:pPr>
                            <w:rPr>
                              <w:sz w:val="10"/>
                              <w:szCs w:val="10"/>
                            </w:rPr>
                          </w:pPr>
                          <w:r w:rsidRPr="00DC4DC1">
                            <w:rPr>
                              <w:sz w:val="10"/>
                              <w:szCs w:val="10"/>
                            </w:rPr>
                            <w:t>D</w:t>
                          </w:r>
                        </w:p>
                      </w:txbxContent>
                    </v:textbox>
                  </v:shape>
                </v:group>
              </v:group>
              <v:group id="_x0000_s1945" style="position:absolute;left:6989;top:13324;width:1077;height:259" coordorigin="8541,7204" coordsize="1417,360">
                <v:group id="_x0000_s1946" style="position:absolute;left:8541;top:7204;width:360;height:360" coordorigin="8541,7204" coordsize="360,360">
                  <v:oval id="_x0000_s1947" style="position:absolute;left:8579;top:7204;width:292;height:360"/>
                  <v:shape id="_x0000_s1948" type="#_x0000_t202" style="position:absolute;left:8541;top:7204;width:360;height:360" filled="f" stroked="f">
                    <v:textbox style="mso-next-textbox:#_x0000_s1948">
                      <w:txbxContent>
                        <w:p w:rsidR="00D26E75" w:rsidRPr="00DC4DC1" w:rsidRDefault="00D26E75" w:rsidP="007646A5">
                          <w:pPr>
                            <w:rPr>
                              <w:sz w:val="10"/>
                              <w:szCs w:val="10"/>
                            </w:rPr>
                          </w:pPr>
                          <w:r w:rsidRPr="00DC4DC1">
                            <w:rPr>
                              <w:sz w:val="10"/>
                              <w:szCs w:val="10"/>
                            </w:rPr>
                            <w:t>A</w:t>
                          </w:r>
                        </w:p>
                      </w:txbxContent>
                    </v:textbox>
                  </v:shape>
                </v:group>
                <v:group id="_x0000_s1949" style="position:absolute;left:8871;top:7204;width:360;height:360" coordorigin="8871,7204" coordsize="360,360">
                  <v:oval id="_x0000_s1950" style="position:absolute;left:8939;top:7204;width:292;height:360"/>
                  <v:shape id="_x0000_s1951" type="#_x0000_t202" style="position:absolute;left:8871;top:7204;width:360;height:360" filled="f" stroked="f">
                    <v:textbox style="mso-next-textbox:#_x0000_s1951">
                      <w:txbxContent>
                        <w:p w:rsidR="00D26E75" w:rsidRPr="00DC4DC1" w:rsidRDefault="00D26E75" w:rsidP="007646A5">
                          <w:pPr>
                            <w:rPr>
                              <w:sz w:val="10"/>
                              <w:szCs w:val="10"/>
                            </w:rPr>
                          </w:pPr>
                          <w:r w:rsidRPr="00DC4DC1">
                            <w:rPr>
                              <w:sz w:val="10"/>
                              <w:szCs w:val="10"/>
                            </w:rPr>
                            <w:t>B</w:t>
                          </w:r>
                        </w:p>
                      </w:txbxContent>
                    </v:textbox>
                  </v:shape>
                </v:group>
                <v:group id="_x0000_s1952" style="position:absolute;left:9231;top:7204;width:360;height:360" coordorigin="9231,7204" coordsize="360,360">
                  <v:oval id="_x0000_s1953" style="position:absolute;left:9261;top:7204;width:292;height:360"/>
                  <v:shape id="_x0000_s1954" type="#_x0000_t202" style="position:absolute;left:9231;top:7204;width:360;height:360" filled="f" stroked="f">
                    <v:textbox style="mso-next-textbox:#_x0000_s1954">
                      <w:txbxContent>
                        <w:p w:rsidR="00D26E75" w:rsidRPr="00DC4DC1" w:rsidRDefault="00D26E75" w:rsidP="007646A5">
                          <w:pPr>
                            <w:rPr>
                              <w:sz w:val="10"/>
                              <w:szCs w:val="10"/>
                            </w:rPr>
                          </w:pPr>
                          <w:r w:rsidRPr="00DC4DC1">
                            <w:rPr>
                              <w:sz w:val="10"/>
                              <w:szCs w:val="10"/>
                            </w:rPr>
                            <w:t>C</w:t>
                          </w:r>
                        </w:p>
                      </w:txbxContent>
                    </v:textbox>
                  </v:shape>
                </v:group>
                <v:group id="_x0000_s1955" style="position:absolute;left:9591;top:7204;width:367;height:360" coordorigin="9591,7204" coordsize="367,360">
                  <v:oval id="_x0000_s1956" style="position:absolute;left:9666;top:7204;width:292;height:360"/>
                  <v:shape id="_x0000_s1957" type="#_x0000_t202" style="position:absolute;left:9591;top:7204;width:360;height:360" filled="f" stroked="f">
                    <v:textbox style="mso-next-textbox:#_x0000_s1957">
                      <w:txbxContent>
                        <w:p w:rsidR="00D26E75" w:rsidRPr="00DC4DC1" w:rsidRDefault="00D26E75" w:rsidP="007646A5">
                          <w:pPr>
                            <w:rPr>
                              <w:sz w:val="10"/>
                              <w:szCs w:val="10"/>
                            </w:rPr>
                          </w:pPr>
                          <w:r w:rsidRPr="00DC4DC1">
                            <w:rPr>
                              <w:sz w:val="10"/>
                              <w:szCs w:val="10"/>
                            </w:rPr>
                            <w:t>D</w:t>
                          </w:r>
                        </w:p>
                      </w:txbxContent>
                    </v:textbox>
                  </v:shape>
                </v:group>
              </v:group>
              <v:shape id="_x0000_s1958" type="#_x0000_t202" style="position:absolute;left:6381;top:9904;width:590;height:4444" filled="f" stroked="f">
                <v:textbox style="mso-next-textbox:#_x0000_s1958">
                  <w:txbxContent>
                    <w:p w:rsidR="00D26E75" w:rsidRPr="00BD4ADF" w:rsidRDefault="00D26E75" w:rsidP="007646A5">
                      <w:pPr>
                        <w:rPr>
                          <w:b/>
                          <w:bCs/>
                          <w:sz w:val="8"/>
                          <w:szCs w:val="8"/>
                        </w:rPr>
                      </w:pPr>
                    </w:p>
                    <w:p w:rsidR="00D26E75" w:rsidRPr="00BA60D3" w:rsidRDefault="00D26E75" w:rsidP="007646A5">
                      <w:pPr>
                        <w:rPr>
                          <w:b/>
                          <w:bCs/>
                          <w:sz w:val="18"/>
                          <w:szCs w:val="18"/>
                        </w:rPr>
                      </w:pPr>
                      <w:r>
                        <w:rPr>
                          <w:b/>
                          <w:bCs/>
                          <w:sz w:val="18"/>
                          <w:szCs w:val="18"/>
                        </w:rPr>
                        <w:t>1</w:t>
                      </w:r>
                    </w:p>
                    <w:p w:rsidR="00D26E75" w:rsidRPr="00BD4ADF" w:rsidRDefault="00D26E75" w:rsidP="007646A5">
                      <w:pPr>
                        <w:rPr>
                          <w:b/>
                          <w:bCs/>
                          <w:sz w:val="10"/>
                          <w:szCs w:val="10"/>
                        </w:rPr>
                      </w:pPr>
                    </w:p>
                    <w:p w:rsidR="00D26E75" w:rsidRPr="00BA60D3" w:rsidRDefault="00D26E75" w:rsidP="007646A5">
                      <w:pPr>
                        <w:rPr>
                          <w:b/>
                          <w:bCs/>
                          <w:sz w:val="18"/>
                          <w:szCs w:val="18"/>
                        </w:rPr>
                      </w:pPr>
                      <w:r>
                        <w:rPr>
                          <w:b/>
                          <w:bCs/>
                          <w:sz w:val="18"/>
                          <w:szCs w:val="18"/>
                        </w:rPr>
                        <w:t>2</w:t>
                      </w:r>
                    </w:p>
                    <w:p w:rsidR="00D26E75" w:rsidRPr="00BA60D3" w:rsidRDefault="00D26E75" w:rsidP="007646A5">
                      <w:pPr>
                        <w:rPr>
                          <w:b/>
                          <w:bCs/>
                          <w:sz w:val="18"/>
                          <w:szCs w:val="18"/>
                        </w:rPr>
                      </w:pPr>
                    </w:p>
                    <w:p w:rsidR="00D26E75" w:rsidRPr="00BA60D3" w:rsidRDefault="00D26E75" w:rsidP="007646A5">
                      <w:pPr>
                        <w:rPr>
                          <w:b/>
                          <w:bCs/>
                          <w:sz w:val="18"/>
                          <w:szCs w:val="18"/>
                        </w:rPr>
                      </w:pPr>
                      <w:r>
                        <w:rPr>
                          <w:b/>
                          <w:bCs/>
                          <w:sz w:val="18"/>
                          <w:szCs w:val="18"/>
                        </w:rPr>
                        <w:t>3</w:t>
                      </w:r>
                    </w:p>
                    <w:p w:rsidR="00D26E75" w:rsidRPr="00BA60D3" w:rsidRDefault="00D26E75" w:rsidP="007646A5">
                      <w:pPr>
                        <w:rPr>
                          <w:b/>
                          <w:bCs/>
                          <w:sz w:val="18"/>
                          <w:szCs w:val="18"/>
                        </w:rPr>
                      </w:pPr>
                    </w:p>
                    <w:p w:rsidR="00D26E75" w:rsidRPr="00BA60D3" w:rsidRDefault="00D26E75" w:rsidP="007646A5">
                      <w:pPr>
                        <w:rPr>
                          <w:b/>
                          <w:bCs/>
                          <w:sz w:val="18"/>
                          <w:szCs w:val="18"/>
                        </w:rPr>
                      </w:pPr>
                      <w:r>
                        <w:rPr>
                          <w:b/>
                          <w:bCs/>
                          <w:sz w:val="18"/>
                          <w:szCs w:val="18"/>
                        </w:rPr>
                        <w:t>4</w:t>
                      </w:r>
                    </w:p>
                    <w:p w:rsidR="00D26E75" w:rsidRPr="00BA60D3" w:rsidRDefault="00D26E75" w:rsidP="007646A5">
                      <w:pPr>
                        <w:rPr>
                          <w:b/>
                          <w:bCs/>
                          <w:sz w:val="18"/>
                          <w:szCs w:val="18"/>
                        </w:rPr>
                      </w:pPr>
                    </w:p>
                    <w:p w:rsidR="00D26E75" w:rsidRPr="00BA60D3" w:rsidRDefault="00D26E75" w:rsidP="007646A5">
                      <w:pPr>
                        <w:rPr>
                          <w:b/>
                          <w:bCs/>
                          <w:sz w:val="18"/>
                          <w:szCs w:val="18"/>
                        </w:rPr>
                      </w:pPr>
                      <w:r w:rsidRPr="00BA60D3">
                        <w:rPr>
                          <w:b/>
                          <w:bCs/>
                          <w:sz w:val="18"/>
                          <w:szCs w:val="18"/>
                        </w:rPr>
                        <w:t>5</w:t>
                      </w:r>
                    </w:p>
                    <w:p w:rsidR="00D26E75" w:rsidRPr="00BA60D3" w:rsidRDefault="00D26E75" w:rsidP="007646A5">
                      <w:pPr>
                        <w:rPr>
                          <w:b/>
                          <w:bCs/>
                          <w:sz w:val="18"/>
                          <w:szCs w:val="18"/>
                        </w:rPr>
                      </w:pPr>
                    </w:p>
                    <w:p w:rsidR="00D26E75" w:rsidRPr="00BA60D3" w:rsidRDefault="00D26E75" w:rsidP="007646A5">
                      <w:pPr>
                        <w:rPr>
                          <w:b/>
                          <w:bCs/>
                          <w:sz w:val="18"/>
                          <w:szCs w:val="18"/>
                        </w:rPr>
                      </w:pPr>
                      <w:r w:rsidRPr="00BA60D3">
                        <w:rPr>
                          <w:b/>
                          <w:bCs/>
                          <w:sz w:val="18"/>
                          <w:szCs w:val="18"/>
                        </w:rPr>
                        <w:t>6</w:t>
                      </w:r>
                    </w:p>
                    <w:p w:rsidR="00D26E75" w:rsidRPr="00BA60D3" w:rsidRDefault="00D26E75" w:rsidP="007646A5">
                      <w:pPr>
                        <w:rPr>
                          <w:b/>
                          <w:bCs/>
                          <w:sz w:val="18"/>
                          <w:szCs w:val="18"/>
                        </w:rPr>
                      </w:pPr>
                    </w:p>
                    <w:p w:rsidR="00D26E75" w:rsidRPr="00BA60D3" w:rsidRDefault="00D26E75" w:rsidP="007646A5">
                      <w:pPr>
                        <w:rPr>
                          <w:b/>
                          <w:bCs/>
                          <w:sz w:val="18"/>
                          <w:szCs w:val="18"/>
                        </w:rPr>
                      </w:pPr>
                      <w:r w:rsidRPr="00BA60D3">
                        <w:rPr>
                          <w:b/>
                          <w:bCs/>
                          <w:sz w:val="18"/>
                          <w:szCs w:val="18"/>
                        </w:rPr>
                        <w:t>7</w:t>
                      </w:r>
                    </w:p>
                    <w:p w:rsidR="00D26E75" w:rsidRPr="00BA60D3" w:rsidRDefault="00D26E75" w:rsidP="007646A5">
                      <w:pPr>
                        <w:rPr>
                          <w:b/>
                          <w:bCs/>
                          <w:sz w:val="18"/>
                          <w:szCs w:val="18"/>
                        </w:rPr>
                      </w:pPr>
                    </w:p>
                    <w:p w:rsidR="00D26E75" w:rsidRPr="00BA60D3" w:rsidRDefault="00D26E75" w:rsidP="007646A5">
                      <w:pPr>
                        <w:rPr>
                          <w:b/>
                          <w:bCs/>
                          <w:sz w:val="18"/>
                          <w:szCs w:val="18"/>
                        </w:rPr>
                      </w:pPr>
                      <w:r w:rsidRPr="00BA60D3">
                        <w:rPr>
                          <w:b/>
                          <w:bCs/>
                          <w:sz w:val="18"/>
                          <w:szCs w:val="18"/>
                        </w:rPr>
                        <w:t>8</w:t>
                      </w:r>
                    </w:p>
                    <w:p w:rsidR="00D26E75" w:rsidRPr="00BA60D3" w:rsidRDefault="00D26E75" w:rsidP="007646A5">
                      <w:pPr>
                        <w:rPr>
                          <w:b/>
                          <w:bCs/>
                          <w:sz w:val="18"/>
                          <w:szCs w:val="18"/>
                        </w:rPr>
                      </w:pPr>
                    </w:p>
                    <w:p w:rsidR="00D26E75" w:rsidRPr="00C75A6C" w:rsidRDefault="00D26E75" w:rsidP="007646A5">
                      <w:pPr>
                        <w:rPr>
                          <w:b/>
                          <w:bCs/>
                          <w:sz w:val="10"/>
                          <w:szCs w:val="10"/>
                        </w:rPr>
                      </w:pPr>
                    </w:p>
                    <w:p w:rsidR="00D26E75" w:rsidRPr="00BA60D3" w:rsidRDefault="00D26E75" w:rsidP="007646A5">
                      <w:pPr>
                        <w:rPr>
                          <w:b/>
                          <w:bCs/>
                          <w:sz w:val="18"/>
                          <w:szCs w:val="18"/>
                        </w:rPr>
                      </w:pPr>
                      <w:r w:rsidRPr="00BA60D3">
                        <w:rPr>
                          <w:b/>
                          <w:bCs/>
                          <w:sz w:val="18"/>
                          <w:szCs w:val="18"/>
                        </w:rPr>
                        <w:t>9</w:t>
                      </w:r>
                    </w:p>
                    <w:p w:rsidR="00D26E75" w:rsidRPr="00C75A6C" w:rsidRDefault="00D26E75" w:rsidP="007646A5">
                      <w:pPr>
                        <w:rPr>
                          <w:b/>
                          <w:bCs/>
                          <w:sz w:val="10"/>
                          <w:szCs w:val="10"/>
                        </w:rPr>
                      </w:pPr>
                    </w:p>
                    <w:p w:rsidR="00D26E75" w:rsidRPr="00BA60D3" w:rsidRDefault="00D26E75" w:rsidP="007646A5">
                      <w:pPr>
                        <w:rPr>
                          <w:b/>
                          <w:bCs/>
                          <w:sz w:val="18"/>
                          <w:szCs w:val="18"/>
                        </w:rPr>
                      </w:pPr>
                      <w:r>
                        <w:rPr>
                          <w:b/>
                          <w:bCs/>
                          <w:sz w:val="18"/>
                          <w:szCs w:val="18"/>
                        </w:rPr>
                        <w:t>1</w:t>
                      </w:r>
                      <w:r w:rsidRPr="00BA60D3">
                        <w:rPr>
                          <w:b/>
                          <w:bCs/>
                          <w:sz w:val="18"/>
                          <w:szCs w:val="18"/>
                        </w:rPr>
                        <w:t>0</w:t>
                      </w:r>
                    </w:p>
                  </w:txbxContent>
                </v:textbox>
              </v:shape>
            </v:group>
            <v:group id="_x0000_s1959" style="position:absolute;left:8721;top:5404;width:1685;height:4444" coordorigin="6381,9904" coordsize="1685,4444">
              <v:group id="_x0000_s1960" style="position:absolute;left:6989;top:10001;width:1077;height:258" coordorigin="8541,7204" coordsize="1417,360">
                <v:group id="_x0000_s1961" style="position:absolute;left:8541;top:7204;width:360;height:360" coordorigin="8541,7204" coordsize="360,360">
                  <v:oval id="_x0000_s1962" style="position:absolute;left:8579;top:7204;width:292;height:360"/>
                  <v:shape id="_x0000_s1963" type="#_x0000_t202" style="position:absolute;left:8541;top:7204;width:360;height:360" filled="f" stroked="f">
                    <v:textbox style="mso-next-textbox:#_x0000_s1963">
                      <w:txbxContent>
                        <w:p w:rsidR="00D26E75" w:rsidRPr="006848FA" w:rsidRDefault="00D26E75" w:rsidP="007646A5">
                          <w:pPr>
                            <w:rPr>
                              <w:sz w:val="10"/>
                              <w:szCs w:val="10"/>
                            </w:rPr>
                          </w:pPr>
                          <w:r w:rsidRPr="006848FA">
                            <w:rPr>
                              <w:sz w:val="10"/>
                              <w:szCs w:val="10"/>
                            </w:rPr>
                            <w:t>A</w:t>
                          </w:r>
                        </w:p>
                      </w:txbxContent>
                    </v:textbox>
                  </v:shape>
                </v:group>
                <v:group id="_x0000_s1964" style="position:absolute;left:8871;top:7204;width:360;height:360" coordorigin="8871,7204" coordsize="360,360">
                  <v:oval id="_x0000_s1965" style="position:absolute;left:8939;top:7204;width:292;height:360"/>
                  <v:shape id="_x0000_s1966" type="#_x0000_t202" style="position:absolute;left:8871;top:7204;width:360;height:360" filled="f" stroked="f">
                    <v:textbox style="mso-next-textbox:#_x0000_s1966">
                      <w:txbxContent>
                        <w:p w:rsidR="00D26E75" w:rsidRPr="006848FA" w:rsidRDefault="00D26E75" w:rsidP="007646A5">
                          <w:pPr>
                            <w:rPr>
                              <w:sz w:val="10"/>
                              <w:szCs w:val="10"/>
                            </w:rPr>
                          </w:pPr>
                          <w:r w:rsidRPr="006848FA">
                            <w:rPr>
                              <w:sz w:val="10"/>
                              <w:szCs w:val="10"/>
                            </w:rPr>
                            <w:t>B</w:t>
                          </w:r>
                        </w:p>
                      </w:txbxContent>
                    </v:textbox>
                  </v:shape>
                </v:group>
                <v:group id="_x0000_s1967" style="position:absolute;left:9231;top:7204;width:360;height:360" coordorigin="9231,7204" coordsize="360,360">
                  <v:oval id="_x0000_s1968" style="position:absolute;left:9261;top:7204;width:292;height:360"/>
                  <v:shape id="_x0000_s1969" type="#_x0000_t202" style="position:absolute;left:9231;top:7204;width:360;height:360" filled="f" stroked="f">
                    <v:textbox style="mso-next-textbox:#_x0000_s1969">
                      <w:txbxContent>
                        <w:p w:rsidR="00D26E75" w:rsidRPr="006848FA" w:rsidRDefault="00D26E75" w:rsidP="007646A5">
                          <w:pPr>
                            <w:rPr>
                              <w:sz w:val="10"/>
                              <w:szCs w:val="10"/>
                            </w:rPr>
                          </w:pPr>
                          <w:r w:rsidRPr="006848FA">
                            <w:rPr>
                              <w:sz w:val="10"/>
                              <w:szCs w:val="10"/>
                            </w:rPr>
                            <w:t>C</w:t>
                          </w:r>
                        </w:p>
                      </w:txbxContent>
                    </v:textbox>
                  </v:shape>
                </v:group>
                <v:group id="_x0000_s1970" style="position:absolute;left:9591;top:7204;width:367;height:360" coordorigin="9591,7204" coordsize="367,360">
                  <v:oval id="_x0000_s1971" style="position:absolute;left:9666;top:7204;width:292;height:360"/>
                  <v:shape id="_x0000_s1972" type="#_x0000_t202" style="position:absolute;left:9591;top:7204;width:360;height:360" filled="f" stroked="f">
                    <v:textbox style="mso-next-textbox:#_x0000_s1972">
                      <w:txbxContent>
                        <w:p w:rsidR="00D26E75" w:rsidRPr="006848FA" w:rsidRDefault="00D26E75" w:rsidP="007646A5">
                          <w:pPr>
                            <w:rPr>
                              <w:sz w:val="10"/>
                              <w:szCs w:val="10"/>
                            </w:rPr>
                          </w:pPr>
                          <w:r w:rsidRPr="006848FA">
                            <w:rPr>
                              <w:sz w:val="10"/>
                              <w:szCs w:val="10"/>
                            </w:rPr>
                            <w:t>D</w:t>
                          </w:r>
                        </w:p>
                      </w:txbxContent>
                    </v:textbox>
                  </v:shape>
                </v:group>
              </v:group>
              <v:group id="_x0000_s1973" style="position:absolute;left:6989;top:10394;width:1077;height:257" coordorigin="8541,7204" coordsize="1417,360">
                <v:group id="_x0000_s1974" style="position:absolute;left:8541;top:7204;width:360;height:360" coordorigin="8541,7204" coordsize="360,360">
                  <v:oval id="_x0000_s1975" style="position:absolute;left:8579;top:7204;width:292;height:360"/>
                  <v:shape id="_x0000_s1976" type="#_x0000_t202" style="position:absolute;left:8541;top:7204;width:360;height:360" filled="f" stroked="f">
                    <v:textbox style="mso-next-textbox:#_x0000_s1976">
                      <w:txbxContent>
                        <w:p w:rsidR="00D26E75" w:rsidRPr="00DC4DC1" w:rsidRDefault="00D26E75" w:rsidP="007646A5">
                          <w:pPr>
                            <w:rPr>
                              <w:sz w:val="10"/>
                              <w:szCs w:val="10"/>
                            </w:rPr>
                          </w:pPr>
                          <w:r w:rsidRPr="00DC4DC1">
                            <w:rPr>
                              <w:sz w:val="10"/>
                              <w:szCs w:val="10"/>
                            </w:rPr>
                            <w:t>A</w:t>
                          </w:r>
                        </w:p>
                      </w:txbxContent>
                    </v:textbox>
                  </v:shape>
                </v:group>
                <v:group id="_x0000_s1977" style="position:absolute;left:8871;top:7204;width:360;height:360" coordorigin="8871,7204" coordsize="360,360">
                  <v:oval id="_x0000_s1978" style="position:absolute;left:8939;top:7204;width:292;height:360"/>
                  <v:shape id="_x0000_s1979" type="#_x0000_t202" style="position:absolute;left:8871;top:7204;width:360;height:360" filled="f" stroked="f">
                    <v:textbox style="mso-next-textbox:#_x0000_s1979">
                      <w:txbxContent>
                        <w:p w:rsidR="00D26E75" w:rsidRPr="006848FA" w:rsidRDefault="00D26E75" w:rsidP="007646A5">
                          <w:pPr>
                            <w:rPr>
                              <w:sz w:val="10"/>
                              <w:szCs w:val="10"/>
                            </w:rPr>
                          </w:pPr>
                          <w:r w:rsidRPr="006848FA">
                            <w:rPr>
                              <w:sz w:val="10"/>
                              <w:szCs w:val="10"/>
                            </w:rPr>
                            <w:t>B</w:t>
                          </w:r>
                        </w:p>
                      </w:txbxContent>
                    </v:textbox>
                  </v:shape>
                </v:group>
                <v:group id="_x0000_s1980" style="position:absolute;left:9231;top:7204;width:360;height:360" coordorigin="9231,7204" coordsize="360,360">
                  <v:oval id="_x0000_s1981" style="position:absolute;left:9261;top:7204;width:292;height:360"/>
                  <v:shape id="_x0000_s1982" type="#_x0000_t202" style="position:absolute;left:9231;top:7204;width:360;height:360" filled="f" stroked="f">
                    <v:textbox style="mso-next-textbox:#_x0000_s1982">
                      <w:txbxContent>
                        <w:p w:rsidR="00D26E75" w:rsidRPr="00DC4DC1" w:rsidRDefault="00D26E75" w:rsidP="007646A5">
                          <w:pPr>
                            <w:rPr>
                              <w:sz w:val="10"/>
                              <w:szCs w:val="10"/>
                            </w:rPr>
                          </w:pPr>
                          <w:r w:rsidRPr="00DC4DC1">
                            <w:rPr>
                              <w:sz w:val="10"/>
                              <w:szCs w:val="10"/>
                            </w:rPr>
                            <w:t>C</w:t>
                          </w:r>
                        </w:p>
                      </w:txbxContent>
                    </v:textbox>
                  </v:shape>
                </v:group>
                <v:group id="_x0000_s1983" style="position:absolute;left:9591;top:7204;width:367;height:360" coordorigin="9591,7204" coordsize="367,360">
                  <v:oval id="_x0000_s1984" style="position:absolute;left:9666;top:7204;width:292;height:360"/>
                  <v:shape id="_x0000_s1985" type="#_x0000_t202" style="position:absolute;left:9591;top:7204;width:360;height:360" filled="f" stroked="f">
                    <v:textbox style="mso-next-textbox:#_x0000_s1985">
                      <w:txbxContent>
                        <w:p w:rsidR="00D26E75" w:rsidRPr="00DC4DC1" w:rsidRDefault="00D26E75" w:rsidP="007646A5">
                          <w:pPr>
                            <w:rPr>
                              <w:sz w:val="10"/>
                              <w:szCs w:val="10"/>
                            </w:rPr>
                          </w:pPr>
                          <w:r w:rsidRPr="00DC4DC1">
                            <w:rPr>
                              <w:sz w:val="10"/>
                              <w:szCs w:val="10"/>
                            </w:rPr>
                            <w:t>D</w:t>
                          </w:r>
                        </w:p>
                      </w:txbxContent>
                    </v:textbox>
                  </v:shape>
                </v:group>
              </v:group>
              <v:group id="_x0000_s1986" style="position:absolute;left:6989;top:10804;width:1077;height:258" coordorigin="8541,7204" coordsize="1417,360">
                <v:group id="_x0000_s1987" style="position:absolute;left:8541;top:7204;width:360;height:360" coordorigin="8541,7204" coordsize="360,360">
                  <v:oval id="_x0000_s1988" style="position:absolute;left:8579;top:7204;width:292;height:360"/>
                  <v:shape id="_x0000_s1989" type="#_x0000_t202" style="position:absolute;left:8541;top:7204;width:360;height:360" filled="f" stroked="f">
                    <v:textbox style="mso-next-textbox:#_x0000_s1989">
                      <w:txbxContent>
                        <w:p w:rsidR="00D26E75" w:rsidRPr="00DC4DC1" w:rsidRDefault="00D26E75" w:rsidP="007646A5">
                          <w:pPr>
                            <w:rPr>
                              <w:sz w:val="10"/>
                              <w:szCs w:val="10"/>
                            </w:rPr>
                          </w:pPr>
                          <w:r w:rsidRPr="00DC4DC1">
                            <w:rPr>
                              <w:sz w:val="10"/>
                              <w:szCs w:val="10"/>
                            </w:rPr>
                            <w:t>A</w:t>
                          </w:r>
                        </w:p>
                      </w:txbxContent>
                    </v:textbox>
                  </v:shape>
                </v:group>
                <v:group id="_x0000_s1990" style="position:absolute;left:8871;top:7204;width:360;height:360" coordorigin="8871,7204" coordsize="360,360">
                  <v:oval id="_x0000_s1991" style="position:absolute;left:8939;top:7204;width:292;height:360"/>
                  <v:shape id="_x0000_s1992" type="#_x0000_t202" style="position:absolute;left:8871;top:7204;width:360;height:360" filled="f" stroked="f">
                    <v:textbox style="mso-next-textbox:#_x0000_s1992">
                      <w:txbxContent>
                        <w:p w:rsidR="00D26E75" w:rsidRPr="00DC4DC1" w:rsidRDefault="00D26E75" w:rsidP="007646A5">
                          <w:pPr>
                            <w:rPr>
                              <w:sz w:val="10"/>
                              <w:szCs w:val="10"/>
                            </w:rPr>
                          </w:pPr>
                          <w:r w:rsidRPr="00DC4DC1">
                            <w:rPr>
                              <w:sz w:val="10"/>
                              <w:szCs w:val="10"/>
                            </w:rPr>
                            <w:t>B</w:t>
                          </w:r>
                        </w:p>
                      </w:txbxContent>
                    </v:textbox>
                  </v:shape>
                </v:group>
                <v:group id="_x0000_s1993" style="position:absolute;left:9231;top:7204;width:360;height:360" coordorigin="9231,7204" coordsize="360,360">
                  <v:oval id="_x0000_s1994" style="position:absolute;left:9261;top:7204;width:292;height:360"/>
                  <v:shape id="_x0000_s1995" type="#_x0000_t202" style="position:absolute;left:9231;top:7204;width:360;height:360" filled="f" stroked="f">
                    <v:textbox style="mso-next-textbox:#_x0000_s1995">
                      <w:txbxContent>
                        <w:p w:rsidR="00D26E75" w:rsidRPr="00DC4DC1" w:rsidRDefault="00D26E75" w:rsidP="007646A5">
                          <w:pPr>
                            <w:rPr>
                              <w:sz w:val="10"/>
                              <w:szCs w:val="10"/>
                            </w:rPr>
                          </w:pPr>
                          <w:r w:rsidRPr="00DC4DC1">
                            <w:rPr>
                              <w:sz w:val="10"/>
                              <w:szCs w:val="10"/>
                            </w:rPr>
                            <w:t>C</w:t>
                          </w:r>
                        </w:p>
                      </w:txbxContent>
                    </v:textbox>
                  </v:shape>
                </v:group>
                <v:group id="_x0000_s1996" style="position:absolute;left:9591;top:7204;width:367;height:360" coordorigin="9591,7204" coordsize="367,360">
                  <v:oval id="_x0000_s1997" style="position:absolute;left:9666;top:7204;width:292;height:360"/>
                  <v:shape id="_x0000_s1998" type="#_x0000_t202" style="position:absolute;left:9591;top:7204;width:360;height:360" filled="f" stroked="f">
                    <v:textbox style="mso-next-textbox:#_x0000_s1998">
                      <w:txbxContent>
                        <w:p w:rsidR="00D26E75" w:rsidRPr="00DC4DC1" w:rsidRDefault="00D26E75" w:rsidP="007646A5">
                          <w:pPr>
                            <w:rPr>
                              <w:sz w:val="10"/>
                              <w:szCs w:val="10"/>
                            </w:rPr>
                          </w:pPr>
                          <w:r w:rsidRPr="00DC4DC1">
                            <w:rPr>
                              <w:sz w:val="10"/>
                              <w:szCs w:val="10"/>
                            </w:rPr>
                            <w:t>D</w:t>
                          </w:r>
                        </w:p>
                      </w:txbxContent>
                    </v:textbox>
                  </v:shape>
                </v:group>
              </v:group>
              <v:group id="_x0000_s1999" style="position:absolute;left:6989;top:11239;width:1077;height:259" coordorigin="8541,7204" coordsize="1417,360">
                <v:group id="_x0000_s2000" style="position:absolute;left:8541;top:7204;width:360;height:360" coordorigin="8541,7204" coordsize="360,360">
                  <v:oval id="_x0000_s2001" style="position:absolute;left:8579;top:7204;width:292;height:360"/>
                  <v:shape id="_x0000_s2002" type="#_x0000_t202" style="position:absolute;left:8541;top:7204;width:360;height:360" filled="f" stroked="f">
                    <v:textbox style="mso-next-textbox:#_x0000_s2002">
                      <w:txbxContent>
                        <w:p w:rsidR="00D26E75" w:rsidRPr="00DC4DC1" w:rsidRDefault="00D26E75" w:rsidP="007646A5">
                          <w:pPr>
                            <w:rPr>
                              <w:sz w:val="10"/>
                              <w:szCs w:val="10"/>
                            </w:rPr>
                          </w:pPr>
                          <w:r w:rsidRPr="00DC4DC1">
                            <w:rPr>
                              <w:sz w:val="10"/>
                              <w:szCs w:val="10"/>
                            </w:rPr>
                            <w:t>A</w:t>
                          </w:r>
                        </w:p>
                      </w:txbxContent>
                    </v:textbox>
                  </v:shape>
                </v:group>
                <v:group id="_x0000_s2003" style="position:absolute;left:8871;top:7204;width:360;height:360" coordorigin="8871,7204" coordsize="360,360">
                  <v:oval id="_x0000_s2004" style="position:absolute;left:8939;top:7204;width:292;height:360"/>
                  <v:shape id="_x0000_s2005" type="#_x0000_t202" style="position:absolute;left:8871;top:7204;width:360;height:360" filled="f" stroked="f">
                    <v:textbox style="mso-next-textbox:#_x0000_s2005">
                      <w:txbxContent>
                        <w:p w:rsidR="00D26E75" w:rsidRPr="00DC4DC1" w:rsidRDefault="00D26E75" w:rsidP="007646A5">
                          <w:pPr>
                            <w:rPr>
                              <w:sz w:val="10"/>
                              <w:szCs w:val="10"/>
                            </w:rPr>
                          </w:pPr>
                          <w:r w:rsidRPr="00DC4DC1">
                            <w:rPr>
                              <w:sz w:val="10"/>
                              <w:szCs w:val="10"/>
                            </w:rPr>
                            <w:t>B</w:t>
                          </w:r>
                        </w:p>
                      </w:txbxContent>
                    </v:textbox>
                  </v:shape>
                </v:group>
                <v:group id="_x0000_s2006" style="position:absolute;left:9231;top:7204;width:360;height:360" coordorigin="9231,7204" coordsize="360,360">
                  <v:oval id="_x0000_s2007" style="position:absolute;left:9261;top:7204;width:292;height:360"/>
                  <v:shape id="_x0000_s2008" type="#_x0000_t202" style="position:absolute;left:9231;top:7204;width:360;height:360" filled="f" stroked="f">
                    <v:textbox style="mso-next-textbox:#_x0000_s2008">
                      <w:txbxContent>
                        <w:p w:rsidR="00D26E75" w:rsidRPr="00DC4DC1" w:rsidRDefault="00D26E75" w:rsidP="007646A5">
                          <w:pPr>
                            <w:rPr>
                              <w:sz w:val="10"/>
                              <w:szCs w:val="10"/>
                            </w:rPr>
                          </w:pPr>
                          <w:r w:rsidRPr="00DC4DC1">
                            <w:rPr>
                              <w:sz w:val="10"/>
                              <w:szCs w:val="10"/>
                            </w:rPr>
                            <w:t>C</w:t>
                          </w:r>
                        </w:p>
                      </w:txbxContent>
                    </v:textbox>
                  </v:shape>
                </v:group>
                <v:group id="_x0000_s2009" style="position:absolute;left:9591;top:7204;width:367;height:360" coordorigin="9591,7204" coordsize="367,360">
                  <v:oval id="_x0000_s2010" style="position:absolute;left:9666;top:7204;width:292;height:360"/>
                  <v:shape id="_x0000_s2011" type="#_x0000_t202" style="position:absolute;left:9591;top:7204;width:360;height:360" filled="f" stroked="f">
                    <v:textbox style="mso-next-textbox:#_x0000_s2011">
                      <w:txbxContent>
                        <w:p w:rsidR="00D26E75" w:rsidRPr="00DC4DC1" w:rsidRDefault="00D26E75" w:rsidP="007646A5">
                          <w:pPr>
                            <w:rPr>
                              <w:sz w:val="10"/>
                              <w:szCs w:val="10"/>
                            </w:rPr>
                          </w:pPr>
                          <w:r w:rsidRPr="00DC4DC1">
                            <w:rPr>
                              <w:sz w:val="10"/>
                              <w:szCs w:val="10"/>
                            </w:rPr>
                            <w:t>D</w:t>
                          </w:r>
                        </w:p>
                      </w:txbxContent>
                    </v:textbox>
                  </v:shape>
                </v:group>
              </v:group>
              <v:group id="_x0000_s2012" style="position:absolute;left:6989;top:13684;width:1077;height:259" coordorigin="8541,7204" coordsize="1417,360">
                <v:group id="_x0000_s2013" style="position:absolute;left:8541;top:7204;width:360;height:360" coordorigin="8541,7204" coordsize="360,360">
                  <v:oval id="_x0000_s2014" style="position:absolute;left:8579;top:7204;width:292;height:360"/>
                  <v:shape id="_x0000_s2015" type="#_x0000_t202" style="position:absolute;left:8541;top:7204;width:360;height:360" filled="f" stroked="f">
                    <v:textbox style="mso-next-textbox:#_x0000_s2015">
                      <w:txbxContent>
                        <w:p w:rsidR="00D26E75" w:rsidRPr="00DC4DC1" w:rsidRDefault="00D26E75" w:rsidP="007646A5">
                          <w:pPr>
                            <w:rPr>
                              <w:sz w:val="10"/>
                              <w:szCs w:val="10"/>
                            </w:rPr>
                          </w:pPr>
                          <w:r w:rsidRPr="00DC4DC1">
                            <w:rPr>
                              <w:sz w:val="10"/>
                              <w:szCs w:val="10"/>
                            </w:rPr>
                            <w:t>A</w:t>
                          </w:r>
                        </w:p>
                      </w:txbxContent>
                    </v:textbox>
                  </v:shape>
                </v:group>
                <v:group id="_x0000_s2016" style="position:absolute;left:8871;top:7204;width:360;height:360" coordorigin="8871,7204" coordsize="360,360">
                  <v:oval id="_x0000_s2017" style="position:absolute;left:8939;top:7204;width:292;height:360"/>
                  <v:shape id="_x0000_s2018" type="#_x0000_t202" style="position:absolute;left:8871;top:7204;width:360;height:360" filled="f" stroked="f">
                    <v:textbox style="mso-next-textbox:#_x0000_s2018">
                      <w:txbxContent>
                        <w:p w:rsidR="00D26E75" w:rsidRPr="00DC4DC1" w:rsidRDefault="00D26E75" w:rsidP="007646A5">
                          <w:pPr>
                            <w:rPr>
                              <w:sz w:val="10"/>
                              <w:szCs w:val="10"/>
                            </w:rPr>
                          </w:pPr>
                          <w:r w:rsidRPr="00DC4DC1">
                            <w:rPr>
                              <w:sz w:val="10"/>
                              <w:szCs w:val="10"/>
                            </w:rPr>
                            <w:t>B</w:t>
                          </w:r>
                        </w:p>
                      </w:txbxContent>
                    </v:textbox>
                  </v:shape>
                </v:group>
                <v:group id="_x0000_s2019" style="position:absolute;left:9231;top:7204;width:360;height:360" coordorigin="9231,7204" coordsize="360,360">
                  <v:oval id="_x0000_s2020" style="position:absolute;left:9261;top:7204;width:292;height:360"/>
                  <v:shape id="_x0000_s2021" type="#_x0000_t202" style="position:absolute;left:9231;top:7204;width:360;height:360" filled="f" stroked="f">
                    <v:textbox style="mso-next-textbox:#_x0000_s2021">
                      <w:txbxContent>
                        <w:p w:rsidR="00D26E75" w:rsidRPr="00DC4DC1" w:rsidRDefault="00D26E75" w:rsidP="007646A5">
                          <w:pPr>
                            <w:rPr>
                              <w:sz w:val="10"/>
                              <w:szCs w:val="10"/>
                            </w:rPr>
                          </w:pPr>
                          <w:r w:rsidRPr="00DC4DC1">
                            <w:rPr>
                              <w:sz w:val="10"/>
                              <w:szCs w:val="10"/>
                            </w:rPr>
                            <w:t>C</w:t>
                          </w:r>
                        </w:p>
                      </w:txbxContent>
                    </v:textbox>
                  </v:shape>
                </v:group>
                <v:group id="_x0000_s2022" style="position:absolute;left:9591;top:7204;width:367;height:360" coordorigin="9591,7204" coordsize="367,360">
                  <v:oval id="_x0000_s2023" style="position:absolute;left:9666;top:7204;width:292;height:360"/>
                  <v:shape id="_x0000_s2024" type="#_x0000_t202" style="position:absolute;left:9591;top:7204;width:360;height:360" filled="f" stroked="f">
                    <v:textbox style="mso-next-textbox:#_x0000_s2024">
                      <w:txbxContent>
                        <w:p w:rsidR="00D26E75" w:rsidRPr="00DC4DC1" w:rsidRDefault="00D26E75" w:rsidP="007646A5">
                          <w:pPr>
                            <w:rPr>
                              <w:sz w:val="10"/>
                              <w:szCs w:val="10"/>
                            </w:rPr>
                          </w:pPr>
                          <w:r w:rsidRPr="00DC4DC1">
                            <w:rPr>
                              <w:sz w:val="10"/>
                              <w:szCs w:val="10"/>
                            </w:rPr>
                            <w:t>D</w:t>
                          </w:r>
                        </w:p>
                      </w:txbxContent>
                    </v:textbox>
                  </v:shape>
                </v:group>
              </v:group>
              <v:group id="_x0000_s2025" style="position:absolute;left:6989;top:11644;width:1077;height:259" coordorigin="8541,7204" coordsize="1417,360">
                <v:group id="_x0000_s2026" style="position:absolute;left:8541;top:7204;width:360;height:360" coordorigin="8541,7204" coordsize="360,360">
                  <v:oval id="_x0000_s2027" style="position:absolute;left:8579;top:7204;width:292;height:360"/>
                  <v:shape id="_x0000_s2028" type="#_x0000_t202" style="position:absolute;left:8541;top:7204;width:360;height:360" filled="f" stroked="f">
                    <v:textbox style="mso-next-textbox:#_x0000_s2028">
                      <w:txbxContent>
                        <w:p w:rsidR="00D26E75" w:rsidRPr="00DC4DC1" w:rsidRDefault="00D26E75" w:rsidP="007646A5">
                          <w:pPr>
                            <w:rPr>
                              <w:sz w:val="10"/>
                              <w:szCs w:val="10"/>
                            </w:rPr>
                          </w:pPr>
                          <w:r w:rsidRPr="00DC4DC1">
                            <w:rPr>
                              <w:sz w:val="10"/>
                              <w:szCs w:val="10"/>
                            </w:rPr>
                            <w:t>A</w:t>
                          </w:r>
                        </w:p>
                      </w:txbxContent>
                    </v:textbox>
                  </v:shape>
                </v:group>
                <v:group id="_x0000_s2029" style="position:absolute;left:8871;top:7204;width:360;height:360" coordorigin="8871,7204" coordsize="360,360">
                  <v:oval id="_x0000_s2030" style="position:absolute;left:8939;top:7204;width:292;height:360"/>
                  <v:shape id="_x0000_s2031" type="#_x0000_t202" style="position:absolute;left:8871;top:7204;width:360;height:360" filled="f" stroked="f">
                    <v:textbox style="mso-next-textbox:#_x0000_s2031">
                      <w:txbxContent>
                        <w:p w:rsidR="00D26E75" w:rsidRPr="00DC4DC1" w:rsidRDefault="00D26E75" w:rsidP="007646A5">
                          <w:pPr>
                            <w:rPr>
                              <w:sz w:val="10"/>
                              <w:szCs w:val="10"/>
                            </w:rPr>
                          </w:pPr>
                          <w:r w:rsidRPr="00DC4DC1">
                            <w:rPr>
                              <w:sz w:val="10"/>
                              <w:szCs w:val="10"/>
                            </w:rPr>
                            <w:t>B</w:t>
                          </w:r>
                        </w:p>
                      </w:txbxContent>
                    </v:textbox>
                  </v:shape>
                </v:group>
                <v:group id="_x0000_s2032" style="position:absolute;left:9231;top:7204;width:360;height:360" coordorigin="9231,7204" coordsize="360,360">
                  <v:oval id="_x0000_s2033" style="position:absolute;left:9261;top:7204;width:292;height:360"/>
                  <v:shape id="_x0000_s2034" type="#_x0000_t202" style="position:absolute;left:9231;top:7204;width:360;height:360" filled="f" stroked="f">
                    <v:textbox style="mso-next-textbox:#_x0000_s2034">
                      <w:txbxContent>
                        <w:p w:rsidR="00D26E75" w:rsidRPr="00DC4DC1" w:rsidRDefault="00D26E75" w:rsidP="007646A5">
                          <w:pPr>
                            <w:rPr>
                              <w:sz w:val="10"/>
                              <w:szCs w:val="10"/>
                            </w:rPr>
                          </w:pPr>
                          <w:r w:rsidRPr="00DC4DC1">
                            <w:rPr>
                              <w:sz w:val="10"/>
                              <w:szCs w:val="10"/>
                            </w:rPr>
                            <w:t>C</w:t>
                          </w:r>
                        </w:p>
                      </w:txbxContent>
                    </v:textbox>
                  </v:shape>
                </v:group>
                <v:group id="_x0000_s2035" style="position:absolute;left:9591;top:7204;width:367;height:360" coordorigin="9591,7204" coordsize="367,360">
                  <v:oval id="_x0000_s2036" style="position:absolute;left:9666;top:7204;width:292;height:360"/>
                  <v:shape id="_x0000_s2037" type="#_x0000_t202" style="position:absolute;left:9591;top:7204;width:360;height:360" filled="f" stroked="f">
                    <v:textbox style="mso-next-textbox:#_x0000_s2037">
                      <w:txbxContent>
                        <w:p w:rsidR="00D26E75" w:rsidRPr="00DC4DC1" w:rsidRDefault="00D26E75" w:rsidP="007646A5">
                          <w:pPr>
                            <w:rPr>
                              <w:sz w:val="10"/>
                              <w:szCs w:val="10"/>
                            </w:rPr>
                          </w:pPr>
                          <w:r w:rsidRPr="00DC4DC1">
                            <w:rPr>
                              <w:sz w:val="10"/>
                              <w:szCs w:val="10"/>
                            </w:rPr>
                            <w:t>D</w:t>
                          </w:r>
                        </w:p>
                      </w:txbxContent>
                    </v:textbox>
                  </v:shape>
                </v:group>
              </v:group>
              <v:group id="_x0000_s2038" style="position:absolute;left:6989;top:12032;width:1077;height:258" coordorigin="8541,7204" coordsize="1417,360">
                <v:group id="_x0000_s2039" style="position:absolute;left:8541;top:7204;width:360;height:360" coordorigin="8541,7204" coordsize="360,360">
                  <v:oval id="_x0000_s2040" style="position:absolute;left:8579;top:7204;width:292;height:360"/>
                  <v:shape id="_x0000_s2041" type="#_x0000_t202" style="position:absolute;left:8541;top:7204;width:360;height:360" filled="f" stroked="f">
                    <v:textbox style="mso-next-textbox:#_x0000_s2041">
                      <w:txbxContent>
                        <w:p w:rsidR="00D26E75" w:rsidRPr="00DC4DC1" w:rsidRDefault="00D26E75" w:rsidP="007646A5">
                          <w:pPr>
                            <w:rPr>
                              <w:sz w:val="10"/>
                              <w:szCs w:val="10"/>
                            </w:rPr>
                          </w:pPr>
                          <w:r w:rsidRPr="00DC4DC1">
                            <w:rPr>
                              <w:sz w:val="10"/>
                              <w:szCs w:val="10"/>
                            </w:rPr>
                            <w:t>A</w:t>
                          </w:r>
                        </w:p>
                      </w:txbxContent>
                    </v:textbox>
                  </v:shape>
                </v:group>
                <v:group id="_x0000_s2042" style="position:absolute;left:8871;top:7204;width:360;height:360" coordorigin="8871,7204" coordsize="360,360">
                  <v:oval id="_x0000_s2043" style="position:absolute;left:8939;top:7204;width:292;height:360"/>
                  <v:shape id="_x0000_s2044" type="#_x0000_t202" style="position:absolute;left:8871;top:7204;width:360;height:360" filled="f" stroked="f">
                    <v:textbox style="mso-next-textbox:#_x0000_s2044">
                      <w:txbxContent>
                        <w:p w:rsidR="00D26E75" w:rsidRPr="00DC4DC1" w:rsidRDefault="00D26E75" w:rsidP="007646A5">
                          <w:pPr>
                            <w:rPr>
                              <w:sz w:val="10"/>
                              <w:szCs w:val="10"/>
                            </w:rPr>
                          </w:pPr>
                          <w:r w:rsidRPr="00DC4DC1">
                            <w:rPr>
                              <w:sz w:val="10"/>
                              <w:szCs w:val="10"/>
                            </w:rPr>
                            <w:t>B</w:t>
                          </w:r>
                        </w:p>
                      </w:txbxContent>
                    </v:textbox>
                  </v:shape>
                </v:group>
                <v:group id="_x0000_s2045" style="position:absolute;left:9231;top:7204;width:360;height:360" coordorigin="9231,7204" coordsize="360,360">
                  <v:oval id="_x0000_s2046" style="position:absolute;left:9261;top:7204;width:292;height:360"/>
                  <v:shape id="_x0000_s2047" type="#_x0000_t202" style="position:absolute;left:9231;top:7204;width:360;height:360" filled="f" stroked="f">
                    <v:textbox style="mso-next-textbox:#_x0000_s2047">
                      <w:txbxContent>
                        <w:p w:rsidR="00D26E75" w:rsidRPr="00DC4DC1" w:rsidRDefault="00D26E75" w:rsidP="007646A5">
                          <w:pPr>
                            <w:rPr>
                              <w:sz w:val="10"/>
                              <w:szCs w:val="10"/>
                            </w:rPr>
                          </w:pPr>
                          <w:r w:rsidRPr="00DC4DC1">
                            <w:rPr>
                              <w:sz w:val="10"/>
                              <w:szCs w:val="10"/>
                            </w:rPr>
                            <w:t>C</w:t>
                          </w:r>
                        </w:p>
                      </w:txbxContent>
                    </v:textbox>
                  </v:shape>
                </v:group>
                <v:group id="_x0000_s2048" style="position:absolute;left:9591;top:7204;width:367;height:360" coordorigin="9591,7204" coordsize="367,360">
                  <v:oval id="_x0000_s2049" style="position:absolute;left:9666;top:7204;width:292;height:360"/>
                  <v:shape id="_x0000_s2050" type="#_x0000_t202" style="position:absolute;left:9591;top:7204;width:360;height:360" filled="f" stroked="f">
                    <v:textbox style="mso-next-textbox:#_x0000_s2050">
                      <w:txbxContent>
                        <w:p w:rsidR="00D26E75" w:rsidRPr="00DC4DC1" w:rsidRDefault="00D26E75" w:rsidP="007646A5">
                          <w:pPr>
                            <w:rPr>
                              <w:sz w:val="10"/>
                              <w:szCs w:val="10"/>
                            </w:rPr>
                          </w:pPr>
                          <w:r w:rsidRPr="00DC4DC1">
                            <w:rPr>
                              <w:sz w:val="10"/>
                              <w:szCs w:val="10"/>
                            </w:rPr>
                            <w:t>D</w:t>
                          </w:r>
                        </w:p>
                      </w:txbxContent>
                    </v:textbox>
                  </v:shape>
                </v:group>
              </v:group>
              <v:group id="_x0000_s2051" style="position:absolute;left:6989;top:12424;width:1077;height:258" coordorigin="8541,7204" coordsize="1417,360">
                <v:group id="_x0000_s2052" style="position:absolute;left:8541;top:7204;width:360;height:360" coordorigin="8541,7204" coordsize="360,360">
                  <v:oval id="_x0000_s2053" style="position:absolute;left:8579;top:7204;width:292;height:360"/>
                  <v:shape id="_x0000_s2054" type="#_x0000_t202" style="position:absolute;left:8541;top:7204;width:360;height:360" filled="f" stroked="f">
                    <v:textbox style="mso-next-textbox:#_x0000_s2054">
                      <w:txbxContent>
                        <w:p w:rsidR="00D26E75" w:rsidRPr="00DC4DC1" w:rsidRDefault="00D26E75" w:rsidP="007646A5">
                          <w:pPr>
                            <w:rPr>
                              <w:sz w:val="10"/>
                              <w:szCs w:val="10"/>
                            </w:rPr>
                          </w:pPr>
                          <w:r w:rsidRPr="00DC4DC1">
                            <w:rPr>
                              <w:sz w:val="10"/>
                              <w:szCs w:val="10"/>
                            </w:rPr>
                            <w:t>A</w:t>
                          </w:r>
                        </w:p>
                      </w:txbxContent>
                    </v:textbox>
                  </v:shape>
                </v:group>
                <v:group id="_x0000_s2055" style="position:absolute;left:8871;top:7204;width:360;height:360" coordorigin="8871,7204" coordsize="360,360">
                  <v:oval id="_x0000_s2056" style="position:absolute;left:8939;top:7204;width:292;height:360"/>
                  <v:shape id="_x0000_s2057" type="#_x0000_t202" style="position:absolute;left:8871;top:7204;width:360;height:360" filled="f" stroked="f">
                    <v:textbox style="mso-next-textbox:#_x0000_s2057">
                      <w:txbxContent>
                        <w:p w:rsidR="00D26E75" w:rsidRPr="00DC4DC1" w:rsidRDefault="00D26E75" w:rsidP="007646A5">
                          <w:pPr>
                            <w:rPr>
                              <w:sz w:val="10"/>
                              <w:szCs w:val="10"/>
                            </w:rPr>
                          </w:pPr>
                          <w:r w:rsidRPr="00DC4DC1">
                            <w:rPr>
                              <w:sz w:val="10"/>
                              <w:szCs w:val="10"/>
                            </w:rPr>
                            <w:t>B</w:t>
                          </w:r>
                        </w:p>
                      </w:txbxContent>
                    </v:textbox>
                  </v:shape>
                </v:group>
                <v:group id="_x0000_s2058" style="position:absolute;left:9231;top:7204;width:360;height:360" coordorigin="9231,7204" coordsize="360,360">
                  <v:oval id="_x0000_s2059" style="position:absolute;left:9261;top:7204;width:292;height:360"/>
                  <v:shape id="_x0000_s2060" type="#_x0000_t202" style="position:absolute;left:9231;top:7204;width:360;height:360" filled="f" stroked="f">
                    <v:textbox style="mso-next-textbox:#_x0000_s2060">
                      <w:txbxContent>
                        <w:p w:rsidR="00D26E75" w:rsidRPr="00DC4DC1" w:rsidRDefault="00D26E75" w:rsidP="007646A5">
                          <w:pPr>
                            <w:rPr>
                              <w:sz w:val="10"/>
                              <w:szCs w:val="10"/>
                            </w:rPr>
                          </w:pPr>
                          <w:r w:rsidRPr="00DC4DC1">
                            <w:rPr>
                              <w:sz w:val="10"/>
                              <w:szCs w:val="10"/>
                            </w:rPr>
                            <w:t>C</w:t>
                          </w:r>
                        </w:p>
                      </w:txbxContent>
                    </v:textbox>
                  </v:shape>
                </v:group>
                <v:group id="_x0000_s2061" style="position:absolute;left:9591;top:7204;width:367;height:360" coordorigin="9591,7204" coordsize="367,360">
                  <v:oval id="_x0000_s2062" style="position:absolute;left:9666;top:7204;width:292;height:360"/>
                  <v:shape id="_x0000_s2063" type="#_x0000_t202" style="position:absolute;left:9591;top:7204;width:360;height:360" filled="f" stroked="f">
                    <v:textbox style="mso-next-textbox:#_x0000_s2063">
                      <w:txbxContent>
                        <w:p w:rsidR="00D26E75" w:rsidRPr="00DC4DC1" w:rsidRDefault="00D26E75" w:rsidP="007646A5">
                          <w:pPr>
                            <w:rPr>
                              <w:sz w:val="10"/>
                              <w:szCs w:val="10"/>
                            </w:rPr>
                          </w:pPr>
                          <w:r w:rsidRPr="00DC4DC1">
                            <w:rPr>
                              <w:sz w:val="10"/>
                              <w:szCs w:val="10"/>
                            </w:rPr>
                            <w:t>D</w:t>
                          </w:r>
                        </w:p>
                      </w:txbxContent>
                    </v:textbox>
                  </v:shape>
                </v:group>
              </v:group>
              <v:group id="_x0000_s2064" style="position:absolute;left:6989;top:12874;width:1077;height:258" coordorigin="8541,7204" coordsize="1417,360">
                <v:group id="_x0000_s2065" style="position:absolute;left:8541;top:7204;width:360;height:360" coordorigin="8541,7204" coordsize="360,360">
                  <v:oval id="_x0000_s2066" style="position:absolute;left:8579;top:7204;width:292;height:360"/>
                  <v:shape id="_x0000_s2067" type="#_x0000_t202" style="position:absolute;left:8541;top:7204;width:360;height:360" filled="f" stroked="f">
                    <v:textbox style="mso-next-textbox:#_x0000_s2067">
                      <w:txbxContent>
                        <w:p w:rsidR="00D26E75" w:rsidRPr="00DC4DC1" w:rsidRDefault="00D26E75" w:rsidP="007646A5">
                          <w:pPr>
                            <w:rPr>
                              <w:sz w:val="10"/>
                              <w:szCs w:val="10"/>
                            </w:rPr>
                          </w:pPr>
                          <w:r w:rsidRPr="00DC4DC1">
                            <w:rPr>
                              <w:sz w:val="10"/>
                              <w:szCs w:val="10"/>
                            </w:rPr>
                            <w:t>A</w:t>
                          </w:r>
                        </w:p>
                      </w:txbxContent>
                    </v:textbox>
                  </v:shape>
                </v:group>
                <v:group id="_x0000_s2068" style="position:absolute;left:8871;top:7204;width:360;height:360" coordorigin="8871,7204" coordsize="360,360">
                  <v:oval id="_x0000_s2069" style="position:absolute;left:8939;top:7204;width:292;height:360"/>
                  <v:shape id="_x0000_s2070" type="#_x0000_t202" style="position:absolute;left:8871;top:7204;width:360;height:360" filled="f" stroked="f">
                    <v:textbox style="mso-next-textbox:#_x0000_s2070">
                      <w:txbxContent>
                        <w:p w:rsidR="00D26E75" w:rsidRPr="00DC4DC1" w:rsidRDefault="00D26E75" w:rsidP="007646A5">
                          <w:pPr>
                            <w:rPr>
                              <w:sz w:val="10"/>
                              <w:szCs w:val="10"/>
                            </w:rPr>
                          </w:pPr>
                          <w:r w:rsidRPr="00DC4DC1">
                            <w:rPr>
                              <w:sz w:val="10"/>
                              <w:szCs w:val="10"/>
                            </w:rPr>
                            <w:t>B</w:t>
                          </w:r>
                        </w:p>
                      </w:txbxContent>
                    </v:textbox>
                  </v:shape>
                </v:group>
                <v:group id="_x0000_s2071" style="position:absolute;left:9231;top:7204;width:360;height:360" coordorigin="9231,7204" coordsize="360,360">
                  <v:oval id="_x0000_s2072" style="position:absolute;left:9261;top:7204;width:292;height:360"/>
                  <v:shape id="_x0000_s2073" type="#_x0000_t202" style="position:absolute;left:9231;top:7204;width:360;height:360" filled="f" stroked="f">
                    <v:textbox style="mso-next-textbox:#_x0000_s2073">
                      <w:txbxContent>
                        <w:p w:rsidR="00D26E75" w:rsidRPr="00DC4DC1" w:rsidRDefault="00D26E75" w:rsidP="007646A5">
                          <w:pPr>
                            <w:rPr>
                              <w:sz w:val="10"/>
                              <w:szCs w:val="10"/>
                            </w:rPr>
                          </w:pPr>
                          <w:r w:rsidRPr="00DC4DC1">
                            <w:rPr>
                              <w:sz w:val="10"/>
                              <w:szCs w:val="10"/>
                            </w:rPr>
                            <w:t>C</w:t>
                          </w:r>
                        </w:p>
                      </w:txbxContent>
                    </v:textbox>
                  </v:shape>
                </v:group>
                <v:group id="_x0000_s2074" style="position:absolute;left:9591;top:7204;width:367;height:360" coordorigin="9591,7204" coordsize="367,360">
                  <v:oval id="_x0000_s2075" style="position:absolute;left:9666;top:7204;width:292;height:360"/>
                  <v:shape id="_x0000_s2076" type="#_x0000_t202" style="position:absolute;left:9591;top:7204;width:360;height:360" filled="f" stroked="f">
                    <v:textbox style="mso-next-textbox:#_x0000_s2076">
                      <w:txbxContent>
                        <w:p w:rsidR="00D26E75" w:rsidRPr="00DC4DC1" w:rsidRDefault="00D26E75" w:rsidP="007646A5">
                          <w:pPr>
                            <w:rPr>
                              <w:sz w:val="10"/>
                              <w:szCs w:val="10"/>
                            </w:rPr>
                          </w:pPr>
                          <w:r w:rsidRPr="00DC4DC1">
                            <w:rPr>
                              <w:sz w:val="10"/>
                              <w:szCs w:val="10"/>
                            </w:rPr>
                            <w:t>D</w:t>
                          </w:r>
                        </w:p>
                      </w:txbxContent>
                    </v:textbox>
                  </v:shape>
                </v:group>
              </v:group>
              <v:group id="_x0000_s2077" style="position:absolute;left:6989;top:13324;width:1077;height:259" coordorigin="8541,7204" coordsize="1417,360">
                <v:group id="_x0000_s2078" style="position:absolute;left:8541;top:7204;width:360;height:360" coordorigin="8541,7204" coordsize="360,360">
                  <v:oval id="_x0000_s2079" style="position:absolute;left:8579;top:7204;width:292;height:360"/>
                  <v:shape id="_x0000_s2080" type="#_x0000_t202" style="position:absolute;left:8541;top:7204;width:360;height:360" filled="f" stroked="f">
                    <v:textbox style="mso-next-textbox:#_x0000_s2080">
                      <w:txbxContent>
                        <w:p w:rsidR="00D26E75" w:rsidRPr="00DC4DC1" w:rsidRDefault="00D26E75" w:rsidP="007646A5">
                          <w:pPr>
                            <w:rPr>
                              <w:sz w:val="10"/>
                              <w:szCs w:val="10"/>
                            </w:rPr>
                          </w:pPr>
                          <w:r w:rsidRPr="00DC4DC1">
                            <w:rPr>
                              <w:sz w:val="10"/>
                              <w:szCs w:val="10"/>
                            </w:rPr>
                            <w:t>A</w:t>
                          </w:r>
                        </w:p>
                      </w:txbxContent>
                    </v:textbox>
                  </v:shape>
                </v:group>
                <v:group id="_x0000_s2081" style="position:absolute;left:8871;top:7204;width:360;height:360" coordorigin="8871,7204" coordsize="360,360">
                  <v:oval id="_x0000_s2082" style="position:absolute;left:8939;top:7204;width:292;height:360"/>
                  <v:shape id="_x0000_s2083" type="#_x0000_t202" style="position:absolute;left:8871;top:7204;width:360;height:360" filled="f" stroked="f">
                    <v:textbox style="mso-next-textbox:#_x0000_s2083">
                      <w:txbxContent>
                        <w:p w:rsidR="00D26E75" w:rsidRPr="00DC4DC1" w:rsidRDefault="00D26E75" w:rsidP="007646A5">
                          <w:pPr>
                            <w:rPr>
                              <w:sz w:val="10"/>
                              <w:szCs w:val="10"/>
                            </w:rPr>
                          </w:pPr>
                          <w:r w:rsidRPr="00DC4DC1">
                            <w:rPr>
                              <w:sz w:val="10"/>
                              <w:szCs w:val="10"/>
                            </w:rPr>
                            <w:t>B</w:t>
                          </w:r>
                        </w:p>
                      </w:txbxContent>
                    </v:textbox>
                  </v:shape>
                </v:group>
                <v:group id="_x0000_s2084" style="position:absolute;left:9231;top:7204;width:360;height:360" coordorigin="9231,7204" coordsize="360,360">
                  <v:oval id="_x0000_s2085" style="position:absolute;left:9261;top:7204;width:292;height:360"/>
                  <v:shape id="_x0000_s2086" type="#_x0000_t202" style="position:absolute;left:9231;top:7204;width:360;height:360" filled="f" stroked="f">
                    <v:textbox style="mso-next-textbox:#_x0000_s2086">
                      <w:txbxContent>
                        <w:p w:rsidR="00D26E75" w:rsidRPr="00DC4DC1" w:rsidRDefault="00D26E75" w:rsidP="007646A5">
                          <w:pPr>
                            <w:rPr>
                              <w:sz w:val="10"/>
                              <w:szCs w:val="10"/>
                            </w:rPr>
                          </w:pPr>
                          <w:r w:rsidRPr="00DC4DC1">
                            <w:rPr>
                              <w:sz w:val="10"/>
                              <w:szCs w:val="10"/>
                            </w:rPr>
                            <w:t>C</w:t>
                          </w:r>
                        </w:p>
                      </w:txbxContent>
                    </v:textbox>
                  </v:shape>
                </v:group>
                <v:group id="_x0000_s2087" style="position:absolute;left:9591;top:7204;width:367;height:360" coordorigin="9591,7204" coordsize="367,360">
                  <v:oval id="_x0000_s2088" style="position:absolute;left:9666;top:7204;width:292;height:360"/>
                  <v:shape id="_x0000_s2089" type="#_x0000_t202" style="position:absolute;left:9591;top:7204;width:360;height:360" filled="f" stroked="f">
                    <v:textbox style="mso-next-textbox:#_x0000_s2089">
                      <w:txbxContent>
                        <w:p w:rsidR="00D26E75" w:rsidRPr="00DC4DC1" w:rsidRDefault="00D26E75" w:rsidP="007646A5">
                          <w:pPr>
                            <w:rPr>
                              <w:sz w:val="10"/>
                              <w:szCs w:val="10"/>
                            </w:rPr>
                          </w:pPr>
                          <w:r w:rsidRPr="00DC4DC1">
                            <w:rPr>
                              <w:sz w:val="10"/>
                              <w:szCs w:val="10"/>
                            </w:rPr>
                            <w:t>D</w:t>
                          </w:r>
                        </w:p>
                      </w:txbxContent>
                    </v:textbox>
                  </v:shape>
                </v:group>
              </v:group>
              <v:shape id="_x0000_s2090" type="#_x0000_t202" style="position:absolute;left:6381;top:9904;width:590;height:4444" filled="f" stroked="f">
                <v:textbox style="mso-next-textbox:#_x0000_s2090">
                  <w:txbxContent>
                    <w:p w:rsidR="00D26E75" w:rsidRPr="00BD4ADF" w:rsidRDefault="00D26E75" w:rsidP="007646A5">
                      <w:pPr>
                        <w:rPr>
                          <w:b/>
                          <w:bCs/>
                          <w:sz w:val="8"/>
                          <w:szCs w:val="8"/>
                        </w:rPr>
                      </w:pPr>
                    </w:p>
                    <w:p w:rsidR="00D26E75" w:rsidRPr="00BA60D3" w:rsidRDefault="00D26E75" w:rsidP="007646A5">
                      <w:pPr>
                        <w:rPr>
                          <w:b/>
                          <w:bCs/>
                          <w:sz w:val="18"/>
                          <w:szCs w:val="18"/>
                        </w:rPr>
                      </w:pPr>
                      <w:r>
                        <w:rPr>
                          <w:b/>
                          <w:bCs/>
                          <w:sz w:val="18"/>
                          <w:szCs w:val="18"/>
                        </w:rPr>
                        <w:t>11</w:t>
                      </w:r>
                    </w:p>
                    <w:p w:rsidR="00D26E75" w:rsidRPr="00BD4ADF" w:rsidRDefault="00D26E75" w:rsidP="007646A5">
                      <w:pPr>
                        <w:rPr>
                          <w:b/>
                          <w:bCs/>
                          <w:sz w:val="10"/>
                          <w:szCs w:val="10"/>
                        </w:rPr>
                      </w:pPr>
                    </w:p>
                    <w:p w:rsidR="00D26E75" w:rsidRPr="00BA60D3" w:rsidRDefault="00D26E75" w:rsidP="007646A5">
                      <w:pPr>
                        <w:rPr>
                          <w:b/>
                          <w:bCs/>
                          <w:sz w:val="18"/>
                          <w:szCs w:val="18"/>
                        </w:rPr>
                      </w:pPr>
                      <w:r>
                        <w:rPr>
                          <w:b/>
                          <w:bCs/>
                          <w:sz w:val="18"/>
                          <w:szCs w:val="18"/>
                        </w:rPr>
                        <w:t>12</w:t>
                      </w:r>
                    </w:p>
                    <w:p w:rsidR="00D26E75" w:rsidRPr="00BA60D3" w:rsidRDefault="00D26E75" w:rsidP="007646A5">
                      <w:pPr>
                        <w:rPr>
                          <w:b/>
                          <w:bCs/>
                          <w:sz w:val="18"/>
                          <w:szCs w:val="18"/>
                        </w:rPr>
                      </w:pPr>
                    </w:p>
                    <w:p w:rsidR="00D26E75" w:rsidRPr="00BA60D3" w:rsidRDefault="00D26E75" w:rsidP="007646A5">
                      <w:pPr>
                        <w:rPr>
                          <w:b/>
                          <w:bCs/>
                          <w:sz w:val="18"/>
                          <w:szCs w:val="18"/>
                        </w:rPr>
                      </w:pPr>
                      <w:r>
                        <w:rPr>
                          <w:b/>
                          <w:bCs/>
                          <w:sz w:val="18"/>
                          <w:szCs w:val="18"/>
                        </w:rPr>
                        <w:t>13</w:t>
                      </w:r>
                    </w:p>
                    <w:p w:rsidR="00D26E75" w:rsidRPr="00BA60D3" w:rsidRDefault="00D26E75" w:rsidP="007646A5">
                      <w:pPr>
                        <w:rPr>
                          <w:b/>
                          <w:bCs/>
                          <w:sz w:val="18"/>
                          <w:szCs w:val="18"/>
                        </w:rPr>
                      </w:pPr>
                    </w:p>
                    <w:p w:rsidR="00D26E75" w:rsidRPr="00BA60D3" w:rsidRDefault="00D26E75" w:rsidP="007646A5">
                      <w:pPr>
                        <w:rPr>
                          <w:b/>
                          <w:bCs/>
                          <w:sz w:val="18"/>
                          <w:szCs w:val="18"/>
                        </w:rPr>
                      </w:pPr>
                      <w:r>
                        <w:rPr>
                          <w:b/>
                          <w:bCs/>
                          <w:sz w:val="18"/>
                          <w:szCs w:val="18"/>
                        </w:rPr>
                        <w:t>14</w:t>
                      </w:r>
                    </w:p>
                    <w:p w:rsidR="00D26E75" w:rsidRPr="00BA60D3" w:rsidRDefault="00D26E75" w:rsidP="007646A5">
                      <w:pPr>
                        <w:rPr>
                          <w:b/>
                          <w:bCs/>
                          <w:sz w:val="18"/>
                          <w:szCs w:val="18"/>
                        </w:rPr>
                      </w:pPr>
                    </w:p>
                    <w:p w:rsidR="00D26E75" w:rsidRPr="00BA60D3" w:rsidRDefault="00D26E75" w:rsidP="007646A5">
                      <w:pPr>
                        <w:rPr>
                          <w:b/>
                          <w:bCs/>
                          <w:sz w:val="18"/>
                          <w:szCs w:val="18"/>
                        </w:rPr>
                      </w:pPr>
                      <w:r>
                        <w:rPr>
                          <w:b/>
                          <w:bCs/>
                          <w:sz w:val="18"/>
                          <w:szCs w:val="18"/>
                        </w:rPr>
                        <w:t>1</w:t>
                      </w:r>
                      <w:r w:rsidRPr="00BA60D3">
                        <w:rPr>
                          <w:b/>
                          <w:bCs/>
                          <w:sz w:val="18"/>
                          <w:szCs w:val="18"/>
                        </w:rPr>
                        <w:t>5</w:t>
                      </w:r>
                    </w:p>
                    <w:p w:rsidR="00D26E75" w:rsidRPr="00BA60D3" w:rsidRDefault="00D26E75" w:rsidP="007646A5">
                      <w:pPr>
                        <w:rPr>
                          <w:b/>
                          <w:bCs/>
                          <w:sz w:val="18"/>
                          <w:szCs w:val="18"/>
                        </w:rPr>
                      </w:pPr>
                    </w:p>
                    <w:p w:rsidR="00D26E75" w:rsidRPr="00BA60D3" w:rsidRDefault="00D26E75" w:rsidP="007646A5">
                      <w:pPr>
                        <w:rPr>
                          <w:b/>
                          <w:bCs/>
                          <w:sz w:val="18"/>
                          <w:szCs w:val="18"/>
                        </w:rPr>
                      </w:pPr>
                      <w:r>
                        <w:rPr>
                          <w:b/>
                          <w:bCs/>
                          <w:sz w:val="18"/>
                          <w:szCs w:val="18"/>
                        </w:rPr>
                        <w:t>1</w:t>
                      </w:r>
                      <w:r w:rsidRPr="00BA60D3">
                        <w:rPr>
                          <w:b/>
                          <w:bCs/>
                          <w:sz w:val="18"/>
                          <w:szCs w:val="18"/>
                        </w:rPr>
                        <w:t>6</w:t>
                      </w:r>
                    </w:p>
                    <w:p w:rsidR="00D26E75" w:rsidRPr="00BA60D3" w:rsidRDefault="00D26E75" w:rsidP="007646A5">
                      <w:pPr>
                        <w:rPr>
                          <w:b/>
                          <w:bCs/>
                          <w:sz w:val="18"/>
                          <w:szCs w:val="18"/>
                        </w:rPr>
                      </w:pPr>
                    </w:p>
                    <w:p w:rsidR="00D26E75" w:rsidRPr="00BA60D3" w:rsidRDefault="00D26E75" w:rsidP="007646A5">
                      <w:pPr>
                        <w:rPr>
                          <w:b/>
                          <w:bCs/>
                          <w:sz w:val="18"/>
                          <w:szCs w:val="18"/>
                        </w:rPr>
                      </w:pPr>
                      <w:r>
                        <w:rPr>
                          <w:b/>
                          <w:bCs/>
                          <w:sz w:val="18"/>
                          <w:szCs w:val="18"/>
                        </w:rPr>
                        <w:t>1</w:t>
                      </w:r>
                      <w:r w:rsidRPr="00BA60D3">
                        <w:rPr>
                          <w:b/>
                          <w:bCs/>
                          <w:sz w:val="18"/>
                          <w:szCs w:val="18"/>
                        </w:rPr>
                        <w:t>7</w:t>
                      </w:r>
                    </w:p>
                    <w:p w:rsidR="00D26E75" w:rsidRPr="00BA60D3" w:rsidRDefault="00D26E75" w:rsidP="007646A5">
                      <w:pPr>
                        <w:rPr>
                          <w:b/>
                          <w:bCs/>
                          <w:sz w:val="18"/>
                          <w:szCs w:val="18"/>
                        </w:rPr>
                      </w:pPr>
                    </w:p>
                    <w:p w:rsidR="00D26E75" w:rsidRPr="00BA60D3" w:rsidRDefault="00D26E75" w:rsidP="007646A5">
                      <w:pPr>
                        <w:rPr>
                          <w:b/>
                          <w:bCs/>
                          <w:sz w:val="18"/>
                          <w:szCs w:val="18"/>
                        </w:rPr>
                      </w:pPr>
                      <w:r>
                        <w:rPr>
                          <w:b/>
                          <w:bCs/>
                          <w:sz w:val="18"/>
                          <w:szCs w:val="18"/>
                        </w:rPr>
                        <w:t>1</w:t>
                      </w:r>
                      <w:r w:rsidRPr="00BA60D3">
                        <w:rPr>
                          <w:b/>
                          <w:bCs/>
                          <w:sz w:val="18"/>
                          <w:szCs w:val="18"/>
                        </w:rPr>
                        <w:t>8</w:t>
                      </w:r>
                    </w:p>
                    <w:p w:rsidR="00D26E75" w:rsidRPr="00BA60D3" w:rsidRDefault="00D26E75" w:rsidP="007646A5">
                      <w:pPr>
                        <w:rPr>
                          <w:b/>
                          <w:bCs/>
                          <w:sz w:val="18"/>
                          <w:szCs w:val="18"/>
                        </w:rPr>
                      </w:pPr>
                    </w:p>
                    <w:p w:rsidR="00D26E75" w:rsidRPr="00BA60D3" w:rsidRDefault="00D26E75" w:rsidP="007646A5">
                      <w:pPr>
                        <w:rPr>
                          <w:b/>
                          <w:bCs/>
                          <w:sz w:val="18"/>
                          <w:szCs w:val="18"/>
                        </w:rPr>
                      </w:pPr>
                      <w:r>
                        <w:rPr>
                          <w:b/>
                          <w:bCs/>
                          <w:sz w:val="18"/>
                          <w:szCs w:val="18"/>
                        </w:rPr>
                        <w:t>1</w:t>
                      </w:r>
                      <w:r w:rsidRPr="00BA60D3">
                        <w:rPr>
                          <w:b/>
                          <w:bCs/>
                          <w:sz w:val="18"/>
                          <w:szCs w:val="18"/>
                        </w:rPr>
                        <w:t>9</w:t>
                      </w:r>
                    </w:p>
                    <w:p w:rsidR="00D26E75" w:rsidRPr="00BA60D3" w:rsidRDefault="00D26E75" w:rsidP="007646A5">
                      <w:pPr>
                        <w:rPr>
                          <w:b/>
                          <w:bCs/>
                          <w:sz w:val="18"/>
                          <w:szCs w:val="18"/>
                        </w:rPr>
                      </w:pPr>
                    </w:p>
                    <w:p w:rsidR="00D26E75" w:rsidRPr="00BA60D3" w:rsidRDefault="00D26E75" w:rsidP="007646A5">
                      <w:pPr>
                        <w:rPr>
                          <w:b/>
                          <w:bCs/>
                          <w:sz w:val="18"/>
                          <w:szCs w:val="18"/>
                        </w:rPr>
                      </w:pPr>
                      <w:r>
                        <w:rPr>
                          <w:b/>
                          <w:bCs/>
                          <w:sz w:val="18"/>
                          <w:szCs w:val="18"/>
                        </w:rPr>
                        <w:t>2</w:t>
                      </w:r>
                      <w:r w:rsidRPr="00BA60D3">
                        <w:rPr>
                          <w:b/>
                          <w:bCs/>
                          <w:sz w:val="18"/>
                          <w:szCs w:val="18"/>
                        </w:rPr>
                        <w:t>0</w:t>
                      </w:r>
                    </w:p>
                  </w:txbxContent>
                </v:textbox>
              </v:shape>
            </v:group>
          </v:group>
        </w:pict>
      </w:r>
    </w:p>
    <w:p w:rsidR="00D26E75" w:rsidRDefault="00D26E75" w:rsidP="006E7E42">
      <w:pPr>
        <w:jc w:val="both"/>
        <w:rPr>
          <w:rFonts w:ascii="Comic Sans MS" w:hAnsi="Comic Sans MS" w:cs="Comic Sans MS"/>
          <w:b/>
          <w:bCs/>
          <w:color w:val="000000"/>
          <w:sz w:val="20"/>
          <w:szCs w:val="20"/>
        </w:rPr>
      </w:pPr>
    </w:p>
    <w:p w:rsidR="00D26E75" w:rsidRDefault="00D26E75" w:rsidP="006E7E42">
      <w:pPr>
        <w:jc w:val="both"/>
        <w:rPr>
          <w:rFonts w:ascii="Comic Sans MS" w:hAnsi="Comic Sans MS" w:cs="Comic Sans MS"/>
          <w:b/>
          <w:bCs/>
          <w:color w:val="000000"/>
          <w:sz w:val="20"/>
          <w:szCs w:val="20"/>
        </w:rPr>
      </w:pPr>
    </w:p>
    <w:p w:rsidR="00D26E75" w:rsidRDefault="00D26E75" w:rsidP="00E87B11">
      <w:pPr>
        <w:jc w:val="both"/>
        <w:rPr>
          <w:rFonts w:ascii="Comic Sans MS" w:hAnsi="Comic Sans MS" w:cs="Comic Sans MS"/>
          <w:b/>
          <w:bCs/>
          <w:noProof/>
          <w:sz w:val="20"/>
          <w:szCs w:val="20"/>
        </w:rPr>
      </w:pPr>
    </w:p>
    <w:p w:rsidR="00D26E75" w:rsidRDefault="00D26E75" w:rsidP="00E87B11">
      <w:pPr>
        <w:jc w:val="both"/>
        <w:rPr>
          <w:rFonts w:ascii="Comic Sans MS" w:hAnsi="Comic Sans MS" w:cs="Comic Sans MS"/>
          <w:b/>
          <w:bCs/>
          <w:noProof/>
          <w:sz w:val="20"/>
          <w:szCs w:val="20"/>
        </w:rPr>
      </w:pPr>
    </w:p>
    <w:p w:rsidR="00D26E75" w:rsidRDefault="00D26E75" w:rsidP="00E87B11">
      <w:pPr>
        <w:jc w:val="both"/>
        <w:rPr>
          <w:rFonts w:ascii="Comic Sans MS" w:hAnsi="Comic Sans MS" w:cs="Comic Sans MS"/>
          <w:b/>
          <w:bCs/>
          <w:noProof/>
          <w:sz w:val="20"/>
          <w:szCs w:val="20"/>
        </w:rPr>
      </w:pPr>
    </w:p>
    <w:p w:rsidR="00D26E75" w:rsidRDefault="00D26E75" w:rsidP="00E87B11">
      <w:pPr>
        <w:jc w:val="both"/>
        <w:rPr>
          <w:rFonts w:ascii="Comic Sans MS" w:hAnsi="Comic Sans MS" w:cs="Comic Sans MS"/>
          <w:b/>
          <w:bCs/>
          <w:noProof/>
          <w:sz w:val="20"/>
          <w:szCs w:val="20"/>
        </w:rPr>
      </w:pPr>
    </w:p>
    <w:p w:rsidR="00D26E75" w:rsidRDefault="00D26E75" w:rsidP="00E87B11">
      <w:pPr>
        <w:jc w:val="both"/>
        <w:rPr>
          <w:rFonts w:ascii="Comic Sans MS" w:hAnsi="Comic Sans MS" w:cs="Comic Sans MS"/>
          <w:b/>
          <w:bCs/>
          <w:noProof/>
          <w:sz w:val="20"/>
          <w:szCs w:val="20"/>
        </w:rPr>
      </w:pPr>
    </w:p>
    <w:p w:rsidR="00D26E75" w:rsidRDefault="00D26E75" w:rsidP="00E87B11">
      <w:pPr>
        <w:jc w:val="both"/>
        <w:rPr>
          <w:rFonts w:ascii="Comic Sans MS" w:hAnsi="Comic Sans MS" w:cs="Comic Sans MS"/>
          <w:b/>
          <w:bCs/>
          <w:noProof/>
          <w:sz w:val="20"/>
          <w:szCs w:val="20"/>
        </w:rPr>
      </w:pPr>
    </w:p>
    <w:p w:rsidR="00D26E75" w:rsidRDefault="00D26E75" w:rsidP="00E87B11">
      <w:pPr>
        <w:jc w:val="both"/>
        <w:rPr>
          <w:rFonts w:ascii="Comic Sans MS" w:hAnsi="Comic Sans MS" w:cs="Comic Sans MS"/>
          <w:b/>
          <w:bCs/>
          <w:noProof/>
          <w:sz w:val="20"/>
          <w:szCs w:val="20"/>
        </w:rPr>
      </w:pPr>
    </w:p>
    <w:p w:rsidR="00D26E75" w:rsidRDefault="00D26E75" w:rsidP="00E87B11">
      <w:pPr>
        <w:jc w:val="both"/>
        <w:rPr>
          <w:rFonts w:ascii="Comic Sans MS" w:hAnsi="Comic Sans MS" w:cs="Comic Sans MS"/>
          <w:b/>
          <w:bCs/>
          <w:noProof/>
          <w:sz w:val="20"/>
          <w:szCs w:val="20"/>
        </w:rPr>
      </w:pPr>
    </w:p>
    <w:p w:rsidR="00D26E75" w:rsidRDefault="00D26E75" w:rsidP="00E87B11">
      <w:pPr>
        <w:jc w:val="both"/>
        <w:rPr>
          <w:rFonts w:ascii="Comic Sans MS" w:hAnsi="Comic Sans MS" w:cs="Comic Sans MS"/>
          <w:b/>
          <w:bCs/>
          <w:noProof/>
          <w:sz w:val="20"/>
          <w:szCs w:val="20"/>
        </w:rPr>
      </w:pPr>
    </w:p>
    <w:p w:rsidR="00D26E75" w:rsidRDefault="00D26E75" w:rsidP="00E87B11">
      <w:pPr>
        <w:jc w:val="both"/>
        <w:rPr>
          <w:rFonts w:ascii="Comic Sans MS" w:hAnsi="Comic Sans MS" w:cs="Comic Sans MS"/>
          <w:b/>
          <w:bCs/>
          <w:noProof/>
          <w:sz w:val="20"/>
          <w:szCs w:val="20"/>
        </w:rPr>
      </w:pPr>
    </w:p>
    <w:p w:rsidR="00D26E75" w:rsidRDefault="00D26E75" w:rsidP="00E87B11">
      <w:pPr>
        <w:jc w:val="both"/>
        <w:rPr>
          <w:rFonts w:ascii="Comic Sans MS" w:hAnsi="Comic Sans MS" w:cs="Comic Sans MS"/>
          <w:b/>
          <w:bCs/>
          <w:noProof/>
          <w:sz w:val="20"/>
          <w:szCs w:val="20"/>
        </w:rPr>
      </w:pPr>
    </w:p>
    <w:p w:rsidR="00D26E75" w:rsidRDefault="00D26E75" w:rsidP="00E87B11">
      <w:pPr>
        <w:jc w:val="both"/>
        <w:rPr>
          <w:rFonts w:ascii="Comic Sans MS" w:hAnsi="Comic Sans MS" w:cs="Comic Sans MS"/>
          <w:b/>
          <w:bCs/>
          <w:noProof/>
          <w:sz w:val="20"/>
          <w:szCs w:val="20"/>
        </w:rPr>
      </w:pPr>
    </w:p>
    <w:p w:rsidR="00D26E75" w:rsidRDefault="00D26E75" w:rsidP="00E87B11">
      <w:pPr>
        <w:jc w:val="both"/>
        <w:rPr>
          <w:rFonts w:ascii="Comic Sans MS" w:hAnsi="Comic Sans MS" w:cs="Comic Sans MS"/>
          <w:b/>
          <w:bCs/>
          <w:noProof/>
          <w:sz w:val="20"/>
          <w:szCs w:val="20"/>
        </w:rPr>
      </w:pPr>
    </w:p>
    <w:p w:rsidR="00D26E75" w:rsidRDefault="00D26E75" w:rsidP="00E87B11">
      <w:pPr>
        <w:jc w:val="both"/>
        <w:rPr>
          <w:rFonts w:ascii="Comic Sans MS" w:hAnsi="Comic Sans MS" w:cs="Comic Sans MS"/>
          <w:b/>
          <w:bCs/>
          <w:noProof/>
          <w:sz w:val="20"/>
          <w:szCs w:val="20"/>
        </w:rPr>
      </w:pPr>
    </w:p>
    <w:p w:rsidR="00D26E75" w:rsidRDefault="00D26E75" w:rsidP="00E87B11">
      <w:pPr>
        <w:jc w:val="both"/>
        <w:rPr>
          <w:rFonts w:ascii="Comic Sans MS" w:hAnsi="Comic Sans MS" w:cs="Comic Sans MS"/>
          <w:b/>
          <w:bCs/>
          <w:noProof/>
          <w:sz w:val="20"/>
          <w:szCs w:val="20"/>
        </w:rPr>
      </w:pPr>
    </w:p>
    <w:p w:rsidR="00D26E75" w:rsidRDefault="00D26E75" w:rsidP="00E87B11">
      <w:pPr>
        <w:jc w:val="both"/>
        <w:rPr>
          <w:rFonts w:ascii="Comic Sans MS" w:hAnsi="Comic Sans MS" w:cs="Comic Sans MS"/>
          <w:b/>
          <w:bCs/>
          <w:noProof/>
          <w:sz w:val="20"/>
          <w:szCs w:val="20"/>
        </w:rPr>
      </w:pPr>
    </w:p>
    <w:p w:rsidR="00D26E75" w:rsidRDefault="00D26E75" w:rsidP="00E87B11">
      <w:pPr>
        <w:jc w:val="both"/>
        <w:rPr>
          <w:rFonts w:ascii="Comic Sans MS" w:hAnsi="Comic Sans MS" w:cs="Comic Sans MS"/>
          <w:b/>
          <w:bCs/>
          <w:noProof/>
          <w:sz w:val="20"/>
          <w:szCs w:val="20"/>
        </w:rPr>
      </w:pPr>
    </w:p>
    <w:p w:rsidR="00D26E75" w:rsidRDefault="00D26E75" w:rsidP="00E87B11">
      <w:pPr>
        <w:jc w:val="both"/>
        <w:rPr>
          <w:rFonts w:ascii="Comic Sans MS" w:hAnsi="Comic Sans MS" w:cs="Comic Sans MS"/>
          <w:b/>
          <w:bCs/>
          <w:noProof/>
          <w:sz w:val="20"/>
          <w:szCs w:val="20"/>
        </w:rPr>
      </w:pPr>
    </w:p>
    <w:p w:rsidR="00D26E75" w:rsidRDefault="00D26E75" w:rsidP="00E87B11">
      <w:pPr>
        <w:jc w:val="both"/>
        <w:rPr>
          <w:rFonts w:ascii="Comic Sans MS" w:hAnsi="Comic Sans MS" w:cs="Comic Sans MS"/>
          <w:b/>
          <w:bCs/>
          <w:noProof/>
          <w:sz w:val="20"/>
          <w:szCs w:val="20"/>
        </w:rPr>
      </w:pPr>
    </w:p>
    <w:p w:rsidR="00D26E75" w:rsidRDefault="00D26E75" w:rsidP="00E87B11">
      <w:pPr>
        <w:jc w:val="both"/>
        <w:rPr>
          <w:rFonts w:ascii="Comic Sans MS" w:hAnsi="Comic Sans MS" w:cs="Comic Sans MS"/>
          <w:b/>
          <w:bCs/>
          <w:noProof/>
          <w:sz w:val="20"/>
          <w:szCs w:val="20"/>
        </w:rPr>
      </w:pPr>
    </w:p>
    <w:p w:rsidR="00D26E75" w:rsidRDefault="00D26E75" w:rsidP="00E87B11">
      <w:pPr>
        <w:jc w:val="both"/>
        <w:rPr>
          <w:rFonts w:ascii="Comic Sans MS" w:hAnsi="Comic Sans MS" w:cs="Comic Sans MS"/>
          <w:b/>
          <w:bCs/>
          <w:noProof/>
          <w:sz w:val="20"/>
          <w:szCs w:val="20"/>
        </w:rPr>
      </w:pPr>
    </w:p>
    <w:p w:rsidR="00D26E75" w:rsidRDefault="00D26E75" w:rsidP="00E87B11">
      <w:pPr>
        <w:jc w:val="both"/>
        <w:rPr>
          <w:rFonts w:ascii="Comic Sans MS" w:hAnsi="Comic Sans MS" w:cs="Comic Sans MS"/>
          <w:b/>
          <w:bCs/>
          <w:noProof/>
          <w:sz w:val="20"/>
          <w:szCs w:val="20"/>
        </w:rPr>
      </w:pPr>
    </w:p>
    <w:p w:rsidR="00D26E75" w:rsidRDefault="00D26E75" w:rsidP="00E87B11">
      <w:pPr>
        <w:jc w:val="both"/>
        <w:rPr>
          <w:rFonts w:ascii="Comic Sans MS" w:hAnsi="Comic Sans MS" w:cs="Comic Sans MS"/>
          <w:b/>
          <w:bCs/>
          <w:noProof/>
          <w:sz w:val="20"/>
          <w:szCs w:val="20"/>
        </w:rPr>
      </w:pPr>
    </w:p>
    <w:p w:rsidR="00D26E75" w:rsidRDefault="00D26E75" w:rsidP="00E87B11">
      <w:pPr>
        <w:jc w:val="both"/>
        <w:rPr>
          <w:rFonts w:ascii="Comic Sans MS" w:hAnsi="Comic Sans MS" w:cs="Comic Sans MS"/>
          <w:b/>
          <w:bCs/>
          <w:noProof/>
          <w:sz w:val="20"/>
          <w:szCs w:val="20"/>
        </w:rPr>
      </w:pPr>
    </w:p>
    <w:p w:rsidR="00D26E75" w:rsidRDefault="00D26E75" w:rsidP="00E87B11">
      <w:pPr>
        <w:jc w:val="both"/>
        <w:rPr>
          <w:rFonts w:ascii="Comic Sans MS" w:hAnsi="Comic Sans MS" w:cs="Comic Sans MS"/>
          <w:b/>
          <w:bCs/>
          <w:noProof/>
          <w:sz w:val="20"/>
          <w:szCs w:val="20"/>
        </w:rPr>
      </w:pPr>
    </w:p>
    <w:p w:rsidR="00D26E75" w:rsidRDefault="00D26E75" w:rsidP="00E87B11">
      <w:pPr>
        <w:jc w:val="both"/>
        <w:rPr>
          <w:rFonts w:ascii="Comic Sans MS" w:hAnsi="Comic Sans MS" w:cs="Comic Sans MS"/>
          <w:b/>
          <w:bCs/>
          <w:noProof/>
          <w:sz w:val="20"/>
          <w:szCs w:val="20"/>
        </w:rPr>
      </w:pPr>
    </w:p>
    <w:p w:rsidR="00D26E75" w:rsidRDefault="00D26E75" w:rsidP="00E87B11">
      <w:pPr>
        <w:jc w:val="both"/>
        <w:rPr>
          <w:rFonts w:ascii="Comic Sans MS" w:hAnsi="Comic Sans MS" w:cs="Comic Sans MS"/>
          <w:b/>
          <w:bCs/>
          <w:noProof/>
          <w:sz w:val="20"/>
          <w:szCs w:val="20"/>
        </w:rPr>
      </w:pPr>
    </w:p>
    <w:p w:rsidR="00D26E75" w:rsidRDefault="00D26E75" w:rsidP="00E87B11">
      <w:pPr>
        <w:jc w:val="both"/>
        <w:rPr>
          <w:rFonts w:ascii="Comic Sans MS" w:hAnsi="Comic Sans MS" w:cs="Comic Sans MS"/>
          <w:b/>
          <w:bCs/>
          <w:noProof/>
          <w:sz w:val="20"/>
          <w:szCs w:val="20"/>
        </w:rPr>
      </w:pPr>
    </w:p>
    <w:p w:rsidR="00D26E75" w:rsidRPr="006E7E42" w:rsidRDefault="00D26E75" w:rsidP="006E7E42">
      <w:pPr>
        <w:ind w:left="-709" w:right="567"/>
        <w:jc w:val="both"/>
        <w:rPr>
          <w:rFonts w:ascii="Comic Sans MS" w:hAnsi="Comic Sans MS" w:cs="Comic Sans MS"/>
          <w:b/>
          <w:bCs/>
          <w:noProof/>
        </w:rPr>
      </w:pPr>
      <w:r>
        <w:rPr>
          <w:rFonts w:ascii="Comic Sans MS" w:hAnsi="Comic Sans MS" w:cs="Comic Sans MS"/>
          <w:b/>
          <w:bCs/>
          <w:noProof/>
        </w:rPr>
        <w:tab/>
      </w:r>
      <w:r>
        <w:rPr>
          <w:rFonts w:ascii="Comic Sans MS" w:hAnsi="Comic Sans MS" w:cs="Comic Sans MS"/>
          <w:b/>
          <w:bCs/>
          <w:noProof/>
        </w:rPr>
        <w:tab/>
      </w:r>
      <w:r w:rsidRPr="006E7E42">
        <w:rPr>
          <w:rFonts w:ascii="Comic Sans MS" w:hAnsi="Comic Sans MS" w:cs="Comic Sans MS"/>
          <w:b/>
          <w:bCs/>
          <w:noProof/>
        </w:rPr>
        <w:t>Beğendiğiniz bir şiiri yazarak şiirle ilgili öğrendiklerimizden yola çıkarak şiir incelemesi yapınız. Konusuna göre şiir türleri (epik,didaktik…) , kafiyeler, şiirin teması…</w:t>
      </w:r>
    </w:p>
    <w:p w:rsidR="00D26E75" w:rsidRPr="000E3E5B" w:rsidRDefault="00D26E75" w:rsidP="00E87B11">
      <w:pPr>
        <w:jc w:val="both"/>
        <w:rPr>
          <w:rFonts w:ascii="Comic Sans MS" w:hAnsi="Comic Sans MS" w:cs="Comic Sans MS"/>
          <w:b/>
          <w:bCs/>
          <w:noProof/>
          <w:sz w:val="20"/>
          <w:szCs w:val="20"/>
        </w:rPr>
      </w:pPr>
      <w:r>
        <w:rPr>
          <w:rFonts w:ascii="Comic Sans MS" w:hAnsi="Comic Sans MS" w:cs="Comic Sans MS"/>
          <w:b/>
          <w:bCs/>
          <w:noProof/>
          <w:sz w:val="20"/>
          <w:szCs w:val="20"/>
        </w:rPr>
        <w:t>Sorubak.com</w:t>
      </w:r>
    </w:p>
    <w:p w:rsidR="00D26E75" w:rsidRDefault="00D26E75" w:rsidP="00E87B11">
      <w:pPr>
        <w:jc w:val="both"/>
        <w:rPr>
          <w:rFonts w:ascii="Comic Sans MS" w:hAnsi="Comic Sans MS" w:cs="Comic Sans MS"/>
          <w:b/>
          <w:bCs/>
          <w:noProof/>
          <w:sz w:val="20"/>
          <w:szCs w:val="20"/>
        </w:rPr>
      </w:pPr>
    </w:p>
    <w:sectPr w:rsidR="00D26E75" w:rsidSect="00BD7458">
      <w:pgSz w:w="11906" w:h="16838"/>
      <w:pgMar w:top="426" w:right="424" w:bottom="284" w:left="1417"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E1002AFF" w:usb1="C000605B" w:usb2="00000029" w:usb3="00000000" w:csb0="000101FF" w:csb1="00000000"/>
  </w:font>
  <w:font w:name="MS Mincho">
    <w:altName w:val="?l?r ??fc"/>
    <w:panose1 w:val="02020609040205080304"/>
    <w:charset w:val="80"/>
    <w:family w:val="modern"/>
    <w:pitch w:val="fixed"/>
    <w:sig w:usb0="E00002FF" w:usb1="6AC7FDFB" w:usb2="00000012" w:usb3="00000000" w:csb0="0002009F" w:csb1="00000000"/>
  </w:font>
  <w:font w:name="Arial Narrow">
    <w:panose1 w:val="020B0506020202030204"/>
    <w:charset w:val="A2"/>
    <w:family w:val="swiss"/>
    <w:pitch w:val="variable"/>
    <w:sig w:usb0="00000287" w:usb1="00000000" w:usb2="00000000" w:usb3="00000000" w:csb0="0000009F" w:csb1="00000000"/>
  </w:font>
  <w:font w:name="SimSun">
    <w:altName w:val="??¨¬?"/>
    <w:panose1 w:val="02010600030101010101"/>
    <w:charset w:val="86"/>
    <w:family w:val="auto"/>
    <w:pitch w:val="variable"/>
    <w:sig w:usb0="00000003" w:usb1="288F0000" w:usb2="00000016" w:usb3="00000000" w:csb0="00040001" w:csb1="00000000"/>
  </w:font>
  <w:font w:name="Courier New">
    <w:panose1 w:val="02070309020205020404"/>
    <w:charset w:val="A2"/>
    <w:family w:val="modern"/>
    <w:pitch w:val="fixed"/>
    <w:sig w:usb0="E0002AFF" w:usb1="C0007843" w:usb2="00000009" w:usb3="00000000" w:csb0="000001FF" w:csb1="00000000"/>
  </w:font>
  <w:font w:name="Batang">
    <w:altName w:val="©öUAA"/>
    <w:panose1 w:val="02030600000101010101"/>
    <w:charset w:val="81"/>
    <w:family w:val="roman"/>
    <w:pitch w:val="variable"/>
    <w:sig w:usb0="B00002AF" w:usb1="69D77CFB" w:usb2="00000030" w:usb3="00000000" w:csb0="0008009F" w:csb1="00000000"/>
  </w:font>
  <w:font w:name="Book Antiqua">
    <w:panose1 w:val="02040602050305030304"/>
    <w:charset w:val="A2"/>
    <w:family w:val="roman"/>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0210CF"/>
    <w:multiLevelType w:val="hybridMultilevel"/>
    <w:tmpl w:val="B3AA30CE"/>
    <w:lvl w:ilvl="0" w:tplc="1854AF4E">
      <w:start w:val="1"/>
      <w:numFmt w:val="upperLetter"/>
      <w:lvlText w:val="%1)"/>
      <w:lvlJc w:val="left"/>
      <w:pPr>
        <w:ind w:left="-360" w:hanging="360"/>
      </w:pPr>
      <w:rPr>
        <w:rFonts w:hint="default"/>
      </w:rPr>
    </w:lvl>
    <w:lvl w:ilvl="1" w:tplc="041F0019">
      <w:start w:val="1"/>
      <w:numFmt w:val="lowerLetter"/>
      <w:lvlText w:val="%2."/>
      <w:lvlJc w:val="left"/>
      <w:pPr>
        <w:ind w:left="360" w:hanging="360"/>
      </w:pPr>
    </w:lvl>
    <w:lvl w:ilvl="2" w:tplc="041F001B">
      <w:start w:val="1"/>
      <w:numFmt w:val="lowerRoman"/>
      <w:lvlText w:val="%3."/>
      <w:lvlJc w:val="right"/>
      <w:pPr>
        <w:ind w:left="1080" w:hanging="180"/>
      </w:pPr>
    </w:lvl>
    <w:lvl w:ilvl="3" w:tplc="041F000F">
      <w:start w:val="1"/>
      <w:numFmt w:val="decimal"/>
      <w:lvlText w:val="%4."/>
      <w:lvlJc w:val="left"/>
      <w:pPr>
        <w:ind w:left="1800" w:hanging="360"/>
      </w:pPr>
    </w:lvl>
    <w:lvl w:ilvl="4" w:tplc="041F0019">
      <w:start w:val="1"/>
      <w:numFmt w:val="lowerLetter"/>
      <w:lvlText w:val="%5."/>
      <w:lvlJc w:val="left"/>
      <w:pPr>
        <w:ind w:left="2520" w:hanging="360"/>
      </w:pPr>
    </w:lvl>
    <w:lvl w:ilvl="5" w:tplc="041F001B">
      <w:start w:val="1"/>
      <w:numFmt w:val="lowerRoman"/>
      <w:lvlText w:val="%6."/>
      <w:lvlJc w:val="right"/>
      <w:pPr>
        <w:ind w:left="3240" w:hanging="180"/>
      </w:pPr>
    </w:lvl>
    <w:lvl w:ilvl="6" w:tplc="041F000F">
      <w:start w:val="1"/>
      <w:numFmt w:val="decimal"/>
      <w:lvlText w:val="%7."/>
      <w:lvlJc w:val="left"/>
      <w:pPr>
        <w:ind w:left="3960" w:hanging="360"/>
      </w:pPr>
    </w:lvl>
    <w:lvl w:ilvl="7" w:tplc="041F0019">
      <w:start w:val="1"/>
      <w:numFmt w:val="lowerLetter"/>
      <w:lvlText w:val="%8."/>
      <w:lvlJc w:val="left"/>
      <w:pPr>
        <w:ind w:left="4680" w:hanging="360"/>
      </w:pPr>
    </w:lvl>
    <w:lvl w:ilvl="8" w:tplc="041F001B">
      <w:start w:val="1"/>
      <w:numFmt w:val="lowerRoman"/>
      <w:lvlText w:val="%9."/>
      <w:lvlJc w:val="right"/>
      <w:pPr>
        <w:ind w:left="5400" w:hanging="180"/>
      </w:pPr>
    </w:lvl>
  </w:abstractNum>
  <w:abstractNum w:abstractNumId="1">
    <w:nsid w:val="05E42090"/>
    <w:multiLevelType w:val="hybridMultilevel"/>
    <w:tmpl w:val="CE728E98"/>
    <w:lvl w:ilvl="0" w:tplc="78A618A6">
      <w:start w:val="1"/>
      <w:numFmt w:val="upperLetter"/>
      <w:lvlText w:val="%1)"/>
      <w:lvlJc w:val="left"/>
      <w:pPr>
        <w:ind w:left="76" w:hanging="360"/>
      </w:pPr>
      <w:rPr>
        <w:rFonts w:ascii="Arial" w:hAnsi="Arial" w:cs="Arial" w:hint="default"/>
        <w:b w:val="0"/>
        <w:bCs w:val="0"/>
        <w:i w:val="0"/>
        <w:iCs w:val="0"/>
        <w:sz w:val="21"/>
        <w:szCs w:val="21"/>
      </w:rPr>
    </w:lvl>
    <w:lvl w:ilvl="1" w:tplc="041F0019">
      <w:start w:val="1"/>
      <w:numFmt w:val="lowerLetter"/>
      <w:lvlText w:val="%2."/>
      <w:lvlJc w:val="left"/>
      <w:pPr>
        <w:ind w:left="796" w:hanging="360"/>
      </w:pPr>
    </w:lvl>
    <w:lvl w:ilvl="2" w:tplc="041F001B">
      <w:start w:val="1"/>
      <w:numFmt w:val="lowerRoman"/>
      <w:lvlText w:val="%3."/>
      <w:lvlJc w:val="right"/>
      <w:pPr>
        <w:ind w:left="1516" w:hanging="180"/>
      </w:pPr>
    </w:lvl>
    <w:lvl w:ilvl="3" w:tplc="041F000F">
      <w:start w:val="1"/>
      <w:numFmt w:val="decimal"/>
      <w:lvlText w:val="%4."/>
      <w:lvlJc w:val="left"/>
      <w:pPr>
        <w:ind w:left="2236" w:hanging="360"/>
      </w:pPr>
    </w:lvl>
    <w:lvl w:ilvl="4" w:tplc="041F0019">
      <w:start w:val="1"/>
      <w:numFmt w:val="lowerLetter"/>
      <w:lvlText w:val="%5."/>
      <w:lvlJc w:val="left"/>
      <w:pPr>
        <w:ind w:left="2956" w:hanging="360"/>
      </w:pPr>
    </w:lvl>
    <w:lvl w:ilvl="5" w:tplc="041F001B">
      <w:start w:val="1"/>
      <w:numFmt w:val="lowerRoman"/>
      <w:lvlText w:val="%6."/>
      <w:lvlJc w:val="right"/>
      <w:pPr>
        <w:ind w:left="3676" w:hanging="180"/>
      </w:pPr>
    </w:lvl>
    <w:lvl w:ilvl="6" w:tplc="041F000F">
      <w:start w:val="1"/>
      <w:numFmt w:val="decimal"/>
      <w:lvlText w:val="%7."/>
      <w:lvlJc w:val="left"/>
      <w:pPr>
        <w:ind w:left="4396" w:hanging="360"/>
      </w:pPr>
    </w:lvl>
    <w:lvl w:ilvl="7" w:tplc="041F0019">
      <w:start w:val="1"/>
      <w:numFmt w:val="lowerLetter"/>
      <w:lvlText w:val="%8."/>
      <w:lvlJc w:val="left"/>
      <w:pPr>
        <w:ind w:left="5116" w:hanging="360"/>
      </w:pPr>
    </w:lvl>
    <w:lvl w:ilvl="8" w:tplc="041F001B">
      <w:start w:val="1"/>
      <w:numFmt w:val="lowerRoman"/>
      <w:lvlText w:val="%9."/>
      <w:lvlJc w:val="right"/>
      <w:pPr>
        <w:ind w:left="5836" w:hanging="180"/>
      </w:pPr>
    </w:lvl>
  </w:abstractNum>
  <w:abstractNum w:abstractNumId="2">
    <w:nsid w:val="0B1C6D05"/>
    <w:multiLevelType w:val="hybridMultilevel"/>
    <w:tmpl w:val="DA325438"/>
    <w:lvl w:ilvl="0" w:tplc="63924992">
      <w:start w:val="1"/>
      <w:numFmt w:val="upperLetter"/>
      <w:lvlText w:val="%1)"/>
      <w:lvlJc w:val="left"/>
      <w:pPr>
        <w:ind w:left="360" w:hanging="360"/>
      </w:pPr>
      <w:rPr>
        <w:rFonts w:ascii="Arial" w:hAnsi="Arial" w:cs="Arial" w:hint="default"/>
        <w:b/>
        <w:bCs/>
        <w:i w:val="0"/>
        <w:iCs w:val="0"/>
        <w:sz w:val="20"/>
        <w:szCs w:val="20"/>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3">
    <w:nsid w:val="0BB25A39"/>
    <w:multiLevelType w:val="hybridMultilevel"/>
    <w:tmpl w:val="A6849DA6"/>
    <w:lvl w:ilvl="0" w:tplc="8E143140">
      <w:start w:val="1"/>
      <w:numFmt w:val="upperLetter"/>
      <w:lvlText w:val="%1)"/>
      <w:lvlJc w:val="left"/>
      <w:pPr>
        <w:ind w:left="360" w:hanging="360"/>
      </w:pPr>
      <w:rPr>
        <w:rFonts w:ascii="Arial" w:hAnsi="Arial" w:cs="Arial" w:hint="default"/>
        <w:b/>
        <w:bCs/>
        <w:i w:val="0"/>
        <w:iCs w:val="0"/>
        <w:sz w:val="20"/>
        <w:szCs w:val="20"/>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4">
    <w:nsid w:val="1179729D"/>
    <w:multiLevelType w:val="hybridMultilevel"/>
    <w:tmpl w:val="0D3870BE"/>
    <w:lvl w:ilvl="0" w:tplc="AF747D94">
      <w:start w:val="1"/>
      <w:numFmt w:val="upperLetter"/>
      <w:lvlText w:val="%1)"/>
      <w:lvlJc w:val="left"/>
      <w:pPr>
        <w:ind w:left="-349" w:hanging="360"/>
      </w:pPr>
      <w:rPr>
        <w:rFonts w:hint="default"/>
        <w:b/>
        <w:bCs/>
      </w:rPr>
    </w:lvl>
    <w:lvl w:ilvl="1" w:tplc="041F0019">
      <w:start w:val="1"/>
      <w:numFmt w:val="lowerLetter"/>
      <w:lvlText w:val="%2."/>
      <w:lvlJc w:val="left"/>
      <w:pPr>
        <w:ind w:left="371" w:hanging="360"/>
      </w:pPr>
    </w:lvl>
    <w:lvl w:ilvl="2" w:tplc="041F001B">
      <w:start w:val="1"/>
      <w:numFmt w:val="lowerRoman"/>
      <w:lvlText w:val="%3."/>
      <w:lvlJc w:val="right"/>
      <w:pPr>
        <w:ind w:left="1091" w:hanging="180"/>
      </w:pPr>
    </w:lvl>
    <w:lvl w:ilvl="3" w:tplc="041F000F">
      <w:start w:val="1"/>
      <w:numFmt w:val="decimal"/>
      <w:lvlText w:val="%4."/>
      <w:lvlJc w:val="left"/>
      <w:pPr>
        <w:ind w:left="1811" w:hanging="360"/>
      </w:pPr>
    </w:lvl>
    <w:lvl w:ilvl="4" w:tplc="041F0019">
      <w:start w:val="1"/>
      <w:numFmt w:val="lowerLetter"/>
      <w:lvlText w:val="%5."/>
      <w:lvlJc w:val="left"/>
      <w:pPr>
        <w:ind w:left="2531" w:hanging="360"/>
      </w:pPr>
    </w:lvl>
    <w:lvl w:ilvl="5" w:tplc="041F001B">
      <w:start w:val="1"/>
      <w:numFmt w:val="lowerRoman"/>
      <w:lvlText w:val="%6."/>
      <w:lvlJc w:val="right"/>
      <w:pPr>
        <w:ind w:left="3251" w:hanging="180"/>
      </w:pPr>
    </w:lvl>
    <w:lvl w:ilvl="6" w:tplc="041F000F">
      <w:start w:val="1"/>
      <w:numFmt w:val="decimal"/>
      <w:lvlText w:val="%7."/>
      <w:lvlJc w:val="left"/>
      <w:pPr>
        <w:ind w:left="3971" w:hanging="360"/>
      </w:pPr>
    </w:lvl>
    <w:lvl w:ilvl="7" w:tplc="041F0019">
      <w:start w:val="1"/>
      <w:numFmt w:val="lowerLetter"/>
      <w:lvlText w:val="%8."/>
      <w:lvlJc w:val="left"/>
      <w:pPr>
        <w:ind w:left="4691" w:hanging="360"/>
      </w:pPr>
    </w:lvl>
    <w:lvl w:ilvl="8" w:tplc="041F001B">
      <w:start w:val="1"/>
      <w:numFmt w:val="lowerRoman"/>
      <w:lvlText w:val="%9."/>
      <w:lvlJc w:val="right"/>
      <w:pPr>
        <w:ind w:left="5411" w:hanging="180"/>
      </w:pPr>
    </w:lvl>
  </w:abstractNum>
  <w:abstractNum w:abstractNumId="5">
    <w:nsid w:val="11EE0487"/>
    <w:multiLevelType w:val="hybridMultilevel"/>
    <w:tmpl w:val="39CA6C06"/>
    <w:lvl w:ilvl="0" w:tplc="AB06B772">
      <w:start w:val="1"/>
      <w:numFmt w:val="decimal"/>
      <w:lvlText w:val="%1-"/>
      <w:lvlJc w:val="left"/>
      <w:pPr>
        <w:ind w:left="-289" w:hanging="420"/>
      </w:pPr>
      <w:rPr>
        <w:rFonts w:hint="default"/>
        <w:b/>
        <w:bCs/>
        <w:color w:val="auto"/>
        <w:sz w:val="18"/>
        <w:szCs w:val="18"/>
      </w:rPr>
    </w:lvl>
    <w:lvl w:ilvl="1" w:tplc="041F0019">
      <w:start w:val="1"/>
      <w:numFmt w:val="lowerLetter"/>
      <w:lvlText w:val="%2."/>
      <w:lvlJc w:val="left"/>
      <w:pPr>
        <w:ind w:left="371" w:hanging="360"/>
      </w:pPr>
    </w:lvl>
    <w:lvl w:ilvl="2" w:tplc="041F001B">
      <w:start w:val="1"/>
      <w:numFmt w:val="lowerRoman"/>
      <w:lvlText w:val="%3."/>
      <w:lvlJc w:val="right"/>
      <w:pPr>
        <w:ind w:left="1091" w:hanging="180"/>
      </w:pPr>
    </w:lvl>
    <w:lvl w:ilvl="3" w:tplc="041F000F">
      <w:start w:val="1"/>
      <w:numFmt w:val="decimal"/>
      <w:lvlText w:val="%4."/>
      <w:lvlJc w:val="left"/>
      <w:pPr>
        <w:ind w:left="1811" w:hanging="360"/>
      </w:pPr>
    </w:lvl>
    <w:lvl w:ilvl="4" w:tplc="041F0019">
      <w:start w:val="1"/>
      <w:numFmt w:val="lowerLetter"/>
      <w:lvlText w:val="%5."/>
      <w:lvlJc w:val="left"/>
      <w:pPr>
        <w:ind w:left="2531" w:hanging="360"/>
      </w:pPr>
    </w:lvl>
    <w:lvl w:ilvl="5" w:tplc="041F001B">
      <w:start w:val="1"/>
      <w:numFmt w:val="lowerRoman"/>
      <w:lvlText w:val="%6."/>
      <w:lvlJc w:val="right"/>
      <w:pPr>
        <w:ind w:left="3251" w:hanging="180"/>
      </w:pPr>
    </w:lvl>
    <w:lvl w:ilvl="6" w:tplc="041F000F">
      <w:start w:val="1"/>
      <w:numFmt w:val="decimal"/>
      <w:lvlText w:val="%7."/>
      <w:lvlJc w:val="left"/>
      <w:pPr>
        <w:ind w:left="3971" w:hanging="360"/>
      </w:pPr>
    </w:lvl>
    <w:lvl w:ilvl="7" w:tplc="041F0019">
      <w:start w:val="1"/>
      <w:numFmt w:val="lowerLetter"/>
      <w:lvlText w:val="%8."/>
      <w:lvlJc w:val="left"/>
      <w:pPr>
        <w:ind w:left="4691" w:hanging="360"/>
      </w:pPr>
    </w:lvl>
    <w:lvl w:ilvl="8" w:tplc="041F001B">
      <w:start w:val="1"/>
      <w:numFmt w:val="lowerRoman"/>
      <w:lvlText w:val="%9."/>
      <w:lvlJc w:val="right"/>
      <w:pPr>
        <w:ind w:left="5411" w:hanging="180"/>
      </w:pPr>
    </w:lvl>
  </w:abstractNum>
  <w:abstractNum w:abstractNumId="6">
    <w:nsid w:val="176369E5"/>
    <w:multiLevelType w:val="hybridMultilevel"/>
    <w:tmpl w:val="37E6D110"/>
    <w:lvl w:ilvl="0" w:tplc="E4A2B6BC">
      <w:start w:val="1"/>
      <w:numFmt w:val="upperLetter"/>
      <w:lvlText w:val="%1)"/>
      <w:lvlJc w:val="left"/>
      <w:pPr>
        <w:ind w:left="360" w:hanging="360"/>
      </w:pPr>
      <w:rPr>
        <w:rFonts w:ascii="Arial" w:hAnsi="Arial" w:cs="Arial" w:hint="default"/>
        <w:b/>
        <w:bCs/>
        <w:i w:val="0"/>
        <w:iCs w:val="0"/>
        <w:sz w:val="20"/>
        <w:szCs w:val="20"/>
      </w:rPr>
    </w:lvl>
    <w:lvl w:ilvl="1" w:tplc="041F0019">
      <w:start w:val="1"/>
      <w:numFmt w:val="lowerLetter"/>
      <w:lvlText w:val="%2."/>
      <w:lvlJc w:val="left"/>
      <w:pPr>
        <w:ind w:left="1364" w:hanging="360"/>
      </w:pPr>
    </w:lvl>
    <w:lvl w:ilvl="2" w:tplc="041F001B">
      <w:start w:val="1"/>
      <w:numFmt w:val="lowerRoman"/>
      <w:lvlText w:val="%3."/>
      <w:lvlJc w:val="right"/>
      <w:pPr>
        <w:ind w:left="2084" w:hanging="180"/>
      </w:pPr>
    </w:lvl>
    <w:lvl w:ilvl="3" w:tplc="041F000F">
      <w:start w:val="1"/>
      <w:numFmt w:val="decimal"/>
      <w:lvlText w:val="%4."/>
      <w:lvlJc w:val="left"/>
      <w:pPr>
        <w:ind w:left="2804" w:hanging="360"/>
      </w:pPr>
    </w:lvl>
    <w:lvl w:ilvl="4" w:tplc="041F0019">
      <w:start w:val="1"/>
      <w:numFmt w:val="lowerLetter"/>
      <w:lvlText w:val="%5."/>
      <w:lvlJc w:val="left"/>
      <w:pPr>
        <w:ind w:left="3524" w:hanging="360"/>
      </w:pPr>
    </w:lvl>
    <w:lvl w:ilvl="5" w:tplc="041F001B">
      <w:start w:val="1"/>
      <w:numFmt w:val="lowerRoman"/>
      <w:lvlText w:val="%6."/>
      <w:lvlJc w:val="right"/>
      <w:pPr>
        <w:ind w:left="4244" w:hanging="180"/>
      </w:pPr>
    </w:lvl>
    <w:lvl w:ilvl="6" w:tplc="041F000F">
      <w:start w:val="1"/>
      <w:numFmt w:val="decimal"/>
      <w:lvlText w:val="%7."/>
      <w:lvlJc w:val="left"/>
      <w:pPr>
        <w:ind w:left="4964" w:hanging="360"/>
      </w:pPr>
    </w:lvl>
    <w:lvl w:ilvl="7" w:tplc="041F0019">
      <w:start w:val="1"/>
      <w:numFmt w:val="lowerLetter"/>
      <w:lvlText w:val="%8."/>
      <w:lvlJc w:val="left"/>
      <w:pPr>
        <w:ind w:left="5684" w:hanging="360"/>
      </w:pPr>
    </w:lvl>
    <w:lvl w:ilvl="8" w:tplc="041F001B">
      <w:start w:val="1"/>
      <w:numFmt w:val="lowerRoman"/>
      <w:lvlText w:val="%9."/>
      <w:lvlJc w:val="right"/>
      <w:pPr>
        <w:ind w:left="6404" w:hanging="180"/>
      </w:pPr>
    </w:lvl>
  </w:abstractNum>
  <w:abstractNum w:abstractNumId="7">
    <w:nsid w:val="18826ECE"/>
    <w:multiLevelType w:val="hybridMultilevel"/>
    <w:tmpl w:val="8432FE3A"/>
    <w:lvl w:ilvl="0" w:tplc="041F0015">
      <w:start w:val="1"/>
      <w:numFmt w:val="upperLetter"/>
      <w:lvlText w:val="%1."/>
      <w:lvlJc w:val="left"/>
      <w:pPr>
        <w:ind w:left="36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8">
    <w:nsid w:val="190B6A4E"/>
    <w:multiLevelType w:val="hybridMultilevel"/>
    <w:tmpl w:val="DC125B72"/>
    <w:lvl w:ilvl="0" w:tplc="78A618A6">
      <w:start w:val="1"/>
      <w:numFmt w:val="upperLetter"/>
      <w:lvlText w:val="%1)"/>
      <w:lvlJc w:val="left"/>
      <w:pPr>
        <w:ind w:left="786" w:hanging="360"/>
      </w:pPr>
      <w:rPr>
        <w:rFonts w:ascii="Arial" w:hAnsi="Arial" w:cs="Arial" w:hint="default"/>
        <w:b w:val="0"/>
        <w:bCs w:val="0"/>
        <w:i w:val="0"/>
        <w:iCs w:val="0"/>
        <w:sz w:val="21"/>
        <w:szCs w:val="21"/>
      </w:rPr>
    </w:lvl>
    <w:lvl w:ilvl="1" w:tplc="041F0019">
      <w:start w:val="1"/>
      <w:numFmt w:val="lowerLetter"/>
      <w:lvlText w:val="%2."/>
      <w:lvlJc w:val="left"/>
      <w:pPr>
        <w:ind w:left="1506" w:hanging="360"/>
      </w:pPr>
    </w:lvl>
    <w:lvl w:ilvl="2" w:tplc="041F001B">
      <w:start w:val="1"/>
      <w:numFmt w:val="lowerRoman"/>
      <w:lvlText w:val="%3."/>
      <w:lvlJc w:val="right"/>
      <w:pPr>
        <w:ind w:left="2226" w:hanging="180"/>
      </w:pPr>
    </w:lvl>
    <w:lvl w:ilvl="3" w:tplc="041F000F">
      <w:start w:val="1"/>
      <w:numFmt w:val="decimal"/>
      <w:lvlText w:val="%4."/>
      <w:lvlJc w:val="left"/>
      <w:pPr>
        <w:ind w:left="2946" w:hanging="360"/>
      </w:pPr>
    </w:lvl>
    <w:lvl w:ilvl="4" w:tplc="041F0019">
      <w:start w:val="1"/>
      <w:numFmt w:val="lowerLetter"/>
      <w:lvlText w:val="%5."/>
      <w:lvlJc w:val="left"/>
      <w:pPr>
        <w:ind w:left="3666" w:hanging="360"/>
      </w:pPr>
    </w:lvl>
    <w:lvl w:ilvl="5" w:tplc="041F001B">
      <w:start w:val="1"/>
      <w:numFmt w:val="lowerRoman"/>
      <w:lvlText w:val="%6."/>
      <w:lvlJc w:val="right"/>
      <w:pPr>
        <w:ind w:left="4386" w:hanging="180"/>
      </w:pPr>
    </w:lvl>
    <w:lvl w:ilvl="6" w:tplc="041F000F">
      <w:start w:val="1"/>
      <w:numFmt w:val="decimal"/>
      <w:lvlText w:val="%7."/>
      <w:lvlJc w:val="left"/>
      <w:pPr>
        <w:ind w:left="5106" w:hanging="360"/>
      </w:pPr>
    </w:lvl>
    <w:lvl w:ilvl="7" w:tplc="041F0019">
      <w:start w:val="1"/>
      <w:numFmt w:val="lowerLetter"/>
      <w:lvlText w:val="%8."/>
      <w:lvlJc w:val="left"/>
      <w:pPr>
        <w:ind w:left="5826" w:hanging="360"/>
      </w:pPr>
    </w:lvl>
    <w:lvl w:ilvl="8" w:tplc="041F001B">
      <w:start w:val="1"/>
      <w:numFmt w:val="lowerRoman"/>
      <w:lvlText w:val="%9."/>
      <w:lvlJc w:val="right"/>
      <w:pPr>
        <w:ind w:left="6546" w:hanging="180"/>
      </w:pPr>
    </w:lvl>
  </w:abstractNum>
  <w:abstractNum w:abstractNumId="9">
    <w:nsid w:val="19267308"/>
    <w:multiLevelType w:val="hybridMultilevel"/>
    <w:tmpl w:val="FF32B9CC"/>
    <w:lvl w:ilvl="0" w:tplc="6DBC6158">
      <w:start w:val="1"/>
      <w:numFmt w:val="upperRoman"/>
      <w:lvlText w:val="%1."/>
      <w:lvlJc w:val="right"/>
      <w:pPr>
        <w:ind w:left="720"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0">
    <w:nsid w:val="1C70242F"/>
    <w:multiLevelType w:val="hybridMultilevel"/>
    <w:tmpl w:val="A1D28210"/>
    <w:lvl w:ilvl="0" w:tplc="AE269A1C">
      <w:start w:val="1"/>
      <w:numFmt w:val="upperLetter"/>
      <w:lvlText w:val="%1)"/>
      <w:lvlJc w:val="left"/>
      <w:pPr>
        <w:ind w:left="900" w:hanging="360"/>
      </w:pPr>
      <w:rPr>
        <w:rFonts w:hint="default"/>
      </w:rPr>
    </w:lvl>
    <w:lvl w:ilvl="1" w:tplc="041F0019">
      <w:start w:val="1"/>
      <w:numFmt w:val="lowerLetter"/>
      <w:lvlText w:val="%2."/>
      <w:lvlJc w:val="left"/>
      <w:pPr>
        <w:ind w:left="1620" w:hanging="360"/>
      </w:pPr>
    </w:lvl>
    <w:lvl w:ilvl="2" w:tplc="041F001B">
      <w:start w:val="1"/>
      <w:numFmt w:val="lowerRoman"/>
      <w:lvlText w:val="%3."/>
      <w:lvlJc w:val="right"/>
      <w:pPr>
        <w:ind w:left="2340" w:hanging="180"/>
      </w:pPr>
    </w:lvl>
    <w:lvl w:ilvl="3" w:tplc="041F000F">
      <w:start w:val="1"/>
      <w:numFmt w:val="decimal"/>
      <w:lvlText w:val="%4."/>
      <w:lvlJc w:val="left"/>
      <w:pPr>
        <w:ind w:left="3060" w:hanging="360"/>
      </w:pPr>
    </w:lvl>
    <w:lvl w:ilvl="4" w:tplc="041F0019">
      <w:start w:val="1"/>
      <w:numFmt w:val="lowerLetter"/>
      <w:lvlText w:val="%5."/>
      <w:lvlJc w:val="left"/>
      <w:pPr>
        <w:ind w:left="3780" w:hanging="360"/>
      </w:pPr>
    </w:lvl>
    <w:lvl w:ilvl="5" w:tplc="041F001B">
      <w:start w:val="1"/>
      <w:numFmt w:val="lowerRoman"/>
      <w:lvlText w:val="%6."/>
      <w:lvlJc w:val="right"/>
      <w:pPr>
        <w:ind w:left="4500" w:hanging="180"/>
      </w:pPr>
    </w:lvl>
    <w:lvl w:ilvl="6" w:tplc="041F000F">
      <w:start w:val="1"/>
      <w:numFmt w:val="decimal"/>
      <w:lvlText w:val="%7."/>
      <w:lvlJc w:val="left"/>
      <w:pPr>
        <w:ind w:left="5220" w:hanging="360"/>
      </w:pPr>
    </w:lvl>
    <w:lvl w:ilvl="7" w:tplc="041F0019">
      <w:start w:val="1"/>
      <w:numFmt w:val="lowerLetter"/>
      <w:lvlText w:val="%8."/>
      <w:lvlJc w:val="left"/>
      <w:pPr>
        <w:ind w:left="5940" w:hanging="360"/>
      </w:pPr>
    </w:lvl>
    <w:lvl w:ilvl="8" w:tplc="041F001B">
      <w:start w:val="1"/>
      <w:numFmt w:val="lowerRoman"/>
      <w:lvlText w:val="%9."/>
      <w:lvlJc w:val="right"/>
      <w:pPr>
        <w:ind w:left="6660" w:hanging="180"/>
      </w:pPr>
    </w:lvl>
  </w:abstractNum>
  <w:abstractNum w:abstractNumId="11">
    <w:nsid w:val="1D242D8F"/>
    <w:multiLevelType w:val="hybridMultilevel"/>
    <w:tmpl w:val="828843C2"/>
    <w:lvl w:ilvl="0" w:tplc="BA68D514">
      <w:start w:val="1"/>
      <w:numFmt w:val="upperLetter"/>
      <w:lvlText w:val="%1)"/>
      <w:lvlJc w:val="left"/>
      <w:pPr>
        <w:ind w:left="360" w:hanging="360"/>
      </w:pPr>
      <w:rPr>
        <w:rFonts w:hint="default"/>
        <w:b/>
        <w:bCs/>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12">
    <w:nsid w:val="1E416470"/>
    <w:multiLevelType w:val="hybridMultilevel"/>
    <w:tmpl w:val="3BCEAFAE"/>
    <w:lvl w:ilvl="0" w:tplc="11D46658">
      <w:start w:val="1"/>
      <w:numFmt w:val="upperLetter"/>
      <w:lvlText w:val="%1)"/>
      <w:lvlJc w:val="left"/>
      <w:pPr>
        <w:ind w:left="360" w:hanging="360"/>
      </w:pPr>
      <w:rPr>
        <w:rFonts w:ascii="Comic Sans MS" w:hAnsi="Comic Sans MS" w:cs="Comic Sans MS" w:hint="default"/>
        <w:b/>
        <w:bCs/>
        <w:i w:val="0"/>
        <w:iCs w:val="0"/>
        <w:sz w:val="20"/>
        <w:szCs w:val="20"/>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13">
    <w:nsid w:val="231811A9"/>
    <w:multiLevelType w:val="singleLevel"/>
    <w:tmpl w:val="049644EA"/>
    <w:lvl w:ilvl="0">
      <w:start w:val="1"/>
      <w:numFmt w:val="upperLetter"/>
      <w:lvlText w:val="%1)"/>
      <w:lvlJc w:val="left"/>
      <w:pPr>
        <w:tabs>
          <w:tab w:val="num" w:pos="360"/>
        </w:tabs>
        <w:ind w:left="360" w:hanging="360"/>
      </w:pPr>
    </w:lvl>
  </w:abstractNum>
  <w:abstractNum w:abstractNumId="14">
    <w:nsid w:val="28631C0F"/>
    <w:multiLevelType w:val="hybridMultilevel"/>
    <w:tmpl w:val="485C46E6"/>
    <w:lvl w:ilvl="0" w:tplc="4CD87FE6">
      <w:start w:val="1"/>
      <w:numFmt w:val="upperLetter"/>
      <w:lvlText w:val="%1)"/>
      <w:lvlJc w:val="left"/>
      <w:pPr>
        <w:ind w:left="360" w:hanging="360"/>
      </w:pPr>
      <w:rPr>
        <w:rFonts w:hint="default"/>
        <w:b/>
        <w:bCs/>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15">
    <w:nsid w:val="2C3074BF"/>
    <w:multiLevelType w:val="singleLevel"/>
    <w:tmpl w:val="A1B658A8"/>
    <w:lvl w:ilvl="0">
      <w:start w:val="1"/>
      <w:numFmt w:val="upperLetter"/>
      <w:lvlText w:val="%1)"/>
      <w:lvlJc w:val="left"/>
      <w:pPr>
        <w:tabs>
          <w:tab w:val="num" w:pos="360"/>
        </w:tabs>
        <w:ind w:left="360" w:hanging="360"/>
      </w:pPr>
      <w:rPr>
        <w:rFonts w:hint="default"/>
        <w:b/>
        <w:bCs/>
      </w:rPr>
    </w:lvl>
  </w:abstractNum>
  <w:abstractNum w:abstractNumId="16">
    <w:nsid w:val="2E007447"/>
    <w:multiLevelType w:val="hybridMultilevel"/>
    <w:tmpl w:val="697AD502"/>
    <w:lvl w:ilvl="0" w:tplc="749AD3BC">
      <w:start w:val="1"/>
      <w:numFmt w:val="upperLetter"/>
      <w:lvlText w:val="%1)"/>
      <w:lvlJc w:val="left"/>
      <w:pPr>
        <w:tabs>
          <w:tab w:val="num" w:pos="180"/>
        </w:tabs>
        <w:ind w:left="180" w:hanging="360"/>
      </w:pPr>
      <w:rPr>
        <w:rFonts w:hint="default"/>
      </w:rPr>
    </w:lvl>
    <w:lvl w:ilvl="1" w:tplc="041F0019">
      <w:start w:val="1"/>
      <w:numFmt w:val="lowerLetter"/>
      <w:lvlText w:val="%2."/>
      <w:lvlJc w:val="left"/>
      <w:pPr>
        <w:tabs>
          <w:tab w:val="num" w:pos="900"/>
        </w:tabs>
        <w:ind w:left="900" w:hanging="360"/>
      </w:pPr>
    </w:lvl>
    <w:lvl w:ilvl="2" w:tplc="041F001B">
      <w:start w:val="1"/>
      <w:numFmt w:val="lowerRoman"/>
      <w:lvlText w:val="%3."/>
      <w:lvlJc w:val="right"/>
      <w:pPr>
        <w:tabs>
          <w:tab w:val="num" w:pos="1620"/>
        </w:tabs>
        <w:ind w:left="1620" w:hanging="180"/>
      </w:pPr>
    </w:lvl>
    <w:lvl w:ilvl="3" w:tplc="041F000F">
      <w:start w:val="1"/>
      <w:numFmt w:val="decimal"/>
      <w:lvlText w:val="%4."/>
      <w:lvlJc w:val="left"/>
      <w:pPr>
        <w:tabs>
          <w:tab w:val="num" w:pos="2340"/>
        </w:tabs>
        <w:ind w:left="2340" w:hanging="360"/>
      </w:pPr>
    </w:lvl>
    <w:lvl w:ilvl="4" w:tplc="041F0019">
      <w:start w:val="1"/>
      <w:numFmt w:val="lowerLetter"/>
      <w:lvlText w:val="%5."/>
      <w:lvlJc w:val="left"/>
      <w:pPr>
        <w:tabs>
          <w:tab w:val="num" w:pos="3060"/>
        </w:tabs>
        <w:ind w:left="3060" w:hanging="360"/>
      </w:pPr>
    </w:lvl>
    <w:lvl w:ilvl="5" w:tplc="041F001B">
      <w:start w:val="1"/>
      <w:numFmt w:val="lowerRoman"/>
      <w:lvlText w:val="%6."/>
      <w:lvlJc w:val="right"/>
      <w:pPr>
        <w:tabs>
          <w:tab w:val="num" w:pos="3780"/>
        </w:tabs>
        <w:ind w:left="3780" w:hanging="180"/>
      </w:pPr>
    </w:lvl>
    <w:lvl w:ilvl="6" w:tplc="041F000F">
      <w:start w:val="1"/>
      <w:numFmt w:val="decimal"/>
      <w:lvlText w:val="%7."/>
      <w:lvlJc w:val="left"/>
      <w:pPr>
        <w:tabs>
          <w:tab w:val="num" w:pos="4500"/>
        </w:tabs>
        <w:ind w:left="4500" w:hanging="360"/>
      </w:pPr>
    </w:lvl>
    <w:lvl w:ilvl="7" w:tplc="041F0019">
      <w:start w:val="1"/>
      <w:numFmt w:val="lowerLetter"/>
      <w:lvlText w:val="%8."/>
      <w:lvlJc w:val="left"/>
      <w:pPr>
        <w:tabs>
          <w:tab w:val="num" w:pos="5220"/>
        </w:tabs>
        <w:ind w:left="5220" w:hanging="360"/>
      </w:pPr>
    </w:lvl>
    <w:lvl w:ilvl="8" w:tplc="041F001B">
      <w:start w:val="1"/>
      <w:numFmt w:val="lowerRoman"/>
      <w:lvlText w:val="%9."/>
      <w:lvlJc w:val="right"/>
      <w:pPr>
        <w:tabs>
          <w:tab w:val="num" w:pos="5940"/>
        </w:tabs>
        <w:ind w:left="5940" w:hanging="180"/>
      </w:pPr>
    </w:lvl>
  </w:abstractNum>
  <w:abstractNum w:abstractNumId="17">
    <w:nsid w:val="2F3F3EAB"/>
    <w:multiLevelType w:val="hybridMultilevel"/>
    <w:tmpl w:val="6CA6A386"/>
    <w:lvl w:ilvl="0" w:tplc="C360C680">
      <w:start w:val="1"/>
      <w:numFmt w:val="upperLetter"/>
      <w:lvlText w:val="%1)"/>
      <w:lvlJc w:val="left"/>
      <w:pPr>
        <w:ind w:left="720" w:hanging="360"/>
      </w:pPr>
      <w:rPr>
        <w:rFonts w:ascii="Arial" w:hAnsi="Arial" w:cs="Arial" w:hint="default"/>
        <w:b/>
        <w:bCs/>
        <w:i w:val="0"/>
        <w:iCs w:val="0"/>
        <w:sz w:val="21"/>
        <w:szCs w:val="21"/>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8">
    <w:nsid w:val="312D3615"/>
    <w:multiLevelType w:val="hybridMultilevel"/>
    <w:tmpl w:val="FB28F286"/>
    <w:lvl w:ilvl="0" w:tplc="A6E2BF96">
      <w:start w:val="1"/>
      <w:numFmt w:val="upperLetter"/>
      <w:lvlText w:val="%1)"/>
      <w:lvlJc w:val="left"/>
      <w:pPr>
        <w:ind w:left="720"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9">
    <w:nsid w:val="31C62F58"/>
    <w:multiLevelType w:val="hybridMultilevel"/>
    <w:tmpl w:val="0038AAE4"/>
    <w:lvl w:ilvl="0" w:tplc="1510626A">
      <w:start w:val="1"/>
      <w:numFmt w:val="upperLetter"/>
      <w:lvlText w:val="%1)"/>
      <w:lvlJc w:val="left"/>
      <w:pPr>
        <w:tabs>
          <w:tab w:val="num" w:pos="540"/>
        </w:tabs>
        <w:ind w:left="540" w:hanging="360"/>
      </w:pPr>
      <w:rPr>
        <w:rFonts w:hint="default"/>
      </w:rPr>
    </w:lvl>
    <w:lvl w:ilvl="1" w:tplc="041F0019">
      <w:start w:val="1"/>
      <w:numFmt w:val="lowerLetter"/>
      <w:lvlText w:val="%2."/>
      <w:lvlJc w:val="left"/>
      <w:pPr>
        <w:tabs>
          <w:tab w:val="num" w:pos="1260"/>
        </w:tabs>
        <w:ind w:left="1260" w:hanging="360"/>
      </w:pPr>
    </w:lvl>
    <w:lvl w:ilvl="2" w:tplc="041F001B">
      <w:start w:val="1"/>
      <w:numFmt w:val="lowerRoman"/>
      <w:lvlText w:val="%3."/>
      <w:lvlJc w:val="right"/>
      <w:pPr>
        <w:tabs>
          <w:tab w:val="num" w:pos="1980"/>
        </w:tabs>
        <w:ind w:left="1980" w:hanging="180"/>
      </w:pPr>
    </w:lvl>
    <w:lvl w:ilvl="3" w:tplc="041F000F">
      <w:start w:val="1"/>
      <w:numFmt w:val="decimal"/>
      <w:lvlText w:val="%4."/>
      <w:lvlJc w:val="left"/>
      <w:pPr>
        <w:tabs>
          <w:tab w:val="num" w:pos="2700"/>
        </w:tabs>
        <w:ind w:left="2700" w:hanging="360"/>
      </w:pPr>
    </w:lvl>
    <w:lvl w:ilvl="4" w:tplc="041F0019">
      <w:start w:val="1"/>
      <w:numFmt w:val="lowerLetter"/>
      <w:lvlText w:val="%5."/>
      <w:lvlJc w:val="left"/>
      <w:pPr>
        <w:tabs>
          <w:tab w:val="num" w:pos="3420"/>
        </w:tabs>
        <w:ind w:left="3420" w:hanging="360"/>
      </w:pPr>
    </w:lvl>
    <w:lvl w:ilvl="5" w:tplc="041F001B">
      <w:start w:val="1"/>
      <w:numFmt w:val="lowerRoman"/>
      <w:lvlText w:val="%6."/>
      <w:lvlJc w:val="right"/>
      <w:pPr>
        <w:tabs>
          <w:tab w:val="num" w:pos="4140"/>
        </w:tabs>
        <w:ind w:left="4140" w:hanging="180"/>
      </w:pPr>
    </w:lvl>
    <w:lvl w:ilvl="6" w:tplc="041F000F">
      <w:start w:val="1"/>
      <w:numFmt w:val="decimal"/>
      <w:lvlText w:val="%7."/>
      <w:lvlJc w:val="left"/>
      <w:pPr>
        <w:tabs>
          <w:tab w:val="num" w:pos="4860"/>
        </w:tabs>
        <w:ind w:left="4860" w:hanging="360"/>
      </w:pPr>
    </w:lvl>
    <w:lvl w:ilvl="7" w:tplc="041F0019">
      <w:start w:val="1"/>
      <w:numFmt w:val="lowerLetter"/>
      <w:lvlText w:val="%8."/>
      <w:lvlJc w:val="left"/>
      <w:pPr>
        <w:tabs>
          <w:tab w:val="num" w:pos="5580"/>
        </w:tabs>
        <w:ind w:left="5580" w:hanging="360"/>
      </w:pPr>
    </w:lvl>
    <w:lvl w:ilvl="8" w:tplc="041F001B">
      <w:start w:val="1"/>
      <w:numFmt w:val="lowerRoman"/>
      <w:lvlText w:val="%9."/>
      <w:lvlJc w:val="right"/>
      <w:pPr>
        <w:tabs>
          <w:tab w:val="num" w:pos="6300"/>
        </w:tabs>
        <w:ind w:left="6300" w:hanging="180"/>
      </w:pPr>
    </w:lvl>
  </w:abstractNum>
  <w:abstractNum w:abstractNumId="20">
    <w:nsid w:val="340D0704"/>
    <w:multiLevelType w:val="hybridMultilevel"/>
    <w:tmpl w:val="BA54BB28"/>
    <w:lvl w:ilvl="0" w:tplc="B8EA7B9E">
      <w:start w:val="1"/>
      <w:numFmt w:val="upperLetter"/>
      <w:lvlText w:val="%1)"/>
      <w:lvlJc w:val="left"/>
      <w:pPr>
        <w:ind w:left="360" w:hanging="360"/>
      </w:pPr>
      <w:rPr>
        <w:rFonts w:hint="default"/>
        <w:b/>
        <w:bCs/>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21">
    <w:nsid w:val="34B714B7"/>
    <w:multiLevelType w:val="hybridMultilevel"/>
    <w:tmpl w:val="D5CA3324"/>
    <w:lvl w:ilvl="0" w:tplc="4612B200">
      <w:start w:val="1"/>
      <w:numFmt w:val="decimal"/>
      <w:lvlText w:val="%1)"/>
      <w:lvlJc w:val="left"/>
      <w:pPr>
        <w:ind w:left="720"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2">
    <w:nsid w:val="3696663B"/>
    <w:multiLevelType w:val="hybridMultilevel"/>
    <w:tmpl w:val="31E0EE68"/>
    <w:lvl w:ilvl="0" w:tplc="BED8206A">
      <w:start w:val="1"/>
      <w:numFmt w:val="upperLetter"/>
      <w:lvlText w:val="%1)"/>
      <w:lvlJc w:val="left"/>
      <w:pPr>
        <w:ind w:left="360" w:hanging="360"/>
      </w:pPr>
      <w:rPr>
        <w:rFonts w:hint="default"/>
        <w:b/>
        <w:bCs/>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23">
    <w:nsid w:val="3D9361F0"/>
    <w:multiLevelType w:val="hybridMultilevel"/>
    <w:tmpl w:val="3E5847B6"/>
    <w:lvl w:ilvl="0" w:tplc="82882FC0">
      <w:start w:val="1"/>
      <w:numFmt w:val="upperLetter"/>
      <w:lvlText w:val="%1)"/>
      <w:lvlJc w:val="left"/>
      <w:pPr>
        <w:ind w:left="360" w:hanging="360"/>
      </w:pPr>
      <w:rPr>
        <w:rFonts w:ascii="Comic Sans MS" w:hAnsi="Comic Sans MS" w:cs="Comic Sans MS" w:hint="default"/>
        <w:b/>
        <w:bCs/>
        <w:i w:val="0"/>
        <w:iCs w:val="0"/>
        <w:sz w:val="20"/>
        <w:szCs w:val="20"/>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24">
    <w:nsid w:val="4341575B"/>
    <w:multiLevelType w:val="hybridMultilevel"/>
    <w:tmpl w:val="F72CFFD2"/>
    <w:lvl w:ilvl="0" w:tplc="B1465068">
      <w:start w:val="1"/>
      <w:numFmt w:val="decimal"/>
      <w:lvlText w:val="%1-"/>
      <w:lvlJc w:val="left"/>
      <w:pPr>
        <w:ind w:left="-491" w:hanging="360"/>
      </w:pPr>
      <w:rPr>
        <w:rFonts w:hint="default"/>
      </w:rPr>
    </w:lvl>
    <w:lvl w:ilvl="1" w:tplc="041F0019">
      <w:start w:val="1"/>
      <w:numFmt w:val="lowerLetter"/>
      <w:lvlText w:val="%2."/>
      <w:lvlJc w:val="left"/>
      <w:pPr>
        <w:ind w:left="229" w:hanging="360"/>
      </w:pPr>
    </w:lvl>
    <w:lvl w:ilvl="2" w:tplc="041F001B">
      <w:start w:val="1"/>
      <w:numFmt w:val="lowerRoman"/>
      <w:lvlText w:val="%3."/>
      <w:lvlJc w:val="right"/>
      <w:pPr>
        <w:ind w:left="949" w:hanging="180"/>
      </w:pPr>
    </w:lvl>
    <w:lvl w:ilvl="3" w:tplc="041F000F">
      <w:start w:val="1"/>
      <w:numFmt w:val="decimal"/>
      <w:lvlText w:val="%4."/>
      <w:lvlJc w:val="left"/>
      <w:pPr>
        <w:ind w:left="1669" w:hanging="360"/>
      </w:pPr>
    </w:lvl>
    <w:lvl w:ilvl="4" w:tplc="041F0019">
      <w:start w:val="1"/>
      <w:numFmt w:val="lowerLetter"/>
      <w:lvlText w:val="%5."/>
      <w:lvlJc w:val="left"/>
      <w:pPr>
        <w:ind w:left="2389" w:hanging="360"/>
      </w:pPr>
    </w:lvl>
    <w:lvl w:ilvl="5" w:tplc="041F001B">
      <w:start w:val="1"/>
      <w:numFmt w:val="lowerRoman"/>
      <w:lvlText w:val="%6."/>
      <w:lvlJc w:val="right"/>
      <w:pPr>
        <w:ind w:left="3109" w:hanging="180"/>
      </w:pPr>
    </w:lvl>
    <w:lvl w:ilvl="6" w:tplc="041F000F">
      <w:start w:val="1"/>
      <w:numFmt w:val="decimal"/>
      <w:lvlText w:val="%7."/>
      <w:lvlJc w:val="left"/>
      <w:pPr>
        <w:ind w:left="3829" w:hanging="360"/>
      </w:pPr>
    </w:lvl>
    <w:lvl w:ilvl="7" w:tplc="041F0019">
      <w:start w:val="1"/>
      <w:numFmt w:val="lowerLetter"/>
      <w:lvlText w:val="%8."/>
      <w:lvlJc w:val="left"/>
      <w:pPr>
        <w:ind w:left="4549" w:hanging="360"/>
      </w:pPr>
    </w:lvl>
    <w:lvl w:ilvl="8" w:tplc="041F001B">
      <w:start w:val="1"/>
      <w:numFmt w:val="lowerRoman"/>
      <w:lvlText w:val="%9."/>
      <w:lvlJc w:val="right"/>
      <w:pPr>
        <w:ind w:left="5269" w:hanging="180"/>
      </w:pPr>
    </w:lvl>
  </w:abstractNum>
  <w:abstractNum w:abstractNumId="25">
    <w:nsid w:val="43F71C63"/>
    <w:multiLevelType w:val="hybridMultilevel"/>
    <w:tmpl w:val="96DA9798"/>
    <w:lvl w:ilvl="0" w:tplc="512A4E08">
      <w:start w:val="1"/>
      <w:numFmt w:val="upperLetter"/>
      <w:lvlText w:val="%1)"/>
      <w:lvlJc w:val="left"/>
      <w:pPr>
        <w:ind w:left="360" w:hanging="360"/>
      </w:pPr>
      <w:rPr>
        <w:rFonts w:hint="default"/>
        <w:b/>
        <w:bCs/>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26">
    <w:nsid w:val="45E07057"/>
    <w:multiLevelType w:val="hybridMultilevel"/>
    <w:tmpl w:val="E50EF5FA"/>
    <w:lvl w:ilvl="0" w:tplc="FEBAD0C8">
      <w:start w:val="1"/>
      <w:numFmt w:val="upperLetter"/>
      <w:lvlText w:val="%1)"/>
      <w:lvlJc w:val="left"/>
      <w:pPr>
        <w:ind w:left="720" w:hanging="360"/>
      </w:pPr>
      <w:rPr>
        <w:rFonts w:ascii="Arial" w:hAnsi="Arial" w:cs="Arial" w:hint="default"/>
        <w:b/>
        <w:bCs/>
        <w:i w:val="0"/>
        <w:iCs w:val="0"/>
        <w:sz w:val="20"/>
        <w:szCs w:val="20"/>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7">
    <w:nsid w:val="463C3E1C"/>
    <w:multiLevelType w:val="hybridMultilevel"/>
    <w:tmpl w:val="CB60D6BA"/>
    <w:lvl w:ilvl="0" w:tplc="4EB29C4A">
      <w:start w:val="1"/>
      <w:numFmt w:val="upperLetter"/>
      <w:lvlText w:val="%1."/>
      <w:lvlJc w:val="left"/>
      <w:pPr>
        <w:tabs>
          <w:tab w:val="num" w:pos="360"/>
        </w:tabs>
        <w:ind w:left="360" w:hanging="360"/>
      </w:pPr>
      <w:rPr>
        <w:b w:val="0"/>
        <w:bCs w:val="0"/>
      </w:rPr>
    </w:lvl>
    <w:lvl w:ilvl="1" w:tplc="041F0019">
      <w:start w:val="1"/>
      <w:numFmt w:val="lowerLetter"/>
      <w:lvlText w:val="%2."/>
      <w:lvlJc w:val="left"/>
      <w:pPr>
        <w:tabs>
          <w:tab w:val="num" w:pos="1800"/>
        </w:tabs>
        <w:ind w:left="1800" w:hanging="360"/>
      </w:pPr>
    </w:lvl>
    <w:lvl w:ilvl="2" w:tplc="041F001B">
      <w:start w:val="1"/>
      <w:numFmt w:val="lowerRoman"/>
      <w:lvlText w:val="%3."/>
      <w:lvlJc w:val="right"/>
      <w:pPr>
        <w:tabs>
          <w:tab w:val="num" w:pos="2520"/>
        </w:tabs>
        <w:ind w:left="2520" w:hanging="180"/>
      </w:pPr>
    </w:lvl>
    <w:lvl w:ilvl="3" w:tplc="041F000F">
      <w:start w:val="1"/>
      <w:numFmt w:val="decimal"/>
      <w:lvlText w:val="%4."/>
      <w:lvlJc w:val="left"/>
      <w:pPr>
        <w:tabs>
          <w:tab w:val="num" w:pos="3240"/>
        </w:tabs>
        <w:ind w:left="3240" w:hanging="360"/>
      </w:pPr>
    </w:lvl>
    <w:lvl w:ilvl="4" w:tplc="041F0019">
      <w:start w:val="1"/>
      <w:numFmt w:val="lowerLetter"/>
      <w:lvlText w:val="%5."/>
      <w:lvlJc w:val="left"/>
      <w:pPr>
        <w:tabs>
          <w:tab w:val="num" w:pos="3960"/>
        </w:tabs>
        <w:ind w:left="3960" w:hanging="360"/>
      </w:pPr>
    </w:lvl>
    <w:lvl w:ilvl="5" w:tplc="041F001B">
      <w:start w:val="1"/>
      <w:numFmt w:val="lowerRoman"/>
      <w:lvlText w:val="%6."/>
      <w:lvlJc w:val="right"/>
      <w:pPr>
        <w:tabs>
          <w:tab w:val="num" w:pos="4680"/>
        </w:tabs>
        <w:ind w:left="4680" w:hanging="180"/>
      </w:pPr>
    </w:lvl>
    <w:lvl w:ilvl="6" w:tplc="041F000F">
      <w:start w:val="1"/>
      <w:numFmt w:val="decimal"/>
      <w:lvlText w:val="%7."/>
      <w:lvlJc w:val="left"/>
      <w:pPr>
        <w:tabs>
          <w:tab w:val="num" w:pos="5400"/>
        </w:tabs>
        <w:ind w:left="5400" w:hanging="360"/>
      </w:pPr>
    </w:lvl>
    <w:lvl w:ilvl="7" w:tplc="041F0019">
      <w:start w:val="1"/>
      <w:numFmt w:val="lowerLetter"/>
      <w:lvlText w:val="%8."/>
      <w:lvlJc w:val="left"/>
      <w:pPr>
        <w:tabs>
          <w:tab w:val="num" w:pos="6120"/>
        </w:tabs>
        <w:ind w:left="6120" w:hanging="360"/>
      </w:pPr>
    </w:lvl>
    <w:lvl w:ilvl="8" w:tplc="041F001B">
      <w:start w:val="1"/>
      <w:numFmt w:val="lowerRoman"/>
      <w:lvlText w:val="%9."/>
      <w:lvlJc w:val="right"/>
      <w:pPr>
        <w:tabs>
          <w:tab w:val="num" w:pos="6840"/>
        </w:tabs>
        <w:ind w:left="6840" w:hanging="180"/>
      </w:pPr>
    </w:lvl>
  </w:abstractNum>
  <w:abstractNum w:abstractNumId="28">
    <w:nsid w:val="464348F6"/>
    <w:multiLevelType w:val="hybridMultilevel"/>
    <w:tmpl w:val="84B6B1C0"/>
    <w:lvl w:ilvl="0" w:tplc="B61270AC">
      <w:start w:val="1"/>
      <w:numFmt w:val="upperLetter"/>
      <w:lvlText w:val="%1)"/>
      <w:lvlJc w:val="left"/>
      <w:pPr>
        <w:ind w:left="720"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9">
    <w:nsid w:val="47D33D95"/>
    <w:multiLevelType w:val="hybridMultilevel"/>
    <w:tmpl w:val="A9AA4A1C"/>
    <w:lvl w:ilvl="0" w:tplc="65E8D9F4">
      <w:start w:val="1"/>
      <w:numFmt w:val="upperLetter"/>
      <w:lvlText w:val="%1)"/>
      <w:lvlJc w:val="left"/>
      <w:pPr>
        <w:ind w:left="786" w:hanging="360"/>
      </w:pPr>
      <w:rPr>
        <w:rFonts w:ascii="Arial" w:hAnsi="Arial" w:cs="Arial" w:hint="default"/>
        <w:b/>
        <w:bCs/>
        <w:i w:val="0"/>
        <w:iCs w:val="0"/>
        <w:sz w:val="18"/>
        <w:szCs w:val="18"/>
      </w:rPr>
    </w:lvl>
    <w:lvl w:ilvl="1" w:tplc="041F0019">
      <w:start w:val="1"/>
      <w:numFmt w:val="lowerLetter"/>
      <w:lvlText w:val="%2."/>
      <w:lvlJc w:val="left"/>
      <w:pPr>
        <w:ind w:left="1506" w:hanging="360"/>
      </w:pPr>
    </w:lvl>
    <w:lvl w:ilvl="2" w:tplc="041F001B">
      <w:start w:val="1"/>
      <w:numFmt w:val="lowerRoman"/>
      <w:lvlText w:val="%3."/>
      <w:lvlJc w:val="right"/>
      <w:pPr>
        <w:ind w:left="2226" w:hanging="180"/>
      </w:pPr>
    </w:lvl>
    <w:lvl w:ilvl="3" w:tplc="041F000F">
      <w:start w:val="1"/>
      <w:numFmt w:val="decimal"/>
      <w:lvlText w:val="%4."/>
      <w:lvlJc w:val="left"/>
      <w:pPr>
        <w:ind w:left="2946" w:hanging="360"/>
      </w:pPr>
    </w:lvl>
    <w:lvl w:ilvl="4" w:tplc="041F0019">
      <w:start w:val="1"/>
      <w:numFmt w:val="lowerLetter"/>
      <w:lvlText w:val="%5."/>
      <w:lvlJc w:val="left"/>
      <w:pPr>
        <w:ind w:left="3666" w:hanging="360"/>
      </w:pPr>
    </w:lvl>
    <w:lvl w:ilvl="5" w:tplc="041F001B">
      <w:start w:val="1"/>
      <w:numFmt w:val="lowerRoman"/>
      <w:lvlText w:val="%6."/>
      <w:lvlJc w:val="right"/>
      <w:pPr>
        <w:ind w:left="4386" w:hanging="180"/>
      </w:pPr>
    </w:lvl>
    <w:lvl w:ilvl="6" w:tplc="041F000F">
      <w:start w:val="1"/>
      <w:numFmt w:val="decimal"/>
      <w:lvlText w:val="%7."/>
      <w:lvlJc w:val="left"/>
      <w:pPr>
        <w:ind w:left="5106" w:hanging="360"/>
      </w:pPr>
    </w:lvl>
    <w:lvl w:ilvl="7" w:tplc="041F0019">
      <w:start w:val="1"/>
      <w:numFmt w:val="lowerLetter"/>
      <w:lvlText w:val="%8."/>
      <w:lvlJc w:val="left"/>
      <w:pPr>
        <w:ind w:left="5826" w:hanging="360"/>
      </w:pPr>
    </w:lvl>
    <w:lvl w:ilvl="8" w:tplc="041F001B">
      <w:start w:val="1"/>
      <w:numFmt w:val="lowerRoman"/>
      <w:lvlText w:val="%9."/>
      <w:lvlJc w:val="right"/>
      <w:pPr>
        <w:ind w:left="6546" w:hanging="180"/>
      </w:pPr>
    </w:lvl>
  </w:abstractNum>
  <w:abstractNum w:abstractNumId="30">
    <w:nsid w:val="4B8F75AB"/>
    <w:multiLevelType w:val="hybridMultilevel"/>
    <w:tmpl w:val="02B08B90"/>
    <w:lvl w:ilvl="0" w:tplc="74102CDC">
      <w:start w:val="1"/>
      <w:numFmt w:val="upperLetter"/>
      <w:lvlText w:val="%1)"/>
      <w:lvlJc w:val="left"/>
      <w:pPr>
        <w:tabs>
          <w:tab w:val="num" w:pos="361"/>
        </w:tabs>
        <w:ind w:left="361" w:hanging="360"/>
      </w:pPr>
      <w:rPr>
        <w:rFonts w:hint="default"/>
        <w:b/>
        <w:bCs/>
      </w:rPr>
    </w:lvl>
    <w:lvl w:ilvl="1" w:tplc="041F0019">
      <w:start w:val="1"/>
      <w:numFmt w:val="lowerLetter"/>
      <w:lvlText w:val="%2."/>
      <w:lvlJc w:val="left"/>
      <w:pPr>
        <w:tabs>
          <w:tab w:val="num" w:pos="1081"/>
        </w:tabs>
        <w:ind w:left="1081" w:hanging="360"/>
      </w:pPr>
    </w:lvl>
    <w:lvl w:ilvl="2" w:tplc="041F001B">
      <w:start w:val="1"/>
      <w:numFmt w:val="lowerRoman"/>
      <w:lvlText w:val="%3."/>
      <w:lvlJc w:val="right"/>
      <w:pPr>
        <w:tabs>
          <w:tab w:val="num" w:pos="1801"/>
        </w:tabs>
        <w:ind w:left="1801" w:hanging="180"/>
      </w:pPr>
    </w:lvl>
    <w:lvl w:ilvl="3" w:tplc="041F000F">
      <w:start w:val="1"/>
      <w:numFmt w:val="decimal"/>
      <w:lvlText w:val="%4."/>
      <w:lvlJc w:val="left"/>
      <w:pPr>
        <w:tabs>
          <w:tab w:val="num" w:pos="2521"/>
        </w:tabs>
        <w:ind w:left="2521" w:hanging="360"/>
      </w:pPr>
    </w:lvl>
    <w:lvl w:ilvl="4" w:tplc="041F0019">
      <w:start w:val="1"/>
      <w:numFmt w:val="lowerLetter"/>
      <w:lvlText w:val="%5."/>
      <w:lvlJc w:val="left"/>
      <w:pPr>
        <w:tabs>
          <w:tab w:val="num" w:pos="3241"/>
        </w:tabs>
        <w:ind w:left="3241" w:hanging="360"/>
      </w:pPr>
    </w:lvl>
    <w:lvl w:ilvl="5" w:tplc="041F001B">
      <w:start w:val="1"/>
      <w:numFmt w:val="lowerRoman"/>
      <w:lvlText w:val="%6."/>
      <w:lvlJc w:val="right"/>
      <w:pPr>
        <w:tabs>
          <w:tab w:val="num" w:pos="3961"/>
        </w:tabs>
        <w:ind w:left="3961" w:hanging="180"/>
      </w:pPr>
    </w:lvl>
    <w:lvl w:ilvl="6" w:tplc="041F000F">
      <w:start w:val="1"/>
      <w:numFmt w:val="decimal"/>
      <w:lvlText w:val="%7."/>
      <w:lvlJc w:val="left"/>
      <w:pPr>
        <w:tabs>
          <w:tab w:val="num" w:pos="4681"/>
        </w:tabs>
        <w:ind w:left="4681" w:hanging="360"/>
      </w:pPr>
    </w:lvl>
    <w:lvl w:ilvl="7" w:tplc="041F0019">
      <w:start w:val="1"/>
      <w:numFmt w:val="lowerLetter"/>
      <w:lvlText w:val="%8."/>
      <w:lvlJc w:val="left"/>
      <w:pPr>
        <w:tabs>
          <w:tab w:val="num" w:pos="5401"/>
        </w:tabs>
        <w:ind w:left="5401" w:hanging="360"/>
      </w:pPr>
    </w:lvl>
    <w:lvl w:ilvl="8" w:tplc="041F001B">
      <w:start w:val="1"/>
      <w:numFmt w:val="lowerRoman"/>
      <w:lvlText w:val="%9."/>
      <w:lvlJc w:val="right"/>
      <w:pPr>
        <w:tabs>
          <w:tab w:val="num" w:pos="6121"/>
        </w:tabs>
        <w:ind w:left="6121" w:hanging="180"/>
      </w:pPr>
    </w:lvl>
  </w:abstractNum>
  <w:abstractNum w:abstractNumId="31">
    <w:nsid w:val="4CD66592"/>
    <w:multiLevelType w:val="hybridMultilevel"/>
    <w:tmpl w:val="62D2A1F6"/>
    <w:lvl w:ilvl="0" w:tplc="FDF4052C">
      <w:start w:val="1"/>
      <w:numFmt w:val="upperLetter"/>
      <w:lvlText w:val="%1)"/>
      <w:lvlJc w:val="left"/>
      <w:pPr>
        <w:ind w:left="360" w:hanging="360"/>
      </w:pPr>
      <w:rPr>
        <w:rFonts w:ascii="Arial" w:hAnsi="Arial" w:cs="Arial" w:hint="default"/>
        <w:b/>
        <w:bCs/>
        <w:i w:val="0"/>
        <w:iCs w:val="0"/>
        <w:sz w:val="20"/>
        <w:szCs w:val="20"/>
      </w:rPr>
    </w:lvl>
    <w:lvl w:ilvl="1" w:tplc="041F0019">
      <w:start w:val="1"/>
      <w:numFmt w:val="lowerLetter"/>
      <w:lvlText w:val="%2."/>
      <w:lvlJc w:val="left"/>
      <w:pPr>
        <w:ind w:left="1364" w:hanging="360"/>
      </w:pPr>
    </w:lvl>
    <w:lvl w:ilvl="2" w:tplc="041F001B">
      <w:start w:val="1"/>
      <w:numFmt w:val="lowerRoman"/>
      <w:lvlText w:val="%3."/>
      <w:lvlJc w:val="right"/>
      <w:pPr>
        <w:ind w:left="2084" w:hanging="180"/>
      </w:pPr>
    </w:lvl>
    <w:lvl w:ilvl="3" w:tplc="041F000F">
      <w:start w:val="1"/>
      <w:numFmt w:val="decimal"/>
      <w:lvlText w:val="%4."/>
      <w:lvlJc w:val="left"/>
      <w:pPr>
        <w:ind w:left="2804" w:hanging="360"/>
      </w:pPr>
    </w:lvl>
    <w:lvl w:ilvl="4" w:tplc="041F0019">
      <w:start w:val="1"/>
      <w:numFmt w:val="lowerLetter"/>
      <w:lvlText w:val="%5."/>
      <w:lvlJc w:val="left"/>
      <w:pPr>
        <w:ind w:left="3524" w:hanging="360"/>
      </w:pPr>
    </w:lvl>
    <w:lvl w:ilvl="5" w:tplc="041F001B">
      <w:start w:val="1"/>
      <w:numFmt w:val="lowerRoman"/>
      <w:lvlText w:val="%6."/>
      <w:lvlJc w:val="right"/>
      <w:pPr>
        <w:ind w:left="4244" w:hanging="180"/>
      </w:pPr>
    </w:lvl>
    <w:lvl w:ilvl="6" w:tplc="041F000F">
      <w:start w:val="1"/>
      <w:numFmt w:val="decimal"/>
      <w:lvlText w:val="%7."/>
      <w:lvlJc w:val="left"/>
      <w:pPr>
        <w:ind w:left="4964" w:hanging="360"/>
      </w:pPr>
    </w:lvl>
    <w:lvl w:ilvl="7" w:tplc="041F0019">
      <w:start w:val="1"/>
      <w:numFmt w:val="lowerLetter"/>
      <w:lvlText w:val="%8."/>
      <w:lvlJc w:val="left"/>
      <w:pPr>
        <w:ind w:left="5684" w:hanging="360"/>
      </w:pPr>
    </w:lvl>
    <w:lvl w:ilvl="8" w:tplc="041F001B">
      <w:start w:val="1"/>
      <w:numFmt w:val="lowerRoman"/>
      <w:lvlText w:val="%9."/>
      <w:lvlJc w:val="right"/>
      <w:pPr>
        <w:ind w:left="6404" w:hanging="180"/>
      </w:pPr>
    </w:lvl>
  </w:abstractNum>
  <w:abstractNum w:abstractNumId="32">
    <w:nsid w:val="4D2F3823"/>
    <w:multiLevelType w:val="hybridMultilevel"/>
    <w:tmpl w:val="BF62907C"/>
    <w:lvl w:ilvl="0" w:tplc="7780E010">
      <w:start w:val="1"/>
      <w:numFmt w:val="upperLetter"/>
      <w:lvlText w:val="%1)"/>
      <w:lvlJc w:val="left"/>
      <w:pPr>
        <w:ind w:left="720" w:hanging="360"/>
      </w:pPr>
      <w:rPr>
        <w:rFonts w:ascii="Arial" w:hAnsi="Arial" w:cs="Arial" w:hint="default"/>
        <w:b/>
        <w:bCs/>
        <w:i w:val="0"/>
        <w:iCs w:val="0"/>
        <w:sz w:val="20"/>
        <w:szCs w:val="20"/>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3">
    <w:nsid w:val="4DB56CFD"/>
    <w:multiLevelType w:val="hybridMultilevel"/>
    <w:tmpl w:val="E4BE0348"/>
    <w:lvl w:ilvl="0" w:tplc="91FAB782">
      <w:start w:val="1"/>
      <w:numFmt w:val="decimal"/>
      <w:lvlText w:val="%1-"/>
      <w:lvlJc w:val="left"/>
      <w:pPr>
        <w:tabs>
          <w:tab w:val="num" w:pos="360"/>
        </w:tabs>
        <w:ind w:left="360" w:hanging="360"/>
      </w:pPr>
      <w:rPr>
        <w:rFonts w:hint="default"/>
        <w:b/>
        <w:bCs/>
      </w:rPr>
    </w:lvl>
    <w:lvl w:ilvl="1" w:tplc="2B1E88DE">
      <w:start w:val="1"/>
      <w:numFmt w:val="upperLetter"/>
      <w:lvlText w:val="%2)"/>
      <w:lvlJc w:val="left"/>
      <w:pPr>
        <w:tabs>
          <w:tab w:val="num" w:pos="1440"/>
        </w:tabs>
        <w:ind w:left="1440" w:hanging="360"/>
      </w:pPr>
      <w:rPr>
        <w:rFonts w:hint="default"/>
      </w:r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34">
    <w:nsid w:val="51600B23"/>
    <w:multiLevelType w:val="singleLevel"/>
    <w:tmpl w:val="6666DC54"/>
    <w:lvl w:ilvl="0">
      <w:start w:val="1"/>
      <w:numFmt w:val="upperLetter"/>
      <w:lvlText w:val="%1)"/>
      <w:lvlJc w:val="left"/>
      <w:pPr>
        <w:tabs>
          <w:tab w:val="num" w:pos="360"/>
        </w:tabs>
        <w:ind w:left="360" w:hanging="360"/>
      </w:pPr>
      <w:rPr>
        <w:rFonts w:hint="default"/>
        <w:b/>
        <w:bCs/>
      </w:rPr>
    </w:lvl>
  </w:abstractNum>
  <w:abstractNum w:abstractNumId="35">
    <w:nsid w:val="556B43C3"/>
    <w:multiLevelType w:val="hybridMultilevel"/>
    <w:tmpl w:val="473C1F68"/>
    <w:lvl w:ilvl="0" w:tplc="51A8FFA0">
      <w:start w:val="1"/>
      <w:numFmt w:val="upperLetter"/>
      <w:lvlText w:val="%1)"/>
      <w:lvlJc w:val="left"/>
      <w:pPr>
        <w:ind w:left="360" w:hanging="360"/>
      </w:pPr>
      <w:rPr>
        <w:rFonts w:ascii="Arial" w:hAnsi="Arial" w:cs="Arial" w:hint="default"/>
        <w:b/>
        <w:bCs/>
        <w:i w:val="0"/>
        <w:iCs w:val="0"/>
        <w:sz w:val="21"/>
        <w:szCs w:val="21"/>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6">
    <w:nsid w:val="583F4041"/>
    <w:multiLevelType w:val="hybridMultilevel"/>
    <w:tmpl w:val="1466057C"/>
    <w:lvl w:ilvl="0" w:tplc="B1048B44">
      <w:start w:val="1"/>
      <w:numFmt w:val="decimal"/>
      <w:lvlText w:val="%1-"/>
      <w:lvlJc w:val="left"/>
      <w:pPr>
        <w:ind w:left="360" w:hanging="360"/>
      </w:pPr>
      <w:rPr>
        <w:rFonts w:hint="default"/>
        <w:b/>
        <w:bCs/>
        <w:sz w:val="22"/>
        <w:szCs w:val="22"/>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37">
    <w:nsid w:val="61147BB2"/>
    <w:multiLevelType w:val="hybridMultilevel"/>
    <w:tmpl w:val="659CA8C2"/>
    <w:lvl w:ilvl="0" w:tplc="ADE00A96">
      <w:start w:val="1"/>
      <w:numFmt w:val="upperLetter"/>
      <w:lvlText w:val="%1)"/>
      <w:lvlJc w:val="left"/>
      <w:pPr>
        <w:ind w:left="360" w:hanging="360"/>
      </w:pPr>
      <w:rPr>
        <w:rFonts w:hint="default"/>
        <w:b/>
        <w:bCs/>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38">
    <w:nsid w:val="62551EAB"/>
    <w:multiLevelType w:val="hybridMultilevel"/>
    <w:tmpl w:val="8BF258C6"/>
    <w:lvl w:ilvl="0" w:tplc="0D98F28C">
      <w:start w:val="1"/>
      <w:numFmt w:val="upp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9">
    <w:nsid w:val="638A60DA"/>
    <w:multiLevelType w:val="hybridMultilevel"/>
    <w:tmpl w:val="97AC2214"/>
    <w:lvl w:ilvl="0" w:tplc="8772AB50">
      <w:start w:val="1"/>
      <w:numFmt w:val="upp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40">
    <w:nsid w:val="660F0B26"/>
    <w:multiLevelType w:val="hybridMultilevel"/>
    <w:tmpl w:val="91C0F230"/>
    <w:lvl w:ilvl="0" w:tplc="FE7691B0">
      <w:start w:val="1"/>
      <w:numFmt w:val="upperLetter"/>
      <w:lvlText w:val="%1)"/>
      <w:lvlJc w:val="left"/>
      <w:pPr>
        <w:ind w:left="1068" w:hanging="360"/>
      </w:pPr>
      <w:rPr>
        <w:rFonts w:hint="default"/>
      </w:rPr>
    </w:lvl>
    <w:lvl w:ilvl="1" w:tplc="041F0019">
      <w:start w:val="1"/>
      <w:numFmt w:val="lowerLetter"/>
      <w:lvlText w:val="%2."/>
      <w:lvlJc w:val="left"/>
      <w:pPr>
        <w:ind w:left="1788" w:hanging="360"/>
      </w:pPr>
    </w:lvl>
    <w:lvl w:ilvl="2" w:tplc="041F001B">
      <w:start w:val="1"/>
      <w:numFmt w:val="lowerRoman"/>
      <w:lvlText w:val="%3."/>
      <w:lvlJc w:val="right"/>
      <w:pPr>
        <w:ind w:left="2508" w:hanging="180"/>
      </w:pPr>
    </w:lvl>
    <w:lvl w:ilvl="3" w:tplc="041F000F">
      <w:start w:val="1"/>
      <w:numFmt w:val="decimal"/>
      <w:lvlText w:val="%4."/>
      <w:lvlJc w:val="left"/>
      <w:pPr>
        <w:ind w:left="3228" w:hanging="360"/>
      </w:pPr>
    </w:lvl>
    <w:lvl w:ilvl="4" w:tplc="041F0019">
      <w:start w:val="1"/>
      <w:numFmt w:val="lowerLetter"/>
      <w:lvlText w:val="%5."/>
      <w:lvlJc w:val="left"/>
      <w:pPr>
        <w:ind w:left="3948" w:hanging="360"/>
      </w:pPr>
    </w:lvl>
    <w:lvl w:ilvl="5" w:tplc="041F001B">
      <w:start w:val="1"/>
      <w:numFmt w:val="lowerRoman"/>
      <w:lvlText w:val="%6."/>
      <w:lvlJc w:val="right"/>
      <w:pPr>
        <w:ind w:left="4668" w:hanging="180"/>
      </w:pPr>
    </w:lvl>
    <w:lvl w:ilvl="6" w:tplc="041F000F">
      <w:start w:val="1"/>
      <w:numFmt w:val="decimal"/>
      <w:lvlText w:val="%7."/>
      <w:lvlJc w:val="left"/>
      <w:pPr>
        <w:ind w:left="5388" w:hanging="360"/>
      </w:pPr>
    </w:lvl>
    <w:lvl w:ilvl="7" w:tplc="041F0019">
      <w:start w:val="1"/>
      <w:numFmt w:val="lowerLetter"/>
      <w:lvlText w:val="%8."/>
      <w:lvlJc w:val="left"/>
      <w:pPr>
        <w:ind w:left="6108" w:hanging="360"/>
      </w:pPr>
    </w:lvl>
    <w:lvl w:ilvl="8" w:tplc="041F001B">
      <w:start w:val="1"/>
      <w:numFmt w:val="lowerRoman"/>
      <w:lvlText w:val="%9."/>
      <w:lvlJc w:val="right"/>
      <w:pPr>
        <w:ind w:left="6828" w:hanging="180"/>
      </w:pPr>
    </w:lvl>
  </w:abstractNum>
  <w:abstractNum w:abstractNumId="41">
    <w:nsid w:val="691F242D"/>
    <w:multiLevelType w:val="hybridMultilevel"/>
    <w:tmpl w:val="027CC884"/>
    <w:lvl w:ilvl="0" w:tplc="ED0CA256">
      <w:start w:val="1"/>
      <w:numFmt w:val="upperLetter"/>
      <w:lvlText w:val="%1)"/>
      <w:lvlJc w:val="left"/>
      <w:pPr>
        <w:ind w:left="360" w:hanging="360"/>
      </w:pPr>
      <w:rPr>
        <w:rFonts w:ascii="Arial" w:hAnsi="Arial" w:cs="Arial" w:hint="default"/>
        <w:b/>
        <w:bCs/>
        <w:i w:val="0"/>
        <w:iCs w:val="0"/>
        <w:sz w:val="20"/>
        <w:szCs w:val="20"/>
      </w:rPr>
    </w:lvl>
    <w:lvl w:ilvl="1" w:tplc="041F0019">
      <w:start w:val="1"/>
      <w:numFmt w:val="lowerLetter"/>
      <w:lvlText w:val="%2."/>
      <w:lvlJc w:val="left"/>
      <w:pPr>
        <w:ind w:left="1364" w:hanging="360"/>
      </w:pPr>
    </w:lvl>
    <w:lvl w:ilvl="2" w:tplc="041F001B">
      <w:start w:val="1"/>
      <w:numFmt w:val="lowerRoman"/>
      <w:lvlText w:val="%3."/>
      <w:lvlJc w:val="right"/>
      <w:pPr>
        <w:ind w:left="2084" w:hanging="180"/>
      </w:pPr>
    </w:lvl>
    <w:lvl w:ilvl="3" w:tplc="041F000F">
      <w:start w:val="1"/>
      <w:numFmt w:val="decimal"/>
      <w:lvlText w:val="%4."/>
      <w:lvlJc w:val="left"/>
      <w:pPr>
        <w:ind w:left="2804" w:hanging="360"/>
      </w:pPr>
    </w:lvl>
    <w:lvl w:ilvl="4" w:tplc="041F0019">
      <w:start w:val="1"/>
      <w:numFmt w:val="lowerLetter"/>
      <w:lvlText w:val="%5."/>
      <w:lvlJc w:val="left"/>
      <w:pPr>
        <w:ind w:left="3524" w:hanging="360"/>
      </w:pPr>
    </w:lvl>
    <w:lvl w:ilvl="5" w:tplc="041F001B">
      <w:start w:val="1"/>
      <w:numFmt w:val="lowerRoman"/>
      <w:lvlText w:val="%6."/>
      <w:lvlJc w:val="right"/>
      <w:pPr>
        <w:ind w:left="4244" w:hanging="180"/>
      </w:pPr>
    </w:lvl>
    <w:lvl w:ilvl="6" w:tplc="041F000F">
      <w:start w:val="1"/>
      <w:numFmt w:val="decimal"/>
      <w:lvlText w:val="%7."/>
      <w:lvlJc w:val="left"/>
      <w:pPr>
        <w:ind w:left="4964" w:hanging="360"/>
      </w:pPr>
    </w:lvl>
    <w:lvl w:ilvl="7" w:tplc="041F0019">
      <w:start w:val="1"/>
      <w:numFmt w:val="lowerLetter"/>
      <w:lvlText w:val="%8."/>
      <w:lvlJc w:val="left"/>
      <w:pPr>
        <w:ind w:left="5684" w:hanging="360"/>
      </w:pPr>
    </w:lvl>
    <w:lvl w:ilvl="8" w:tplc="041F001B">
      <w:start w:val="1"/>
      <w:numFmt w:val="lowerRoman"/>
      <w:lvlText w:val="%9."/>
      <w:lvlJc w:val="right"/>
      <w:pPr>
        <w:ind w:left="6404" w:hanging="180"/>
      </w:pPr>
    </w:lvl>
  </w:abstractNum>
  <w:abstractNum w:abstractNumId="42">
    <w:nsid w:val="729C1D29"/>
    <w:multiLevelType w:val="hybridMultilevel"/>
    <w:tmpl w:val="0518BC74"/>
    <w:lvl w:ilvl="0" w:tplc="44561E26">
      <w:start w:val="1"/>
      <w:numFmt w:val="upperLetter"/>
      <w:lvlText w:val="%1."/>
      <w:lvlJc w:val="left"/>
      <w:pPr>
        <w:ind w:left="720"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43">
    <w:nsid w:val="75C66E59"/>
    <w:multiLevelType w:val="hybridMultilevel"/>
    <w:tmpl w:val="E968D4B6"/>
    <w:lvl w:ilvl="0" w:tplc="F4F88808">
      <w:start w:val="1"/>
      <w:numFmt w:val="upperLetter"/>
      <w:lvlText w:val="%1)"/>
      <w:lvlJc w:val="left"/>
      <w:pPr>
        <w:ind w:left="720"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44">
    <w:nsid w:val="7721068C"/>
    <w:multiLevelType w:val="hybridMultilevel"/>
    <w:tmpl w:val="126E5D0A"/>
    <w:lvl w:ilvl="0" w:tplc="B62AE770">
      <w:start w:val="1"/>
      <w:numFmt w:val="upperLetter"/>
      <w:lvlText w:val="%1)"/>
      <w:lvlJc w:val="left"/>
      <w:pPr>
        <w:ind w:left="720" w:hanging="360"/>
      </w:pPr>
      <w:rPr>
        <w:rFonts w:ascii="Times New Roman" w:eastAsia="Times New Roman" w:hAnsi="Times New Roman"/>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abstractNumId w:val="21"/>
  </w:num>
  <w:num w:numId="2">
    <w:abstractNumId w:val="19"/>
  </w:num>
  <w:num w:numId="3">
    <w:abstractNumId w:val="10"/>
  </w:num>
  <w:num w:numId="4">
    <w:abstractNumId w:val="36"/>
  </w:num>
  <w:num w:numId="5">
    <w:abstractNumId w:val="34"/>
  </w:num>
  <w:num w:numId="6">
    <w:abstractNumId w:val="44"/>
  </w:num>
  <w:num w:numId="7">
    <w:abstractNumId w:val="15"/>
  </w:num>
  <w:num w:numId="8">
    <w:abstractNumId w:val="13"/>
    <w:lvlOverride w:ilvl="0">
      <w:startOverride w:val="1"/>
    </w:lvlOverride>
  </w:num>
  <w:num w:numId="9">
    <w:abstractNumId w:val="16"/>
  </w:num>
  <w:num w:numId="10">
    <w:abstractNumId w:val="5"/>
  </w:num>
  <w:num w:numId="11">
    <w:abstractNumId w:val="33"/>
  </w:num>
  <w:num w:numId="12">
    <w:abstractNumId w:val="27"/>
  </w:num>
  <w:num w:numId="13">
    <w:abstractNumId w:val="20"/>
  </w:num>
  <w:num w:numId="14">
    <w:abstractNumId w:val="30"/>
  </w:num>
  <w:num w:numId="15">
    <w:abstractNumId w:val="39"/>
  </w:num>
  <w:num w:numId="16">
    <w:abstractNumId w:val="3"/>
  </w:num>
  <w:num w:numId="17">
    <w:abstractNumId w:val="12"/>
  </w:num>
  <w:num w:numId="18">
    <w:abstractNumId w:val="31"/>
  </w:num>
  <w:num w:numId="19">
    <w:abstractNumId w:val="29"/>
  </w:num>
  <w:num w:numId="20">
    <w:abstractNumId w:val="40"/>
  </w:num>
  <w:num w:numId="21">
    <w:abstractNumId w:val="38"/>
  </w:num>
  <w:num w:numId="22">
    <w:abstractNumId w:val="41"/>
  </w:num>
  <w:num w:numId="23">
    <w:abstractNumId w:val="32"/>
  </w:num>
  <w:num w:numId="24">
    <w:abstractNumId w:val="11"/>
  </w:num>
  <w:num w:numId="25">
    <w:abstractNumId w:val="17"/>
  </w:num>
  <w:num w:numId="26">
    <w:abstractNumId w:val="26"/>
  </w:num>
  <w:num w:numId="27">
    <w:abstractNumId w:val="1"/>
  </w:num>
  <w:num w:numId="28">
    <w:abstractNumId w:val="6"/>
  </w:num>
  <w:num w:numId="29">
    <w:abstractNumId w:val="2"/>
  </w:num>
  <w:num w:numId="30">
    <w:abstractNumId w:val="9"/>
  </w:num>
  <w:num w:numId="31">
    <w:abstractNumId w:val="42"/>
  </w:num>
  <w:num w:numId="32">
    <w:abstractNumId w:val="0"/>
  </w:num>
  <w:num w:numId="33">
    <w:abstractNumId w:val="8"/>
  </w:num>
  <w:num w:numId="34">
    <w:abstractNumId w:val="35"/>
  </w:num>
  <w:num w:numId="35">
    <w:abstractNumId w:val="24"/>
  </w:num>
  <w:num w:numId="36">
    <w:abstractNumId w:val="14"/>
  </w:num>
  <w:num w:numId="37">
    <w:abstractNumId w:val="28"/>
  </w:num>
  <w:num w:numId="38">
    <w:abstractNumId w:val="43"/>
  </w:num>
  <w:num w:numId="39">
    <w:abstractNumId w:val="22"/>
  </w:num>
  <w:num w:numId="40">
    <w:abstractNumId w:val="25"/>
  </w:num>
  <w:num w:numId="41">
    <w:abstractNumId w:val="37"/>
  </w:num>
  <w:num w:numId="42">
    <w:abstractNumId w:val="7"/>
  </w:num>
  <w:num w:numId="43">
    <w:abstractNumId w:val="23"/>
  </w:num>
  <w:num w:numId="44">
    <w:abstractNumId w:val="18"/>
  </w:num>
  <w:num w:numId="4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E7A18"/>
    <w:rsid w:val="0001737F"/>
    <w:rsid w:val="00021B3F"/>
    <w:rsid w:val="00032A3E"/>
    <w:rsid w:val="00034C64"/>
    <w:rsid w:val="000352A6"/>
    <w:rsid w:val="00043C31"/>
    <w:rsid w:val="000569B9"/>
    <w:rsid w:val="0006060D"/>
    <w:rsid w:val="00070CD0"/>
    <w:rsid w:val="00076198"/>
    <w:rsid w:val="000829B6"/>
    <w:rsid w:val="000A6A06"/>
    <w:rsid w:val="000B0DC0"/>
    <w:rsid w:val="000E228C"/>
    <w:rsid w:val="000E3E5B"/>
    <w:rsid w:val="000E4BFB"/>
    <w:rsid w:val="000F1FDB"/>
    <w:rsid w:val="000F285C"/>
    <w:rsid w:val="001060A0"/>
    <w:rsid w:val="001343A4"/>
    <w:rsid w:val="0013674C"/>
    <w:rsid w:val="00144B0E"/>
    <w:rsid w:val="001514CB"/>
    <w:rsid w:val="0015354C"/>
    <w:rsid w:val="00162A2A"/>
    <w:rsid w:val="0016356D"/>
    <w:rsid w:val="00177F6E"/>
    <w:rsid w:val="001816CA"/>
    <w:rsid w:val="00195C9D"/>
    <w:rsid w:val="001B4886"/>
    <w:rsid w:val="001C1CA1"/>
    <w:rsid w:val="001C646B"/>
    <w:rsid w:val="001E22F8"/>
    <w:rsid w:val="001E7CC5"/>
    <w:rsid w:val="001F6DAA"/>
    <w:rsid w:val="00202097"/>
    <w:rsid w:val="002048B5"/>
    <w:rsid w:val="0021241E"/>
    <w:rsid w:val="002209A7"/>
    <w:rsid w:val="002343B6"/>
    <w:rsid w:val="00250C80"/>
    <w:rsid w:val="00253D56"/>
    <w:rsid w:val="0025704F"/>
    <w:rsid w:val="002817F8"/>
    <w:rsid w:val="00283790"/>
    <w:rsid w:val="002920FB"/>
    <w:rsid w:val="002960C8"/>
    <w:rsid w:val="002A3BED"/>
    <w:rsid w:val="002A718D"/>
    <w:rsid w:val="002B4DF8"/>
    <w:rsid w:val="002D473F"/>
    <w:rsid w:val="002F5025"/>
    <w:rsid w:val="002F5F57"/>
    <w:rsid w:val="003142AD"/>
    <w:rsid w:val="00322916"/>
    <w:rsid w:val="00324212"/>
    <w:rsid w:val="00324EAC"/>
    <w:rsid w:val="00331554"/>
    <w:rsid w:val="00340D2A"/>
    <w:rsid w:val="0034338B"/>
    <w:rsid w:val="003923A5"/>
    <w:rsid w:val="003928E0"/>
    <w:rsid w:val="003B4A84"/>
    <w:rsid w:val="003B7AE1"/>
    <w:rsid w:val="003C10FB"/>
    <w:rsid w:val="003D144D"/>
    <w:rsid w:val="003E7D67"/>
    <w:rsid w:val="003F1658"/>
    <w:rsid w:val="003F3DD4"/>
    <w:rsid w:val="003F3EC3"/>
    <w:rsid w:val="003F78A7"/>
    <w:rsid w:val="003F7A0C"/>
    <w:rsid w:val="004041C8"/>
    <w:rsid w:val="004176A1"/>
    <w:rsid w:val="00427D47"/>
    <w:rsid w:val="00444A2B"/>
    <w:rsid w:val="00444FC5"/>
    <w:rsid w:val="0047440F"/>
    <w:rsid w:val="00485179"/>
    <w:rsid w:val="004B3803"/>
    <w:rsid w:val="004B459B"/>
    <w:rsid w:val="004E5290"/>
    <w:rsid w:val="00511379"/>
    <w:rsid w:val="0051292D"/>
    <w:rsid w:val="005228A6"/>
    <w:rsid w:val="0052480A"/>
    <w:rsid w:val="005410E0"/>
    <w:rsid w:val="005555CD"/>
    <w:rsid w:val="00570071"/>
    <w:rsid w:val="00570734"/>
    <w:rsid w:val="00575B51"/>
    <w:rsid w:val="00577791"/>
    <w:rsid w:val="005819C4"/>
    <w:rsid w:val="00594E6D"/>
    <w:rsid w:val="005B3AF8"/>
    <w:rsid w:val="005B78DC"/>
    <w:rsid w:val="005C035F"/>
    <w:rsid w:val="005C1D8C"/>
    <w:rsid w:val="005C20EF"/>
    <w:rsid w:val="005C49B4"/>
    <w:rsid w:val="005C50D5"/>
    <w:rsid w:val="005E17F9"/>
    <w:rsid w:val="005E56B0"/>
    <w:rsid w:val="005E6DBC"/>
    <w:rsid w:val="005F3A8D"/>
    <w:rsid w:val="005F5CF8"/>
    <w:rsid w:val="0061055C"/>
    <w:rsid w:val="0063780C"/>
    <w:rsid w:val="00655068"/>
    <w:rsid w:val="00657669"/>
    <w:rsid w:val="00671F30"/>
    <w:rsid w:val="00684122"/>
    <w:rsid w:val="006848FA"/>
    <w:rsid w:val="00695ED1"/>
    <w:rsid w:val="00697E02"/>
    <w:rsid w:val="006A44EC"/>
    <w:rsid w:val="006A563D"/>
    <w:rsid w:val="006B4C8C"/>
    <w:rsid w:val="006D3202"/>
    <w:rsid w:val="006D5613"/>
    <w:rsid w:val="006E7E42"/>
    <w:rsid w:val="007006C7"/>
    <w:rsid w:val="00701989"/>
    <w:rsid w:val="00707D1F"/>
    <w:rsid w:val="00760342"/>
    <w:rsid w:val="007646A5"/>
    <w:rsid w:val="00770BC6"/>
    <w:rsid w:val="007A6414"/>
    <w:rsid w:val="007E2609"/>
    <w:rsid w:val="007E35B1"/>
    <w:rsid w:val="00802ED4"/>
    <w:rsid w:val="00841263"/>
    <w:rsid w:val="00844F14"/>
    <w:rsid w:val="00853B0F"/>
    <w:rsid w:val="00863FBC"/>
    <w:rsid w:val="008667A4"/>
    <w:rsid w:val="00867565"/>
    <w:rsid w:val="00867924"/>
    <w:rsid w:val="008725A9"/>
    <w:rsid w:val="00872BEF"/>
    <w:rsid w:val="008A63EC"/>
    <w:rsid w:val="008B5981"/>
    <w:rsid w:val="008C41D2"/>
    <w:rsid w:val="008F6ABD"/>
    <w:rsid w:val="00902C1E"/>
    <w:rsid w:val="00926D8C"/>
    <w:rsid w:val="00954FCC"/>
    <w:rsid w:val="0095561F"/>
    <w:rsid w:val="009635F2"/>
    <w:rsid w:val="00981C29"/>
    <w:rsid w:val="0099260A"/>
    <w:rsid w:val="009B3B65"/>
    <w:rsid w:val="009B7615"/>
    <w:rsid w:val="009C2888"/>
    <w:rsid w:val="009C69BE"/>
    <w:rsid w:val="009D3889"/>
    <w:rsid w:val="009D4D3A"/>
    <w:rsid w:val="009E7785"/>
    <w:rsid w:val="009F32C3"/>
    <w:rsid w:val="009F5445"/>
    <w:rsid w:val="00A01B76"/>
    <w:rsid w:val="00A279C8"/>
    <w:rsid w:val="00A32D7C"/>
    <w:rsid w:val="00A45235"/>
    <w:rsid w:val="00A57D77"/>
    <w:rsid w:val="00A6506E"/>
    <w:rsid w:val="00A9429E"/>
    <w:rsid w:val="00AA5B33"/>
    <w:rsid w:val="00AC1DDB"/>
    <w:rsid w:val="00AC237C"/>
    <w:rsid w:val="00AC4FBE"/>
    <w:rsid w:val="00AD59E0"/>
    <w:rsid w:val="00AE653B"/>
    <w:rsid w:val="00AF4582"/>
    <w:rsid w:val="00AF49DA"/>
    <w:rsid w:val="00AF536C"/>
    <w:rsid w:val="00AF54DB"/>
    <w:rsid w:val="00B0007D"/>
    <w:rsid w:val="00B00D1A"/>
    <w:rsid w:val="00B05D72"/>
    <w:rsid w:val="00B263F6"/>
    <w:rsid w:val="00B46793"/>
    <w:rsid w:val="00B576F0"/>
    <w:rsid w:val="00B67928"/>
    <w:rsid w:val="00B8046A"/>
    <w:rsid w:val="00B90287"/>
    <w:rsid w:val="00BA60D3"/>
    <w:rsid w:val="00BC3DCB"/>
    <w:rsid w:val="00BC5123"/>
    <w:rsid w:val="00BC66DD"/>
    <w:rsid w:val="00BD0048"/>
    <w:rsid w:val="00BD135D"/>
    <w:rsid w:val="00BD3817"/>
    <w:rsid w:val="00BD4ADF"/>
    <w:rsid w:val="00BD5EDC"/>
    <w:rsid w:val="00BD6127"/>
    <w:rsid w:val="00BD7458"/>
    <w:rsid w:val="00BE3FBF"/>
    <w:rsid w:val="00BE7A18"/>
    <w:rsid w:val="00BF2471"/>
    <w:rsid w:val="00C054DE"/>
    <w:rsid w:val="00C504CD"/>
    <w:rsid w:val="00C57808"/>
    <w:rsid w:val="00C61C04"/>
    <w:rsid w:val="00C714A0"/>
    <w:rsid w:val="00C75A6C"/>
    <w:rsid w:val="00C777ED"/>
    <w:rsid w:val="00C82C30"/>
    <w:rsid w:val="00C8365A"/>
    <w:rsid w:val="00C9147C"/>
    <w:rsid w:val="00C91E8C"/>
    <w:rsid w:val="00CB6F30"/>
    <w:rsid w:val="00CD0605"/>
    <w:rsid w:val="00CD4314"/>
    <w:rsid w:val="00CE4568"/>
    <w:rsid w:val="00CF1941"/>
    <w:rsid w:val="00CF7947"/>
    <w:rsid w:val="00D26E75"/>
    <w:rsid w:val="00D2796D"/>
    <w:rsid w:val="00D333C1"/>
    <w:rsid w:val="00D40587"/>
    <w:rsid w:val="00D4180C"/>
    <w:rsid w:val="00D429B8"/>
    <w:rsid w:val="00D45C9A"/>
    <w:rsid w:val="00D51022"/>
    <w:rsid w:val="00D531F4"/>
    <w:rsid w:val="00D53AA6"/>
    <w:rsid w:val="00D54094"/>
    <w:rsid w:val="00D5689A"/>
    <w:rsid w:val="00D82754"/>
    <w:rsid w:val="00DA03AD"/>
    <w:rsid w:val="00DA2C0B"/>
    <w:rsid w:val="00DA2C7D"/>
    <w:rsid w:val="00DA55D5"/>
    <w:rsid w:val="00DB00BC"/>
    <w:rsid w:val="00DB561D"/>
    <w:rsid w:val="00DC4DC1"/>
    <w:rsid w:val="00DC5828"/>
    <w:rsid w:val="00DC6EE7"/>
    <w:rsid w:val="00DE3148"/>
    <w:rsid w:val="00DE6556"/>
    <w:rsid w:val="00DF55FD"/>
    <w:rsid w:val="00DF7F36"/>
    <w:rsid w:val="00E04E60"/>
    <w:rsid w:val="00E13D4F"/>
    <w:rsid w:val="00E14187"/>
    <w:rsid w:val="00E275FE"/>
    <w:rsid w:val="00E511C2"/>
    <w:rsid w:val="00E6420A"/>
    <w:rsid w:val="00E71935"/>
    <w:rsid w:val="00E80416"/>
    <w:rsid w:val="00E863F7"/>
    <w:rsid w:val="00E87B11"/>
    <w:rsid w:val="00EA0F8C"/>
    <w:rsid w:val="00EA2787"/>
    <w:rsid w:val="00EB2F09"/>
    <w:rsid w:val="00EC1DA2"/>
    <w:rsid w:val="00ED6E02"/>
    <w:rsid w:val="00EF306C"/>
    <w:rsid w:val="00F12A74"/>
    <w:rsid w:val="00F17B5C"/>
    <w:rsid w:val="00F17DAD"/>
    <w:rsid w:val="00F3297B"/>
    <w:rsid w:val="00F41FB0"/>
    <w:rsid w:val="00F521A0"/>
    <w:rsid w:val="00F60571"/>
    <w:rsid w:val="00F7242A"/>
    <w:rsid w:val="00F80852"/>
    <w:rsid w:val="00F90D33"/>
    <w:rsid w:val="00FA1A40"/>
    <w:rsid w:val="00FC3DBB"/>
    <w:rsid w:val="00FC7B85"/>
    <w:rsid w:val="00FD106A"/>
    <w:rsid w:val="00FD6183"/>
    <w:rsid w:val="00FD74C9"/>
    <w:rsid w:val="00FE515F"/>
    <w:rsid w:val="00FE7AF1"/>
    <w:rsid w:val="00FF79E3"/>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91"/>
    <o:shapelayout v:ext="edit">
      <o:idmap v:ext="edit" data="1,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Normal Inden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E7A18"/>
    <w:rPr>
      <w:rFonts w:ascii="Times New Roman" w:eastAsia="Times New Roman" w:hAnsi="Times New Roman"/>
      <w:sz w:val="24"/>
      <w:szCs w:val="24"/>
    </w:rPr>
  </w:style>
  <w:style w:type="paragraph" w:styleId="Heading2">
    <w:name w:val="heading 2"/>
    <w:basedOn w:val="Normal"/>
    <w:link w:val="Heading2Char"/>
    <w:uiPriority w:val="99"/>
    <w:qFormat/>
    <w:rsid w:val="005555CD"/>
    <w:pPr>
      <w:spacing w:before="100" w:beforeAutospacing="1" w:after="100" w:afterAutospacing="1"/>
      <w:outlineLvl w:val="1"/>
    </w:pPr>
    <w:rPr>
      <w:b/>
      <w:bCs/>
      <w:sz w:val="36"/>
      <w:szCs w:val="36"/>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5555CD"/>
    <w:rPr>
      <w:rFonts w:ascii="Times New Roman" w:hAnsi="Times New Roman" w:cs="Times New Roman"/>
      <w:b/>
      <w:bCs/>
      <w:sz w:val="36"/>
      <w:szCs w:val="36"/>
      <w:lang w:eastAsia="tr-TR"/>
    </w:rPr>
  </w:style>
  <w:style w:type="paragraph" w:styleId="ListParagraph">
    <w:name w:val="List Paragraph"/>
    <w:basedOn w:val="Normal"/>
    <w:uiPriority w:val="99"/>
    <w:qFormat/>
    <w:rsid w:val="00BE7A18"/>
    <w:pPr>
      <w:ind w:left="720"/>
    </w:pPr>
  </w:style>
  <w:style w:type="character" w:styleId="Strong">
    <w:name w:val="Strong"/>
    <w:basedOn w:val="DefaultParagraphFont"/>
    <w:uiPriority w:val="99"/>
    <w:qFormat/>
    <w:rsid w:val="00162A2A"/>
    <w:rPr>
      <w:b/>
      <w:bCs/>
    </w:rPr>
  </w:style>
  <w:style w:type="paragraph" w:styleId="BalloonText">
    <w:name w:val="Balloon Text"/>
    <w:basedOn w:val="Normal"/>
    <w:link w:val="BalloonTextChar"/>
    <w:uiPriority w:val="99"/>
    <w:semiHidden/>
    <w:rsid w:val="00AE653B"/>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AE653B"/>
    <w:rPr>
      <w:rFonts w:ascii="Tahoma" w:hAnsi="Tahoma" w:cs="Tahoma"/>
      <w:sz w:val="16"/>
      <w:szCs w:val="16"/>
      <w:lang w:eastAsia="tr-TR"/>
    </w:rPr>
  </w:style>
  <w:style w:type="paragraph" w:styleId="NoSpacing">
    <w:name w:val="No Spacing"/>
    <w:link w:val="NoSpacingChar"/>
    <w:uiPriority w:val="99"/>
    <w:qFormat/>
    <w:rsid w:val="003D144D"/>
    <w:rPr>
      <w:rFonts w:ascii="Times New Roman" w:eastAsia="MS Mincho" w:hAnsi="Times New Roman"/>
      <w:sz w:val="24"/>
      <w:szCs w:val="24"/>
    </w:rPr>
  </w:style>
  <w:style w:type="paragraph" w:customStyle="1" w:styleId="Stil">
    <w:name w:val="Stil"/>
    <w:uiPriority w:val="99"/>
    <w:rsid w:val="00202097"/>
    <w:pPr>
      <w:widowControl w:val="0"/>
      <w:autoSpaceDE w:val="0"/>
      <w:autoSpaceDN w:val="0"/>
      <w:adjustRightInd w:val="0"/>
    </w:pPr>
    <w:rPr>
      <w:rFonts w:ascii="Times New Roman" w:eastAsia="Times New Roman" w:hAnsi="Times New Roman"/>
      <w:sz w:val="24"/>
      <w:szCs w:val="24"/>
    </w:rPr>
  </w:style>
  <w:style w:type="paragraph" w:styleId="NormalIndent">
    <w:name w:val="Normal Indent"/>
    <w:aliases w:val="Normal Girinti Char,Normal Girinti Char Char Char"/>
    <w:basedOn w:val="Normal"/>
    <w:uiPriority w:val="99"/>
    <w:rsid w:val="00195C9D"/>
    <w:pPr>
      <w:framePr w:hSpace="142" w:vSpace="142" w:wrap="notBeside" w:vAnchor="text" w:hAnchor="text" w:y="1"/>
      <w:pBdr>
        <w:left w:val="double" w:sz="4" w:space="4" w:color="008080"/>
        <w:right w:val="double" w:sz="4" w:space="4" w:color="008080"/>
      </w:pBdr>
      <w:shd w:val="clear" w:color="auto" w:fill="C0C0C0"/>
      <w:ind w:left="284" w:right="284"/>
    </w:pPr>
    <w:rPr>
      <w:rFonts w:ascii="Arial Narrow" w:eastAsia="SimSun" w:hAnsi="Arial Narrow" w:cs="Arial Narrow"/>
      <w:b/>
      <w:bCs/>
      <w:noProof/>
      <w:u w:color="993366"/>
      <w:lang w:eastAsia="zh-CN"/>
    </w:rPr>
  </w:style>
  <w:style w:type="character" w:customStyle="1" w:styleId="NoSpacingChar">
    <w:name w:val="No Spacing Char"/>
    <w:basedOn w:val="DefaultParagraphFont"/>
    <w:link w:val="NoSpacing"/>
    <w:uiPriority w:val="99"/>
    <w:locked/>
    <w:rsid w:val="00A279C8"/>
    <w:rPr>
      <w:rFonts w:ascii="Times New Roman" w:eastAsia="MS Mincho" w:hAnsi="Times New Roman" w:cs="Times New Roman"/>
      <w:sz w:val="24"/>
      <w:szCs w:val="24"/>
      <w:lang w:val="tr-TR" w:eastAsia="tr-TR"/>
    </w:rPr>
  </w:style>
  <w:style w:type="paragraph" w:customStyle="1" w:styleId="Pa18">
    <w:name w:val="Pa18"/>
    <w:basedOn w:val="Normal"/>
    <w:next w:val="Normal"/>
    <w:uiPriority w:val="99"/>
    <w:rsid w:val="00A279C8"/>
    <w:pPr>
      <w:autoSpaceDE w:val="0"/>
      <w:autoSpaceDN w:val="0"/>
      <w:adjustRightInd w:val="0"/>
      <w:spacing w:line="201" w:lineRule="atLeast"/>
    </w:pPr>
    <w:rPr>
      <w:rFonts w:ascii="Arial" w:hAnsi="Arial" w:cs="Arial"/>
      <w:u w:color="003366"/>
    </w:rPr>
  </w:style>
  <w:style w:type="paragraph" w:customStyle="1" w:styleId="Pa19">
    <w:name w:val="Pa19"/>
    <w:basedOn w:val="Normal"/>
    <w:next w:val="Normal"/>
    <w:uiPriority w:val="99"/>
    <w:rsid w:val="00A279C8"/>
    <w:pPr>
      <w:autoSpaceDE w:val="0"/>
      <w:autoSpaceDN w:val="0"/>
      <w:adjustRightInd w:val="0"/>
      <w:spacing w:line="201" w:lineRule="atLeast"/>
    </w:pPr>
    <w:rPr>
      <w:rFonts w:ascii="Arial" w:hAnsi="Arial" w:cs="Arial"/>
      <w:u w:color="003366"/>
    </w:rPr>
  </w:style>
  <w:style w:type="paragraph" w:customStyle="1" w:styleId="Pa15">
    <w:name w:val="Pa15"/>
    <w:basedOn w:val="Normal"/>
    <w:next w:val="Normal"/>
    <w:uiPriority w:val="99"/>
    <w:rsid w:val="00A279C8"/>
    <w:pPr>
      <w:autoSpaceDE w:val="0"/>
      <w:autoSpaceDN w:val="0"/>
      <w:adjustRightInd w:val="0"/>
      <w:spacing w:line="201" w:lineRule="atLeast"/>
    </w:pPr>
    <w:rPr>
      <w:rFonts w:ascii="Arial" w:hAnsi="Arial" w:cs="Arial"/>
      <w:u w:color="003366"/>
    </w:rPr>
  </w:style>
  <w:style w:type="character" w:customStyle="1" w:styleId="A6">
    <w:name w:val="A6"/>
    <w:uiPriority w:val="99"/>
    <w:rsid w:val="00A279C8"/>
    <w:rPr>
      <w:rFonts w:ascii="Arial" w:hAnsi="Arial" w:cs="Arial"/>
      <w:b/>
      <w:bCs/>
      <w:color w:val="000000"/>
    </w:rPr>
  </w:style>
  <w:style w:type="character" w:customStyle="1" w:styleId="A7">
    <w:name w:val="A7"/>
    <w:uiPriority w:val="99"/>
    <w:rsid w:val="00A279C8"/>
    <w:rPr>
      <w:rFonts w:ascii="Arial" w:hAnsi="Arial" w:cs="Arial"/>
      <w:b/>
      <w:bCs/>
      <w:color w:val="000000"/>
      <w:sz w:val="20"/>
      <w:szCs w:val="20"/>
      <w:u w:val="single"/>
    </w:rPr>
  </w:style>
  <w:style w:type="paragraph" w:styleId="NormalWeb">
    <w:name w:val="Normal (Web)"/>
    <w:basedOn w:val="Normal"/>
    <w:link w:val="NormalWebChar"/>
    <w:uiPriority w:val="99"/>
    <w:rsid w:val="00BC66DD"/>
    <w:pPr>
      <w:spacing w:before="100" w:beforeAutospacing="1" w:after="100" w:afterAutospacing="1"/>
    </w:pPr>
  </w:style>
  <w:style w:type="paragraph" w:styleId="PlainText">
    <w:name w:val="Plain Text"/>
    <w:basedOn w:val="Normal"/>
    <w:link w:val="PlainTextChar"/>
    <w:uiPriority w:val="99"/>
    <w:rsid w:val="00485179"/>
    <w:rPr>
      <w:rFonts w:ascii="Courier New" w:hAnsi="Courier New" w:cs="Courier New"/>
      <w:sz w:val="20"/>
      <w:szCs w:val="20"/>
    </w:rPr>
  </w:style>
  <w:style w:type="character" w:customStyle="1" w:styleId="PlainTextChar">
    <w:name w:val="Plain Text Char"/>
    <w:basedOn w:val="DefaultParagraphFont"/>
    <w:link w:val="PlainText"/>
    <w:uiPriority w:val="99"/>
    <w:locked/>
    <w:rsid w:val="00485179"/>
    <w:rPr>
      <w:rFonts w:ascii="Courier New" w:hAnsi="Courier New" w:cs="Courier New"/>
      <w:sz w:val="20"/>
      <w:szCs w:val="20"/>
      <w:lang w:eastAsia="tr-TR"/>
    </w:rPr>
  </w:style>
  <w:style w:type="table" w:styleId="TableGrid">
    <w:name w:val="Table Grid"/>
    <w:basedOn w:val="TableNormal"/>
    <w:uiPriority w:val="99"/>
    <w:rsid w:val="009F32C3"/>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uiPriority w:val="99"/>
    <w:rsid w:val="00DF55FD"/>
    <w:pPr>
      <w:autoSpaceDE w:val="0"/>
      <w:autoSpaceDN w:val="0"/>
      <w:adjustRightInd w:val="0"/>
    </w:pPr>
    <w:rPr>
      <w:rFonts w:ascii="Arial" w:hAnsi="Arial" w:cs="Arial"/>
      <w:color w:val="000000"/>
      <w:sz w:val="24"/>
      <w:szCs w:val="24"/>
      <w:lang w:eastAsia="en-US"/>
    </w:rPr>
  </w:style>
  <w:style w:type="paragraph" w:customStyle="1" w:styleId="ListeParagraf1">
    <w:name w:val="Liste Paragraf1"/>
    <w:basedOn w:val="Normal"/>
    <w:uiPriority w:val="99"/>
    <w:rsid w:val="001816CA"/>
    <w:pPr>
      <w:spacing w:after="200" w:line="276" w:lineRule="auto"/>
      <w:ind w:left="720"/>
    </w:pPr>
    <w:rPr>
      <w:rFonts w:ascii="Arial" w:hAnsi="Arial" w:cs="Arial"/>
      <w:b/>
      <w:bCs/>
      <w:sz w:val="20"/>
      <w:szCs w:val="20"/>
      <w:lang w:eastAsia="en-US"/>
    </w:rPr>
  </w:style>
  <w:style w:type="character" w:customStyle="1" w:styleId="apple-converted-space">
    <w:name w:val="apple-converted-space"/>
    <w:basedOn w:val="DefaultParagraphFont"/>
    <w:uiPriority w:val="99"/>
    <w:rsid w:val="00E275FE"/>
  </w:style>
  <w:style w:type="paragraph" w:styleId="Header">
    <w:name w:val="header"/>
    <w:basedOn w:val="Normal"/>
    <w:link w:val="HeaderChar"/>
    <w:uiPriority w:val="99"/>
    <w:rsid w:val="009635F2"/>
    <w:pPr>
      <w:tabs>
        <w:tab w:val="center" w:pos="4536"/>
        <w:tab w:val="right" w:pos="9072"/>
      </w:tabs>
    </w:pPr>
    <w:rPr>
      <w:rFonts w:ascii="Arial" w:eastAsia="Calibri" w:hAnsi="Arial" w:cs="Arial"/>
      <w:sz w:val="20"/>
      <w:szCs w:val="20"/>
      <w:lang w:eastAsia="en-US"/>
    </w:rPr>
  </w:style>
  <w:style w:type="character" w:customStyle="1" w:styleId="HeaderChar">
    <w:name w:val="Header Char"/>
    <w:basedOn w:val="DefaultParagraphFont"/>
    <w:link w:val="Header"/>
    <w:uiPriority w:val="99"/>
    <w:locked/>
    <w:rsid w:val="009635F2"/>
    <w:rPr>
      <w:rFonts w:ascii="Arial" w:hAnsi="Arial" w:cs="Arial"/>
      <w:sz w:val="20"/>
      <w:szCs w:val="20"/>
    </w:rPr>
  </w:style>
  <w:style w:type="paragraph" w:customStyle="1" w:styleId="style6">
    <w:name w:val="style6"/>
    <w:basedOn w:val="Normal"/>
    <w:uiPriority w:val="99"/>
    <w:rsid w:val="00253D56"/>
    <w:pPr>
      <w:spacing w:before="100" w:beforeAutospacing="1" w:after="100" w:afterAutospacing="1"/>
    </w:pPr>
  </w:style>
  <w:style w:type="character" w:customStyle="1" w:styleId="fontstyle17">
    <w:name w:val="fontstyle17"/>
    <w:basedOn w:val="DefaultParagraphFont"/>
    <w:uiPriority w:val="99"/>
    <w:rsid w:val="00253D56"/>
  </w:style>
  <w:style w:type="character" w:customStyle="1" w:styleId="NormalWebChar">
    <w:name w:val="Normal (Web) Char"/>
    <w:basedOn w:val="DefaultParagraphFont"/>
    <w:link w:val="NormalWeb"/>
    <w:uiPriority w:val="99"/>
    <w:locked/>
    <w:rsid w:val="00177F6E"/>
    <w:rPr>
      <w:rFonts w:ascii="Times New Roman" w:hAnsi="Times New Roman" w:cs="Times New Roman"/>
      <w:sz w:val="24"/>
      <w:szCs w:val="24"/>
      <w:lang w:eastAsia="tr-TR"/>
    </w:rPr>
  </w:style>
  <w:style w:type="paragraph" w:styleId="Subtitle">
    <w:name w:val="Subtitle"/>
    <w:basedOn w:val="Normal"/>
    <w:link w:val="SubtitleChar"/>
    <w:uiPriority w:val="99"/>
    <w:qFormat/>
    <w:rsid w:val="00177F6E"/>
    <w:rPr>
      <w:b/>
      <w:bCs/>
    </w:rPr>
  </w:style>
  <w:style w:type="character" w:customStyle="1" w:styleId="SubtitleChar">
    <w:name w:val="Subtitle Char"/>
    <w:basedOn w:val="DefaultParagraphFont"/>
    <w:link w:val="Subtitle"/>
    <w:uiPriority w:val="99"/>
    <w:locked/>
    <w:rsid w:val="00177F6E"/>
    <w:rPr>
      <w:rFonts w:ascii="Times New Roman" w:hAnsi="Times New Roman" w:cs="Times New Roman"/>
      <w:b/>
      <w:bCs/>
      <w:sz w:val="24"/>
      <w:szCs w:val="24"/>
      <w:lang w:eastAsia="tr-TR"/>
    </w:rPr>
  </w:style>
  <w:style w:type="character" w:styleId="Hyperlink">
    <w:name w:val="Hyperlink"/>
    <w:basedOn w:val="DefaultParagraphFont"/>
    <w:uiPriority w:val="99"/>
    <w:rsid w:val="0001737F"/>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tr.wikipedia.org/w/index.php?title=G%C3%B6nderici&amp;action=edit&amp;redlink=1" TargetMode="External"/><Relationship Id="rId3" Type="http://schemas.openxmlformats.org/officeDocument/2006/relationships/settings" Target="settings.xml"/><Relationship Id="rId7" Type="http://schemas.openxmlformats.org/officeDocument/2006/relationships/hyperlink" Target="http://tr.wikipedia.org/wiki/Bilgi"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fontTable" Target="fontTable.xml"/><Relationship Id="rId5" Type="http://schemas.openxmlformats.org/officeDocument/2006/relationships/image" Target="media/image1.jpeg"/><Relationship Id="rId10" Type="http://schemas.openxmlformats.org/officeDocument/2006/relationships/hyperlink" Target="http://tr.wikipedia.org/w/index.php?title=Ortam&amp;action=edit&amp;redlink=1" TargetMode="External"/><Relationship Id="rId4" Type="http://schemas.openxmlformats.org/officeDocument/2006/relationships/webSettings" Target="webSettings.xml"/><Relationship Id="rId9" Type="http://schemas.openxmlformats.org/officeDocument/2006/relationships/hyperlink" Target="http://tr.wikipedia.org/w/index.php?title=Al%C4%B1c%C4%B1&amp;action=edit&amp;redlink=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1340</TotalTime>
  <Pages>5</Pages>
  <Words>2102</Words>
  <Characters>11983</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ozgur</dc:creator>
  <cp:keywords/>
  <dc:description/>
  <cp:lastModifiedBy>edanur</cp:lastModifiedBy>
  <cp:revision>12</cp:revision>
  <cp:lastPrinted>2013-04-25T13:30:00Z</cp:lastPrinted>
  <dcterms:created xsi:type="dcterms:W3CDTF">2015-05-20T19:31:00Z</dcterms:created>
  <dcterms:modified xsi:type="dcterms:W3CDTF">2015-05-28T12:13:00Z</dcterms:modified>
</cp:coreProperties>
</file>