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F58" w:rsidRPr="00437F99" w:rsidRDefault="00214F58" w:rsidP="00DE574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6" o:spid="_x0000_s1026" type="#_x0000_t65" style="position:absolute;margin-left:164.25pt;margin-top:-25.5pt;width:420pt;height:43.5pt;z-index:251653120;visibility:visible;mso-position-horizontal-relative:page;v-text-anchor:middle" adj="18000" strokecolor="#5b9bd5" strokeweight="1pt">
            <v:stroke joinstyle="miter"/>
            <v:textbox>
              <w:txbxContent>
                <w:p w:rsidR="00214F58" w:rsidRPr="00624137" w:rsidRDefault="00214F58" w:rsidP="00DE574A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 w:cs="Monotype Corsiva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624137">
                    <w:rPr>
                      <w:b/>
                      <w:bCs/>
                      <w:sz w:val="24"/>
                      <w:szCs w:val="24"/>
                    </w:rPr>
                    <w:t>201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3</w:t>
                  </w:r>
                  <w:r w:rsidRPr="00624137">
                    <w:rPr>
                      <w:b/>
                      <w:bCs/>
                      <w:sz w:val="24"/>
                      <w:szCs w:val="24"/>
                    </w:rPr>
                    <w:t>-201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4</w:t>
                  </w:r>
                  <w:r w:rsidRPr="00624137">
                    <w:rPr>
                      <w:b/>
                      <w:bCs/>
                      <w:sz w:val="24"/>
                      <w:szCs w:val="24"/>
                    </w:rPr>
                    <w:t xml:space="preserve"> EĞİTİM - ÖĞRETİM YILI YAVUZ SELİM ORTAOKULU</w:t>
                  </w:r>
                </w:p>
                <w:p w:rsidR="00214F58" w:rsidRPr="00624137" w:rsidRDefault="00214F58" w:rsidP="00DE574A">
                  <w:pPr>
                    <w:spacing w:after="0"/>
                    <w:rPr>
                      <w:b/>
                      <w:bCs/>
                      <w:sz w:val="24"/>
                      <w:szCs w:val="24"/>
                    </w:rPr>
                  </w:pPr>
                  <w:r w:rsidRPr="00624137">
                    <w:rPr>
                      <w:b/>
                      <w:bCs/>
                      <w:sz w:val="24"/>
                      <w:szCs w:val="24"/>
                    </w:rPr>
                    <w:t xml:space="preserve">      SOSYAL BİLGİLER 7. SINIF 2. DÖNEM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Pr="00624137">
                    <w:rPr>
                      <w:b/>
                      <w:bCs/>
                      <w:sz w:val="24"/>
                      <w:szCs w:val="24"/>
                    </w:rPr>
                    <w:t>. BEP YAZILI SINAVI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Yuvarlatılmış Çapraz Köşeli Dikdörtgen 2" o:spid="_x0000_s1027" style="position:absolute;margin-left:0;margin-top:-25.5pt;width:146.25pt;height:58.5pt;z-index:251652096;visibility:visible;mso-position-horizontal:left;mso-position-horizontal-relative:page;v-text-anchor:middle" coordsize="1857375,742950" o:spt="100" adj="-11796480,,5400" path="m123827,l1857375,r,l1857375,619123v,68388,-55439,123827,-123827,123827l,742950r,l,123827c,55439,55439,,123827,xe" strokecolor="#5b9bd5" strokeweight="1pt">
            <v:stroke joinstyle="miter"/>
            <v:shadow on="t" color="black" opacity="26214f" origin=".5,-.5" offset="-.74836mm,.74836mm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123827,0;1857375,0;1857375,0;1857375,619123;1733548,742950;0,742950;0,742950;0,123827;123827,0" o:connectangles="0,0,0,0,0,0,0,0,0" textboxrect="0,0,1857375,742950"/>
            <v:handles>
              <v:h position="@3,#0" polar="10800,10800"/>
              <v:h position="#2,#1" polar="10800,10800" radiusrange="0,10800"/>
            </v:handles>
            <v:textbox>
              <w:txbxContent>
                <w:p w:rsidR="00214F58" w:rsidRPr="00624137" w:rsidRDefault="00214F58" w:rsidP="00DE574A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24137">
                    <w:rPr>
                      <w:b/>
                      <w:bCs/>
                    </w:rPr>
                    <w:t>Adı:</w:t>
                  </w:r>
                </w:p>
                <w:p w:rsidR="00214F58" w:rsidRPr="00624137" w:rsidRDefault="00214F58" w:rsidP="00DE574A">
                  <w:pPr>
                    <w:spacing w:after="0" w:line="240" w:lineRule="auto"/>
                    <w:rPr>
                      <w:b/>
                      <w:bCs/>
                    </w:rPr>
                  </w:pPr>
                  <w:r w:rsidRPr="00624137">
                    <w:rPr>
                      <w:b/>
                      <w:bCs/>
                    </w:rPr>
                    <w:t>Soyadı:</w:t>
                  </w:r>
                </w:p>
                <w:p w:rsidR="00214F58" w:rsidRPr="00624137" w:rsidRDefault="00214F58" w:rsidP="00DE574A">
                  <w:pPr>
                    <w:rPr>
                      <w:b/>
                      <w:bCs/>
                    </w:rPr>
                  </w:pPr>
                  <w:r w:rsidRPr="00624137">
                    <w:rPr>
                      <w:b/>
                      <w:bCs/>
                    </w:rPr>
                    <w:t>Sınıfı: 7/   –        Nu: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6" o:spid="_x0000_s1028" type="#_x0000_t63" style="position:absolute;margin-left:470.25pt;margin-top:-32.2pt;width:75.75pt;height:54pt;z-index:251654144;visibility:visible;v-text-anchor:middle" adj="6300,24300" strokecolor="#5b9bd5" strokeweight="1pt">
            <v:shadow on="t" color="black" opacity="26214f" origin=".5,-.5" offset="-.74836mm,.74836mm"/>
            <v:textbox>
              <w:txbxContent>
                <w:p w:rsidR="00214F58" w:rsidRDefault="00214F58" w:rsidP="00DE574A">
                  <w:pPr>
                    <w:jc w:val="center"/>
                  </w:pP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center" w:tblpY="1726"/>
        <w:tblW w:w="11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9"/>
        <w:gridCol w:w="5427"/>
      </w:tblGrid>
      <w:tr w:rsidR="00214F58" w:rsidRPr="005B31B9">
        <w:trPr>
          <w:trHeight w:val="13016"/>
        </w:trPr>
        <w:tc>
          <w:tcPr>
            <w:tcW w:w="5659" w:type="dxa"/>
            <w:tcBorders>
              <w:top w:val="single" w:sz="12" w:space="0" w:color="5B9BD5"/>
              <w:left w:val="single" w:sz="12" w:space="0" w:color="5B9BD5"/>
              <w:bottom w:val="single" w:sz="12" w:space="0" w:color="5B9BD5"/>
              <w:right w:val="single" w:sz="12" w:space="0" w:color="5B9BD5"/>
            </w:tcBorders>
          </w:tcPr>
          <w:p w:rsidR="00214F58" w:rsidRPr="005B31B9" w:rsidRDefault="00214F58" w:rsidP="0062413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noProof/>
              </w:rPr>
              <w:pict>
                <v:group id="Grup 14" o:spid="_x0000_s1029" style="position:absolute;margin-left:25.5pt;margin-top:40.5pt;width:226.5pt;height:93pt;z-index:251659264" coordorigin="499,9263" coordsize="5179,2067">
                  <v:roundrect id="AutoShape 5" o:spid="_x0000_s1030" style="position:absolute;left:2401;top:9896;width:1317;height:815;visibility:visible" arcsize="10923f" fillcolor="#c6d9f1" strokecolor="#365f91">
                    <v:textbox>
                      <w:txbxContent>
                        <w:p w:rsidR="00214F58" w:rsidRPr="0035427B" w:rsidRDefault="00214F58" w:rsidP="00624137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Sanayi İnkılâbının Sonuçları</w:t>
                          </w:r>
                        </w:p>
                      </w:txbxContent>
                    </v:textbox>
                  </v:roundrect>
                  <v:roundrect id="AutoShape 6" o:spid="_x0000_s1031" style="position:absolute;left:499;top:9896;width:1697;height:689;visibility:visible" arcsize="10923f" fillcolor="#c6d9f1" strokecolor="#365f91">
                    <v:textbox>
                      <w:txbxContent>
                        <w:p w:rsidR="00214F58" w:rsidRPr="0035427B" w:rsidRDefault="00214F58" w:rsidP="00624137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73E8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III- Üretim çok hızlı arttı.</w:t>
                          </w:r>
                        </w:p>
                      </w:txbxContent>
                    </v:textbox>
                  </v:roundrect>
                  <v:roundrect id="AutoShape 7" o:spid="_x0000_s1032" style="position:absolute;left:1538;top:9263;width:3028;height:450;visibility:visible" arcsize="10923f" fillcolor="#c6d9f1" strokecolor="#365f91">
                    <v:textbox>
                      <w:txbxContent>
                        <w:p w:rsidR="00214F58" w:rsidRPr="00973E8F" w:rsidRDefault="00214F58" w:rsidP="00624137">
                          <w:pPr>
                            <w:jc w:val="center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973E8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I- Büyük fabrikalar kuruldu.</w:t>
                          </w:r>
                        </w:p>
                      </w:txbxContent>
                    </v:textbox>
                  </v:roundrect>
                  <v:roundrect id="AutoShape 8" o:spid="_x0000_s1033" style="position:absolute;left:1157;top:10880;width:3775;height:450;visibility:visible" arcsize="10923f" fillcolor="#c6d9f1" strokecolor="#365f91">
                    <v:textbox>
                      <w:txbxContent>
                        <w:p w:rsidR="00214F58" w:rsidRPr="0035427B" w:rsidRDefault="00214F58" w:rsidP="00624137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73E8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IV- Hammadde ve Pazar ihtiyacı azaldı.</w:t>
                          </w:r>
                        </w:p>
                        <w:p w:rsidR="00214F58" w:rsidRDefault="00214F58" w:rsidP="00624137"/>
                      </w:txbxContent>
                    </v:textbox>
                  </v:roundrect>
                  <v:roundrect id="AutoShape 9" o:spid="_x0000_s1034" style="position:absolute;left:3981;top:9896;width:1697;height:689;visibility:visible" arcsize="10923f" fillcolor="#c6d9f1" strokecolor="#365f91">
                    <v:textbox>
                      <w:txbxContent>
                        <w:p w:rsidR="00214F58" w:rsidRPr="0035427B" w:rsidRDefault="00214F58" w:rsidP="00624137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73E8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II- İşçi sınıfı ortaya çıktı.</w:t>
                          </w:r>
                        </w:p>
                        <w:p w:rsidR="00214F58" w:rsidRPr="00DC42E7" w:rsidRDefault="00214F58" w:rsidP="00624137"/>
                      </w:txbxContent>
                    </v:textbox>
                  </v:roundrect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AutoShape 10" o:spid="_x0000_s1035" type="#_x0000_t13" style="position:absolute;left:2035;top:10219;width:366;height:141;rotation:180;visibility:visible" fillcolor="#666" strokeweight="1pt">
                    <v:fill color2="black" focus="50%" type="gradient"/>
                    <v:shadow on="t" color="#7f7f7f" offset="1pt"/>
                  </v:shape>
                  <v:shape id="AutoShape 11" o:spid="_x0000_s1036" type="#_x0000_t13" style="position:absolute;left:2869;top:9646;width:352;height:147;rotation:-90;visibility:visible" fillcolor="#666" strokeweight="1pt">
                    <v:fill color2="black" focus="50%" type="gradient"/>
                    <v:shadow on="t" color="#7f7f7f" offset="1pt"/>
                  </v:shape>
                  <v:shape id="AutoShape 12" o:spid="_x0000_s1037" type="#_x0000_t13" style="position:absolute;left:2912;top:10770;width:266;height:147;rotation:90;visibility:visible" fillcolor="#666" strokeweight="1pt">
                    <v:fill color2="black" focus="50%" type="gradient"/>
                    <v:shadow on="t" color="#7f7f7f" offset="1pt"/>
                  </v:shape>
                  <v:shape id="AutoShape 13" o:spid="_x0000_s1038" type="#_x0000_t13" style="position:absolute;left:3718;top:10219;width:365;height:141;visibility:visible" fillcolor="#666" strokeweight="1pt">
                    <v:fill color2="black" focus="50%" type="gradient"/>
                    <v:shadow on="t" color="#7f7f7f" offset="1pt"/>
                  </v:shape>
                </v:group>
              </w:pict>
            </w:r>
            <w:r w:rsidRPr="005B31B9">
              <w:rPr>
                <w:b/>
                <w:bCs/>
              </w:rPr>
              <w:t>Aşağıdaki çoktan seçmeli soruları cevaplandırınız. (10*10 = 100)</w:t>
            </w:r>
          </w:p>
          <w:p w:rsidR="00214F58" w:rsidRPr="005B31B9" w:rsidRDefault="00214F58" w:rsidP="00624137">
            <w:pPr>
              <w:pStyle w:val="NoSpacing"/>
              <w:rPr>
                <w:sz w:val="24"/>
                <w:szCs w:val="24"/>
              </w:rPr>
            </w:pPr>
            <w:r w:rsidRPr="005B31B9">
              <w:rPr>
                <w:b/>
                <w:bCs/>
              </w:rPr>
              <w:t>1)</w:t>
            </w:r>
            <w:r w:rsidRPr="005B31B9">
              <w:t xml:space="preserve"> </w:t>
            </w: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9">
              <w:rPr>
                <w:sz w:val="24"/>
                <w:szCs w:val="24"/>
              </w:rPr>
              <w:t xml:space="preserve"> </w:t>
            </w:r>
          </w:p>
          <w:p w:rsidR="00214F58" w:rsidRPr="005B31B9" w:rsidRDefault="00214F58" w:rsidP="00624137">
            <w:pPr>
              <w:pStyle w:val="NoSpacing"/>
              <w:rPr>
                <w:sz w:val="24"/>
                <w:szCs w:val="24"/>
              </w:rPr>
            </w:pPr>
          </w:p>
          <w:p w:rsidR="00214F58" w:rsidRPr="005B31B9" w:rsidRDefault="00214F58" w:rsidP="00624137">
            <w:pPr>
              <w:pStyle w:val="NoSpacing"/>
              <w:rPr>
                <w:sz w:val="24"/>
                <w:szCs w:val="24"/>
              </w:rPr>
            </w:pPr>
          </w:p>
          <w:p w:rsidR="00214F58" w:rsidRPr="005B31B9" w:rsidRDefault="00214F58" w:rsidP="00624137">
            <w:pPr>
              <w:pStyle w:val="NoSpacing"/>
              <w:rPr>
                <w:sz w:val="24"/>
                <w:szCs w:val="24"/>
              </w:rPr>
            </w:pPr>
          </w:p>
          <w:p w:rsidR="00214F58" w:rsidRPr="005B31B9" w:rsidRDefault="00214F58" w:rsidP="00624137">
            <w:pPr>
              <w:pStyle w:val="NoSpacing"/>
              <w:rPr>
                <w:sz w:val="24"/>
                <w:szCs w:val="24"/>
              </w:rPr>
            </w:pPr>
          </w:p>
          <w:p w:rsidR="00214F58" w:rsidRPr="005B31B9" w:rsidRDefault="00214F58" w:rsidP="00624137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214F58" w:rsidRPr="005B31B9" w:rsidRDefault="00214F58" w:rsidP="00624137">
            <w:pPr>
              <w:pStyle w:val="NoSpacing"/>
              <w:rPr>
                <w:b/>
                <w:bCs/>
                <w:sz w:val="24"/>
                <w:szCs w:val="24"/>
              </w:rPr>
            </w:pPr>
          </w:p>
          <w:p w:rsidR="00214F58" w:rsidRPr="005B31B9" w:rsidRDefault="00214F58" w:rsidP="00624137">
            <w:pPr>
              <w:spacing w:line="220" w:lineRule="exact"/>
              <w:jc w:val="both"/>
              <w:rPr>
                <w:b/>
                <w:bCs/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  <w:lang w:eastAsia="en-US"/>
              </w:rPr>
              <w:t xml:space="preserve">    </w:t>
            </w:r>
            <w:r w:rsidRPr="005B31B9">
              <w:rPr>
                <w:b/>
                <w:bCs/>
                <w:sz w:val="24"/>
                <w:szCs w:val="24"/>
              </w:rPr>
              <w:t>Sanayi İnkılabının sonuçları hakkında yukarıda verilenlerden hangisi yanlıştır?</w:t>
            </w:r>
          </w:p>
          <w:p w:rsidR="00214F58" w:rsidRPr="005B31B9" w:rsidRDefault="00214F58" w:rsidP="00624137">
            <w:pPr>
              <w:spacing w:line="220" w:lineRule="exact"/>
              <w:ind w:firstLine="340"/>
              <w:jc w:val="both"/>
              <w:rPr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</w:rPr>
              <w:t>A)</w:t>
            </w:r>
            <w:r w:rsidRPr="005B31B9">
              <w:rPr>
                <w:sz w:val="24"/>
                <w:szCs w:val="24"/>
              </w:rPr>
              <w:t xml:space="preserve"> IV</w:t>
            </w:r>
            <w:r w:rsidRPr="005B31B9">
              <w:rPr>
                <w:sz w:val="24"/>
                <w:szCs w:val="24"/>
              </w:rPr>
              <w:tab/>
            </w:r>
            <w:r w:rsidRPr="005B31B9">
              <w:rPr>
                <w:b/>
                <w:bCs/>
                <w:sz w:val="24"/>
                <w:szCs w:val="24"/>
              </w:rPr>
              <w:t>B)</w:t>
            </w:r>
            <w:r w:rsidRPr="005B31B9">
              <w:rPr>
                <w:sz w:val="24"/>
                <w:szCs w:val="24"/>
              </w:rPr>
              <w:t xml:space="preserve"> III</w:t>
            </w:r>
            <w:r w:rsidRPr="005B31B9">
              <w:rPr>
                <w:sz w:val="24"/>
                <w:szCs w:val="24"/>
              </w:rPr>
              <w:tab/>
            </w:r>
            <w:r w:rsidRPr="005B31B9">
              <w:rPr>
                <w:sz w:val="24"/>
                <w:szCs w:val="24"/>
              </w:rPr>
              <w:tab/>
            </w:r>
            <w:r w:rsidRPr="005B31B9">
              <w:rPr>
                <w:b/>
                <w:bCs/>
                <w:sz w:val="24"/>
                <w:szCs w:val="24"/>
              </w:rPr>
              <w:t>C)</w:t>
            </w:r>
            <w:r w:rsidRPr="005B31B9">
              <w:rPr>
                <w:sz w:val="24"/>
                <w:szCs w:val="24"/>
              </w:rPr>
              <w:t xml:space="preserve"> II</w:t>
            </w:r>
            <w:r w:rsidRPr="005B31B9">
              <w:rPr>
                <w:sz w:val="24"/>
                <w:szCs w:val="24"/>
              </w:rPr>
              <w:tab/>
            </w:r>
            <w:r w:rsidRPr="005B31B9">
              <w:rPr>
                <w:sz w:val="24"/>
                <w:szCs w:val="24"/>
              </w:rPr>
              <w:tab/>
            </w:r>
            <w:r w:rsidRPr="005B31B9">
              <w:rPr>
                <w:b/>
                <w:bCs/>
                <w:sz w:val="24"/>
                <w:szCs w:val="24"/>
              </w:rPr>
              <w:t>D)</w:t>
            </w:r>
            <w:r w:rsidRPr="005B31B9">
              <w:rPr>
                <w:sz w:val="24"/>
                <w:szCs w:val="24"/>
              </w:rPr>
              <w:t xml:space="preserve"> I</w:t>
            </w:r>
          </w:p>
          <w:p w:rsidR="00214F58" w:rsidRPr="005B31B9" w:rsidRDefault="00214F58" w:rsidP="00624137">
            <w:pPr>
              <w:pStyle w:val="NoSpacing"/>
              <w:rPr>
                <w:b/>
                <w:bCs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" o:spid="_x0000_s1039" type="#_x0000_t75" style="position:absolute;margin-left:196.9pt;margin-top:.85pt;width:71.25pt;height:67.1pt;z-index:-251660288;visibility:visible" wrapcoords="-227 0 -227 21357 21600 21357 21600 0 -227 0">
                  <v:imagedata r:id="rId5" o:title=""/>
                  <w10:wrap type="tight"/>
                </v:shape>
              </w:pict>
            </w:r>
          </w:p>
          <w:p w:rsidR="00214F58" w:rsidRPr="005B31B9" w:rsidRDefault="00214F58" w:rsidP="00624137">
            <w:pPr>
              <w:pStyle w:val="NoSpacing"/>
              <w:rPr>
                <w:b/>
                <w:bCs/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</w:rPr>
              <w:t xml:space="preserve">2) </w:t>
            </w:r>
            <w:r w:rsidRPr="005B31B9">
              <w:rPr>
                <w:sz w:val="24"/>
                <w:szCs w:val="24"/>
              </w:rPr>
              <w:t xml:space="preserve">Şekilde verilen </w:t>
            </w:r>
            <w:r w:rsidRPr="005B31B9">
              <w:rPr>
                <w:b/>
                <w:bCs/>
                <w:sz w:val="24"/>
                <w:szCs w:val="24"/>
              </w:rPr>
              <w:t>resimden faydalanarak</w:t>
            </w:r>
            <w:r w:rsidRPr="005B31B9">
              <w:rPr>
                <w:sz w:val="24"/>
                <w:szCs w:val="24"/>
              </w:rPr>
              <w:t xml:space="preserve"> uygarlık ile ilgili olarak aşağıdaki başlıklardan hangisinin kullanılması daha uygundur?</w:t>
            </w:r>
          </w:p>
          <w:p w:rsidR="00214F58" w:rsidRPr="005B31B9" w:rsidRDefault="00214F58" w:rsidP="00624137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Söz Uçar, Yazı Kalır</w:t>
            </w:r>
          </w:p>
          <w:p w:rsidR="00214F58" w:rsidRPr="005B31B9" w:rsidRDefault="00214F58" w:rsidP="00624137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Tarih ve Medeniyet</w:t>
            </w:r>
          </w:p>
          <w:p w:rsidR="00214F58" w:rsidRPr="005B31B9" w:rsidRDefault="00214F58" w:rsidP="00624137">
            <w:pPr>
              <w:pStyle w:val="NoSpacing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Osmanlı’da Resim</w:t>
            </w:r>
          </w:p>
          <w:p w:rsidR="00214F58" w:rsidRPr="005B31B9" w:rsidRDefault="00214F58" w:rsidP="0062413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Astronomi</w:t>
            </w:r>
          </w:p>
          <w:p w:rsidR="00214F58" w:rsidRPr="005B31B9" w:rsidRDefault="00214F58" w:rsidP="00624137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</w:p>
          <w:p w:rsidR="00214F58" w:rsidRPr="005B31B9" w:rsidRDefault="00214F58" w:rsidP="00624137">
            <w:pPr>
              <w:spacing w:after="0" w:line="240" w:lineRule="auto"/>
              <w:ind w:left="2100" w:right="-720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 id="Resim 13" o:spid="_x0000_s1040" type="#_x0000_t75" alt="http://tbn2.google.com/images?q=tbn:9v9KHN2V4wuDfM:http://imspeakingtruth.files.wordpress.com/2008/07/martin-luther.jpg" href="http://images.google.com.tr/imgres?imgurl=http://imspeakingtruth.files.wordpress.com/2008/07/martin-luther.jpg&amp;imgrefurl=http://imspeakingtruth.wordpress.com/2008/07/18/blacks-and-reformed-theology/&amp;usg=__I4qYdBDy42Nr-lzPiBfP2-48M9g=&amp;h=468&amp;w=320&amp;sz=25&amp;hl=tr&amp;start=2&amp;um=1&amp;tbnid=9v9KHN2V4wuDfM:&amp;tbnh=128&amp;tbnw=88&amp;prev=/images?q=martin+luther&amp;hl=tr&amp;sa=N&amp;um" style="position:absolute;left:0;text-align:left;margin-left:15.95pt;margin-top:.1pt;width:66.95pt;height:54.75pt;z-index:-251658240;visibility:visible" o:button="t">
                  <v:fill o:detectmouseclick="t"/>
                  <v:imagedata r:id="rId6" r:href="rId7"/>
                </v:shape>
              </w:pict>
            </w:r>
            <w:r w:rsidRPr="005B31B9">
              <w:rPr>
                <w:b/>
                <w:bCs/>
                <w:sz w:val="24"/>
                <w:szCs w:val="24"/>
              </w:rPr>
              <w:t xml:space="preserve">’’ </w:t>
            </w:r>
            <w:r w:rsidRPr="005B31B9">
              <w:rPr>
                <w:sz w:val="24"/>
                <w:szCs w:val="24"/>
              </w:rPr>
              <w:t xml:space="preserve">Kilisenin dayattığı fikirlerden </w:t>
            </w:r>
          </w:p>
          <w:p w:rsidR="00214F58" w:rsidRPr="005B31B9" w:rsidRDefault="00214F58" w:rsidP="00624137">
            <w:pPr>
              <w:spacing w:after="0" w:line="240" w:lineRule="auto"/>
              <w:ind w:left="360" w:right="-720"/>
              <w:rPr>
                <w:noProof/>
                <w:sz w:val="24"/>
                <w:szCs w:val="24"/>
              </w:rPr>
            </w:pPr>
            <w:r w:rsidRPr="005B31B9">
              <w:rPr>
                <w:noProof/>
                <w:sz w:val="24"/>
                <w:szCs w:val="24"/>
              </w:rPr>
              <w:t xml:space="preserve">                                  başkasını savunmak mümkün     </w:t>
            </w:r>
          </w:p>
          <w:p w:rsidR="00214F58" w:rsidRPr="005B31B9" w:rsidRDefault="00214F58" w:rsidP="00624137">
            <w:pPr>
              <w:spacing w:after="0" w:line="240" w:lineRule="auto"/>
              <w:ind w:left="360" w:right="-720"/>
              <w:rPr>
                <w:noProof/>
                <w:sz w:val="24"/>
                <w:szCs w:val="24"/>
              </w:rPr>
            </w:pPr>
            <w:r w:rsidRPr="005B31B9">
              <w:rPr>
                <w:noProof/>
                <w:sz w:val="24"/>
                <w:szCs w:val="24"/>
              </w:rPr>
              <w:t xml:space="preserve">                           değil.Bu duruma artık dur demek</w:t>
            </w:r>
          </w:p>
          <w:p w:rsidR="00214F58" w:rsidRPr="005B31B9" w:rsidRDefault="00214F58" w:rsidP="00624137">
            <w:pPr>
              <w:spacing w:after="0" w:line="240" w:lineRule="auto"/>
              <w:ind w:right="-720" w:firstLine="360"/>
              <w:rPr>
                <w:b/>
                <w:bCs/>
                <w:noProof/>
                <w:sz w:val="24"/>
                <w:szCs w:val="24"/>
              </w:rPr>
            </w:pPr>
            <w:r w:rsidRPr="005B31B9">
              <w:rPr>
                <w:noProof/>
                <w:sz w:val="24"/>
                <w:szCs w:val="24"/>
              </w:rPr>
              <w:t xml:space="preserve">                           gerekiyor</w:t>
            </w:r>
            <w:r w:rsidRPr="005B31B9">
              <w:rPr>
                <w:b/>
                <w:bCs/>
                <w:noProof/>
                <w:sz w:val="24"/>
                <w:szCs w:val="24"/>
              </w:rPr>
              <w:t>’’</w:t>
            </w:r>
          </w:p>
          <w:p w:rsidR="00214F58" w:rsidRPr="005B31B9" w:rsidRDefault="00214F58" w:rsidP="00624137">
            <w:pPr>
              <w:spacing w:after="0" w:line="240" w:lineRule="auto"/>
              <w:ind w:right="-720"/>
              <w:rPr>
                <w:b/>
                <w:bCs/>
                <w:noProof/>
                <w:sz w:val="24"/>
                <w:szCs w:val="24"/>
              </w:rPr>
            </w:pPr>
            <w:r w:rsidRPr="005B31B9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5B31B9">
              <w:rPr>
                <w:b/>
                <w:bCs/>
                <w:sz w:val="24"/>
                <w:szCs w:val="24"/>
              </w:rPr>
              <w:t xml:space="preserve">3) </w:t>
            </w:r>
            <w:r w:rsidRPr="005B31B9">
              <w:rPr>
                <w:b/>
                <w:bCs/>
                <w:noProof/>
                <w:sz w:val="24"/>
                <w:szCs w:val="24"/>
              </w:rPr>
              <w:t xml:space="preserve">Bu sözleri söyleyen Martin Luther,aşağıdakilerden </w:t>
            </w:r>
          </w:p>
          <w:p w:rsidR="00214F58" w:rsidRPr="005B31B9" w:rsidRDefault="00214F58" w:rsidP="00624137">
            <w:pPr>
              <w:spacing w:after="0" w:line="240" w:lineRule="auto"/>
              <w:ind w:right="-720"/>
              <w:rPr>
                <w:b/>
                <w:bCs/>
                <w:noProof/>
                <w:sz w:val="24"/>
                <w:szCs w:val="24"/>
              </w:rPr>
            </w:pPr>
            <w:r w:rsidRPr="005B31B9">
              <w:rPr>
                <w:b/>
                <w:bCs/>
                <w:noProof/>
                <w:sz w:val="24"/>
                <w:szCs w:val="24"/>
              </w:rPr>
              <w:t xml:space="preserve"> hangisini planlıyor olabilir?</w:t>
            </w:r>
          </w:p>
          <w:p w:rsidR="00214F58" w:rsidRPr="005B31B9" w:rsidRDefault="00214F58" w:rsidP="00624137">
            <w:pPr>
              <w:spacing w:after="0" w:line="240" w:lineRule="auto"/>
              <w:ind w:left="708" w:right="-720"/>
              <w:rPr>
                <w:noProof/>
                <w:sz w:val="24"/>
                <w:szCs w:val="24"/>
              </w:rPr>
            </w:pPr>
            <w:r w:rsidRPr="005B31B9">
              <w:rPr>
                <w:b/>
                <w:bCs/>
                <w:noProof/>
                <w:sz w:val="24"/>
                <w:szCs w:val="24"/>
              </w:rPr>
              <w:t xml:space="preserve">A) </w:t>
            </w:r>
            <w:r w:rsidRPr="005B31B9">
              <w:rPr>
                <w:noProof/>
                <w:sz w:val="24"/>
                <w:szCs w:val="24"/>
              </w:rPr>
              <w:t xml:space="preserve">Rönesans              </w:t>
            </w:r>
            <w:r w:rsidRPr="005B31B9">
              <w:rPr>
                <w:b/>
                <w:bCs/>
                <w:noProof/>
                <w:sz w:val="24"/>
                <w:szCs w:val="24"/>
              </w:rPr>
              <w:t xml:space="preserve">B) </w:t>
            </w:r>
            <w:r w:rsidRPr="005B31B9">
              <w:rPr>
                <w:noProof/>
                <w:sz w:val="24"/>
                <w:szCs w:val="24"/>
              </w:rPr>
              <w:t>Reform</w:t>
            </w:r>
          </w:p>
          <w:p w:rsidR="00214F58" w:rsidRPr="005B31B9" w:rsidRDefault="00214F58" w:rsidP="00624137">
            <w:pPr>
              <w:spacing w:after="0" w:line="240" w:lineRule="auto"/>
              <w:ind w:left="708" w:right="-720"/>
              <w:rPr>
                <w:noProof/>
                <w:sz w:val="24"/>
                <w:szCs w:val="24"/>
              </w:rPr>
            </w:pPr>
            <w:r w:rsidRPr="005B31B9">
              <w:rPr>
                <w:b/>
                <w:bCs/>
                <w:noProof/>
                <w:sz w:val="24"/>
                <w:szCs w:val="24"/>
              </w:rPr>
              <w:t xml:space="preserve">C) </w:t>
            </w:r>
            <w:r w:rsidRPr="005B31B9">
              <w:rPr>
                <w:noProof/>
                <w:sz w:val="24"/>
                <w:szCs w:val="24"/>
              </w:rPr>
              <w:t xml:space="preserve">Coğrafi Keşifler    </w:t>
            </w:r>
            <w:r w:rsidRPr="005B31B9">
              <w:rPr>
                <w:b/>
                <w:bCs/>
                <w:noProof/>
                <w:sz w:val="24"/>
                <w:szCs w:val="24"/>
              </w:rPr>
              <w:t xml:space="preserve">D) </w:t>
            </w:r>
            <w:r w:rsidRPr="005B31B9">
              <w:rPr>
                <w:noProof/>
                <w:sz w:val="24"/>
                <w:szCs w:val="24"/>
              </w:rPr>
              <w:t>Sanayi İnkılabı</w:t>
            </w:r>
          </w:p>
          <w:p w:rsidR="00214F58" w:rsidRPr="005B31B9" w:rsidRDefault="00214F58" w:rsidP="00624137">
            <w:pPr>
              <w:pStyle w:val="ListParagraph"/>
              <w:spacing w:after="0" w:line="240" w:lineRule="auto"/>
            </w:pPr>
          </w:p>
          <w:p w:rsidR="00214F58" w:rsidRPr="005B31B9" w:rsidRDefault="00214F58" w:rsidP="006241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 id="Resim 4" o:spid="_x0000_s1041" type="#_x0000_t75" style="position:absolute;margin-left:29.7pt;margin-top:3.25pt;width:93.75pt;height:73.75pt;z-index:-251659264;visibility:visible" wrapcoords="-173 0 -173 21380 21600 21380 21600 0 -173 0">
                  <v:imagedata r:id="rId8" o:title=""/>
                  <w10:wrap type="tight"/>
                </v:shape>
              </w:pict>
            </w: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4) 15.yüzyılda Avrupa’da başlayan Coğrafi</w:t>
            </w:r>
          </w:p>
          <w:p w:rsidR="00214F58" w:rsidRPr="005B31B9" w:rsidRDefault="00214F58" w:rsidP="00624137">
            <w:pPr>
              <w:pStyle w:val="NoSpacing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 xml:space="preserve">Keşifler </w:t>
            </w:r>
            <w:r w:rsidRPr="005B31B9">
              <w:rPr>
                <w:b/>
                <w:bCs/>
                <w:sz w:val="24"/>
                <w:szCs w:val="24"/>
              </w:rPr>
              <w:t>hangi alandaki</w:t>
            </w:r>
            <w:r w:rsidRPr="005B31B9">
              <w:rPr>
                <w:sz w:val="24"/>
                <w:szCs w:val="24"/>
              </w:rPr>
              <w:t xml:space="preserve"> gelişmelere bağlı olarak ortaya çıkmıştır? </w:t>
            </w:r>
          </w:p>
          <w:p w:rsidR="00214F58" w:rsidRPr="005B31B9" w:rsidRDefault="00214F58" w:rsidP="00624137">
            <w:pPr>
              <w:pStyle w:val="NoSpacing"/>
              <w:rPr>
                <w:sz w:val="24"/>
                <w:szCs w:val="24"/>
              </w:rPr>
            </w:pPr>
          </w:p>
          <w:p w:rsidR="00214F58" w:rsidRPr="005B31B9" w:rsidRDefault="00214F58" w:rsidP="00624137">
            <w:pPr>
              <w:pStyle w:val="NoSpacing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Pusula ve Gemicilik      C)   Kâğıt ve Matbaa</w:t>
            </w:r>
          </w:p>
          <w:p w:rsidR="00214F58" w:rsidRPr="005B31B9" w:rsidRDefault="00214F58" w:rsidP="0062413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Barut ve Top                  D)   Askeri</w:t>
            </w:r>
          </w:p>
          <w:p w:rsidR="00214F58" w:rsidRPr="005B31B9" w:rsidRDefault="00214F58" w:rsidP="00624137">
            <w:pPr>
              <w:pStyle w:val="NoSpacing"/>
              <w:ind w:left="720"/>
              <w:rPr>
                <w:sz w:val="24"/>
                <w:szCs w:val="24"/>
              </w:rPr>
            </w:pPr>
          </w:p>
          <w:p w:rsidR="00214F58" w:rsidRPr="005B31B9" w:rsidRDefault="00214F58" w:rsidP="00624137">
            <w:pPr>
              <w:pStyle w:val="ListParagraph"/>
              <w:spacing w:after="0" w:line="240" w:lineRule="auto"/>
            </w:pPr>
          </w:p>
          <w:p w:rsidR="00214F58" w:rsidRPr="005B31B9" w:rsidRDefault="00214F58" w:rsidP="00624137">
            <w:pPr>
              <w:spacing w:after="0" w:line="240" w:lineRule="auto"/>
              <w:jc w:val="both"/>
              <w:rPr>
                <w:b/>
                <w:bCs/>
              </w:rPr>
            </w:pPr>
            <w:r w:rsidRPr="005B31B9">
              <w:rPr>
                <w:b/>
                <w:bCs/>
                <w:sz w:val="24"/>
                <w:szCs w:val="24"/>
              </w:rPr>
              <w:t xml:space="preserve">5)   </w:t>
            </w:r>
            <w:r w:rsidRPr="005B31B9">
              <w:rPr>
                <w:sz w:val="24"/>
                <w:szCs w:val="24"/>
              </w:rPr>
              <w:t xml:space="preserve"> </w:t>
            </w:r>
            <w:r w:rsidRPr="005B31B9">
              <w:rPr>
                <w:b/>
                <w:bCs/>
              </w:rPr>
              <w:t xml:space="preserve">Bir kişinin meslek seçerken dikkat etmesi gereken hususlar arasında aşağıdakilerden hangisi </w:t>
            </w:r>
            <w:r w:rsidRPr="005B31B9">
              <w:rPr>
                <w:b/>
                <w:bCs/>
                <w:u w:val="single"/>
              </w:rPr>
              <w:t>yoktur?</w:t>
            </w:r>
            <w:r w:rsidRPr="005B31B9">
              <w:rPr>
                <w:b/>
                <w:bCs/>
              </w:rPr>
              <w:t xml:space="preserve">  (5 Puan)</w:t>
            </w:r>
          </w:p>
          <w:p w:rsidR="00214F58" w:rsidRPr="005B31B9" w:rsidRDefault="00214F58" w:rsidP="00624137">
            <w:pPr>
              <w:shd w:val="clear" w:color="auto" w:fill="FFFFFF"/>
              <w:spacing w:after="0" w:line="240" w:lineRule="auto"/>
            </w:pPr>
            <w:r w:rsidRPr="005B31B9">
              <w:t>A)  Ne istediğini bilerek seçmesi</w:t>
            </w:r>
          </w:p>
          <w:p w:rsidR="00214F58" w:rsidRPr="005B31B9" w:rsidRDefault="00214F58" w:rsidP="00624137">
            <w:pPr>
              <w:shd w:val="clear" w:color="auto" w:fill="FFFFFF"/>
              <w:spacing w:after="0" w:line="240" w:lineRule="auto"/>
            </w:pPr>
            <w:r w:rsidRPr="005B31B9">
              <w:t>B)  İnsanlarla iletişimi olmayan meslekleri seç</w:t>
            </w:r>
            <w:r w:rsidRPr="005B31B9">
              <w:softHyphen/>
              <w:t xml:space="preserve">mesi </w:t>
            </w:r>
          </w:p>
          <w:p w:rsidR="00214F58" w:rsidRPr="005B31B9" w:rsidRDefault="00214F58" w:rsidP="00624137">
            <w:pPr>
              <w:shd w:val="clear" w:color="auto" w:fill="FFFFFF"/>
              <w:spacing w:after="0" w:line="240" w:lineRule="auto"/>
            </w:pPr>
            <w:r w:rsidRPr="005B31B9">
              <w:t>C)  Kişilik özelliklerine uygun olması</w:t>
            </w:r>
          </w:p>
          <w:p w:rsidR="00214F58" w:rsidRPr="005B31B9" w:rsidRDefault="00214F58" w:rsidP="00624137">
            <w:pPr>
              <w:spacing w:after="0" w:line="240" w:lineRule="auto"/>
            </w:pPr>
            <w:r w:rsidRPr="005B31B9">
              <w:t xml:space="preserve">D)  İlgi ve isteklerine uygun olması </w:t>
            </w:r>
          </w:p>
        </w:tc>
        <w:tc>
          <w:tcPr>
            <w:tcW w:w="5427" w:type="dxa"/>
            <w:tcBorders>
              <w:top w:val="single" w:sz="12" w:space="0" w:color="5B9BD5"/>
              <w:left w:val="single" w:sz="12" w:space="0" w:color="5B9BD5"/>
              <w:bottom w:val="single" w:sz="12" w:space="0" w:color="5B9BD5"/>
              <w:right w:val="single" w:sz="12" w:space="0" w:color="5B9BD5"/>
            </w:tcBorders>
          </w:tcPr>
          <w:p w:rsidR="00214F58" w:rsidRPr="005B31B9" w:rsidRDefault="00214F58" w:rsidP="003B4AB3">
            <w:pPr>
              <w:rPr>
                <w:b/>
                <w:bCs/>
              </w:rPr>
            </w:pPr>
            <w:r>
              <w:rPr>
                <w:noProof/>
              </w:rPr>
              <w:pict>
                <v:shape id="Resim 19" o:spid="_x0000_s1042" type="#_x0000_t75" alt="http://www.kumsalchat.com/blog/uploads/2011/11/b-460870-%C3%96%C4%9Fretmenler_g%C3%BCn%C3%BC_ve_Ba%C5%9F%C3%B6%C4%9Fretmen_Atat%C3%BCrk.jpg" style="position:absolute;margin-left:42.55pt;margin-top:4.5pt;width:167.25pt;height:64.5pt;z-index:251655168;visibility:visible;mso-position-horizontal-relative:text;mso-position-vertical-relative:text">
                  <v:imagedata r:id="rId9" o:title=""/>
                </v:shape>
              </w:pict>
            </w:r>
          </w:p>
          <w:p w:rsidR="00214F58" w:rsidRPr="005B31B9" w:rsidRDefault="00214F58" w:rsidP="003B4AB3">
            <w:pPr>
              <w:pStyle w:val="NoSpacing"/>
              <w:ind w:left="284"/>
              <w:rPr>
                <w:b/>
                <w:bCs/>
              </w:rPr>
            </w:pPr>
          </w:p>
          <w:p w:rsidR="00214F58" w:rsidRPr="005B31B9" w:rsidRDefault="00214F58" w:rsidP="003B4AB3">
            <w:pPr>
              <w:pStyle w:val="NoSpacing"/>
              <w:ind w:left="284"/>
              <w:rPr>
                <w:b/>
                <w:bCs/>
              </w:rPr>
            </w:pPr>
          </w:p>
          <w:p w:rsidR="00214F58" w:rsidRPr="005B31B9" w:rsidRDefault="00214F58" w:rsidP="003B4AB3">
            <w:pPr>
              <w:pStyle w:val="NoSpacing"/>
              <w:rPr>
                <w:b/>
                <w:bCs/>
              </w:rPr>
            </w:pPr>
          </w:p>
          <w:p w:rsidR="00214F58" w:rsidRPr="005B31B9" w:rsidRDefault="00214F58" w:rsidP="003B4AB3">
            <w:pPr>
              <w:pStyle w:val="NoSpacing"/>
              <w:rPr>
                <w:b/>
                <w:bCs/>
              </w:rPr>
            </w:pPr>
          </w:p>
          <w:p w:rsidR="00214F58" w:rsidRPr="005B31B9" w:rsidRDefault="00214F58" w:rsidP="003B4AB3">
            <w:pPr>
              <w:pStyle w:val="NoSpacing"/>
            </w:pPr>
            <w:r w:rsidRPr="005B31B9">
              <w:rPr>
                <w:b/>
                <w:bCs/>
              </w:rPr>
              <w:t>6</w:t>
            </w:r>
            <w:r w:rsidRPr="005B31B9">
              <w:t xml:space="preserve">) </w:t>
            </w: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Yukarıda verilen resme dayanarak</w:t>
            </w:r>
            <w:r w:rsidRPr="005B31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Atatürk’ün hangi alandaki çalışmalara önem verdiğini söyleyebiliriz?</w:t>
            </w: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4F58" w:rsidRPr="005B31B9" w:rsidRDefault="00214F58" w:rsidP="003B4AB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           a) Askerlik                    b) Eğitim</w:t>
            </w:r>
          </w:p>
          <w:p w:rsidR="00214F58" w:rsidRPr="005B31B9" w:rsidRDefault="00214F58" w:rsidP="003B4AB3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c) Savunma                   d)Sanat    </w:t>
            </w:r>
          </w:p>
          <w:p w:rsidR="00214F58" w:rsidRPr="005B31B9" w:rsidRDefault="00214F58" w:rsidP="003B4AB3">
            <w:pPr>
              <w:spacing w:after="0" w:line="240" w:lineRule="auto"/>
              <w:ind w:left="720"/>
            </w:pP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14F58" w:rsidRPr="005B31B9" w:rsidRDefault="00214F58" w:rsidP="00624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5B31B9">
              <w:rPr>
                <w:b/>
                <w:bCs/>
              </w:rPr>
              <w:t xml:space="preserve">7) </w:t>
            </w: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9">
              <w:rPr>
                <w:b/>
                <w:bCs/>
                <w:sz w:val="24"/>
                <w:szCs w:val="24"/>
              </w:rPr>
              <w:t xml:space="preserve"> Lale Devrinde gerçekleşen;</w:t>
            </w:r>
          </w:p>
          <w:p w:rsidR="00214F58" w:rsidRPr="005B31B9" w:rsidRDefault="00214F58" w:rsidP="00624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• Çiçek aşısı uygulamasının yapılması</w:t>
            </w:r>
          </w:p>
          <w:p w:rsidR="00214F58" w:rsidRPr="005B31B9" w:rsidRDefault="00214F58" w:rsidP="00624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•İstanbul’da kumaş ve çini fabrikalarının açılması</w:t>
            </w:r>
          </w:p>
          <w:p w:rsidR="00214F58" w:rsidRPr="005B31B9" w:rsidRDefault="00214F58" w:rsidP="00624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</w:rPr>
              <w:t>gibi yenilikler, aşağıdaki alanlardan hangileriyle ilgilidir?</w:t>
            </w:r>
          </w:p>
          <w:p w:rsidR="00214F58" w:rsidRPr="005B31B9" w:rsidRDefault="00214F58" w:rsidP="00624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</w:rPr>
              <w:t xml:space="preserve">A) </w:t>
            </w:r>
            <w:r w:rsidRPr="005B31B9">
              <w:rPr>
                <w:sz w:val="24"/>
                <w:szCs w:val="24"/>
              </w:rPr>
              <w:t xml:space="preserve">Eğitim - Sanayi                 </w:t>
            </w:r>
            <w:r w:rsidRPr="005B31B9">
              <w:rPr>
                <w:b/>
                <w:bCs/>
                <w:sz w:val="24"/>
                <w:szCs w:val="24"/>
              </w:rPr>
              <w:t xml:space="preserve">    B) </w:t>
            </w:r>
            <w:r w:rsidRPr="005B31B9">
              <w:rPr>
                <w:sz w:val="24"/>
                <w:szCs w:val="24"/>
              </w:rPr>
              <w:t>Sağlık - Sanayi</w:t>
            </w:r>
          </w:p>
          <w:p w:rsidR="00214F58" w:rsidRPr="005B31B9" w:rsidRDefault="00214F58" w:rsidP="0062413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</w:rPr>
              <w:t xml:space="preserve">C) </w:t>
            </w:r>
            <w:r w:rsidRPr="005B31B9">
              <w:rPr>
                <w:sz w:val="24"/>
                <w:szCs w:val="24"/>
              </w:rPr>
              <w:t xml:space="preserve">Askerî - Siyasi                  </w:t>
            </w:r>
            <w:r w:rsidRPr="005B31B9">
              <w:rPr>
                <w:b/>
                <w:bCs/>
                <w:sz w:val="24"/>
                <w:szCs w:val="24"/>
              </w:rPr>
              <w:t xml:space="preserve">    D) </w:t>
            </w:r>
            <w:r w:rsidRPr="005B31B9">
              <w:rPr>
                <w:sz w:val="24"/>
                <w:szCs w:val="24"/>
              </w:rPr>
              <w:t>Askerî – Sağlık</w:t>
            </w:r>
          </w:p>
          <w:p w:rsidR="00214F58" w:rsidRPr="005B31B9" w:rsidRDefault="00214F58" w:rsidP="00624137">
            <w:pPr>
              <w:spacing w:after="0"/>
            </w:pPr>
          </w:p>
          <w:p w:rsidR="00214F58" w:rsidRPr="005B31B9" w:rsidRDefault="00214F58" w:rsidP="00624137">
            <w:pPr>
              <w:spacing w:line="220" w:lineRule="exact"/>
              <w:jc w:val="both"/>
              <w:rPr>
                <w:i/>
                <w:iCs/>
              </w:rPr>
            </w:pPr>
            <w:r w:rsidRPr="005B31B9">
              <w:rPr>
                <w:b/>
                <w:bCs/>
              </w:rPr>
              <w:t>8</w:t>
            </w:r>
            <w:r w:rsidRPr="005B31B9">
              <w:t xml:space="preserve">) </w:t>
            </w:r>
            <w:r w:rsidRPr="005B31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1B9">
              <w:rPr>
                <w:i/>
                <w:iCs/>
              </w:rPr>
              <w:t xml:space="preserve"> Astronomi bilimine katkı sağlayan bilim adamlarından </w:t>
            </w:r>
          </w:p>
          <w:p w:rsidR="00214F58" w:rsidRPr="005B31B9" w:rsidRDefault="00214F58" w:rsidP="00624137">
            <w:pPr>
              <w:spacing w:after="0"/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4" o:spid="_x0000_s1043" type="#_x0000_t61" style="position:absolute;margin-left:204.7pt;margin-top:41.55pt;width:48.85pt;height:20.25pt;z-index:251663360;visibility:visible" adj="11472,-19147">
                  <v:textbox>
                    <w:txbxContent>
                      <w:p w:rsidR="00214F58" w:rsidRPr="00592331" w:rsidRDefault="00214F58" w:rsidP="00624137">
                        <w:pPr>
                          <w:rPr>
                            <w:sz w:val="20"/>
                            <w:szCs w:val="20"/>
                          </w:rPr>
                        </w:pPr>
                        <w:r w:rsidRPr="00592331">
                          <w:rPr>
                            <w:sz w:val="20"/>
                            <w:szCs w:val="20"/>
                          </w:rPr>
                          <w:t>Galileo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Dikdörtgen Belirtme Çizgisi 5" o:spid="_x0000_s1044" type="#_x0000_t61" style="position:absolute;margin-left:139.95pt;margin-top:41.15pt;width:54.75pt;height:20.25pt;z-index:251662336;visibility:visible" adj="11244,-19947">
                  <v:textbox>
                    <w:txbxContent>
                      <w:p w:rsidR="00214F58" w:rsidRPr="00CF59A8" w:rsidRDefault="00214F58" w:rsidP="00624137">
                        <w:pPr>
                          <w:rPr>
                            <w:sz w:val="20"/>
                            <w:szCs w:val="20"/>
                          </w:rPr>
                        </w:pPr>
                        <w:r w:rsidRPr="00CF59A8">
                          <w:rPr>
                            <w:sz w:val="20"/>
                            <w:szCs w:val="20"/>
                          </w:rPr>
                          <w:t>Uluğ Bey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Dikdörtgen Belirtme Çizgisi 11" o:spid="_x0000_s1045" type="#_x0000_t61" style="position:absolute;margin-left:77.95pt;margin-top:38.55pt;width:55.5pt;height:21.75pt;z-index:251661312;visibility:visible" adj="13719,-17505">
                  <v:textbox>
                    <w:txbxContent>
                      <w:p w:rsidR="00214F58" w:rsidRPr="00CF59A8" w:rsidRDefault="00214F58" w:rsidP="00624137">
                        <w:pPr>
                          <w:rPr>
                            <w:sz w:val="20"/>
                            <w:szCs w:val="20"/>
                          </w:rPr>
                        </w:pPr>
                        <w:r w:rsidRPr="00CF59A8">
                          <w:rPr>
                            <w:sz w:val="20"/>
                            <w:szCs w:val="20"/>
                          </w:rPr>
                          <w:t>Harezmî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Dikdörtgen Belirtme Çizgisi 12" o:spid="_x0000_s1046" type="#_x0000_t61" style="position:absolute;margin-left:2.95pt;margin-top:40.05pt;width:60pt;height:20.25pt;flip:y;z-index:251660288;visibility:visible" adj="13770,40005">
                  <v:textbox>
                    <w:txbxContent>
                      <w:p w:rsidR="00214F58" w:rsidRDefault="00214F58" w:rsidP="00624137">
                        <w:r w:rsidRPr="00CF59A8">
                          <w:rPr>
                            <w:sz w:val="18"/>
                            <w:szCs w:val="18"/>
                          </w:rPr>
                          <w:t>Takiyyüddi</w:t>
                        </w:r>
                        <w:r w:rsidRPr="007644AD">
                          <w:rPr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shape>
              </w:pict>
            </w:r>
            <w:r w:rsidRPr="005B31B9">
              <w:rPr>
                <w:rFonts w:ascii="Arial" w:hAnsi="Arial" w:cs="Arial"/>
                <w:color w:val="000000"/>
              </w:rPr>
              <w:t xml:space="preserve"> </w:t>
            </w:r>
            <w:r w:rsidRPr="005B31B9">
              <w:rPr>
                <w:rFonts w:ascii="Arial" w:hAnsi="Arial" w:cs="Arial"/>
                <w:noProof/>
                <w:color w:val="000000"/>
              </w:rPr>
              <w:pict>
                <v:shape id="Resim 57" o:spid="_x0000_i1025" type="#_x0000_t75" alt="11" style="width:45pt;height:39pt;visibility:visible">
                  <v:imagedata r:id="rId10" o:title=""/>
                </v:shape>
              </w:pict>
            </w:r>
            <w:r w:rsidRPr="005B31B9">
              <w:rPr>
                <w:rFonts w:ascii="Arial" w:hAnsi="Arial" w:cs="Arial"/>
                <w:color w:val="000000"/>
              </w:rPr>
              <w:t xml:space="preserve">       </w:t>
            </w:r>
            <w:r w:rsidRPr="005B31B9">
              <w:rPr>
                <w:rFonts w:ascii="Arial" w:hAnsi="Arial" w:cs="Arial"/>
                <w:noProof/>
                <w:color w:val="000000"/>
              </w:rPr>
              <w:pict>
                <v:shape id="Resim 58" o:spid="_x0000_i1026" type="#_x0000_t75" alt="12" style="width:45pt;height:39pt;visibility:visible">
                  <v:imagedata r:id="rId11" o:title=""/>
                </v:shape>
              </w:pict>
            </w:r>
            <w:r w:rsidRPr="005B31B9">
              <w:rPr>
                <w:rFonts w:ascii="Arial" w:hAnsi="Arial" w:cs="Arial"/>
                <w:color w:val="000000"/>
              </w:rPr>
              <w:t xml:space="preserve">         </w:t>
            </w:r>
            <w:r w:rsidRPr="005B31B9">
              <w:rPr>
                <w:rFonts w:ascii="Arial" w:hAnsi="Arial" w:cs="Arial"/>
                <w:noProof/>
                <w:color w:val="000000"/>
              </w:rPr>
              <w:pict>
                <v:shape id="Resim 59" o:spid="_x0000_i1027" type="#_x0000_t75" alt="13" style="width:45pt;height:39pt;visibility:visible">
                  <v:imagedata r:id="rId12" o:title=""/>
                </v:shape>
              </w:pict>
            </w:r>
            <w:r w:rsidRPr="005B31B9">
              <w:rPr>
                <w:rFonts w:ascii="Arial" w:hAnsi="Arial" w:cs="Arial"/>
                <w:color w:val="000000"/>
              </w:rPr>
              <w:t xml:space="preserve">      </w:t>
            </w:r>
            <w:r w:rsidRPr="005B31B9">
              <w:rPr>
                <w:rFonts w:ascii="Arial" w:hAnsi="Arial" w:cs="Arial"/>
                <w:noProof/>
                <w:color w:val="000000"/>
              </w:rPr>
              <w:pict>
                <v:shape id="Resim 60" o:spid="_x0000_i1028" type="#_x0000_t75" alt="images[3]" style="width:44.25pt;height:39pt;visibility:visible">
                  <v:imagedata r:id="rId13" o:title=""/>
                </v:shape>
              </w:pict>
            </w:r>
            <w:r w:rsidRPr="005B31B9">
              <w:rPr>
                <w:rFonts w:ascii="Arial" w:hAnsi="Arial" w:cs="Arial"/>
                <w:color w:val="000000"/>
              </w:rPr>
              <w:t xml:space="preserve">    </w:t>
            </w:r>
          </w:p>
          <w:p w:rsidR="00214F58" w:rsidRPr="005B31B9" w:rsidRDefault="00214F58" w:rsidP="00624137">
            <w:pPr>
              <w:spacing w:after="0"/>
              <w:rPr>
                <w:rFonts w:ascii="Comic Sans MS" w:hAnsi="Comic Sans MS" w:cs="Comic Sans MS"/>
              </w:rPr>
            </w:pPr>
          </w:p>
          <w:p w:rsidR="00214F58" w:rsidRPr="005B31B9" w:rsidRDefault="00214F58" w:rsidP="00624137">
            <w:pPr>
              <w:spacing w:after="0"/>
              <w:rPr>
                <w:b/>
                <w:bCs/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</w:rPr>
              <w:t xml:space="preserve">Hangisi Türk-İslam devletlerinde yetişen bilim adamlarından biri </w:t>
            </w:r>
            <w:r w:rsidRPr="005B31B9">
              <w:rPr>
                <w:b/>
                <w:bCs/>
                <w:sz w:val="24"/>
                <w:szCs w:val="24"/>
                <w:u w:val="single"/>
              </w:rPr>
              <w:t>değildir?</w:t>
            </w:r>
          </w:p>
          <w:p w:rsidR="00214F58" w:rsidRPr="005B31B9" w:rsidRDefault="00214F58" w:rsidP="00624137">
            <w:pPr>
              <w:spacing w:after="0"/>
              <w:rPr>
                <w:b/>
                <w:bCs/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 xml:space="preserve">  A) Galileo</w:t>
            </w:r>
            <w:r w:rsidRPr="005B31B9">
              <w:rPr>
                <w:b/>
                <w:bCs/>
                <w:sz w:val="24"/>
                <w:szCs w:val="24"/>
              </w:rPr>
              <w:t xml:space="preserve">      </w:t>
            </w:r>
            <w:r w:rsidRPr="005B31B9">
              <w:rPr>
                <w:sz w:val="24"/>
                <w:szCs w:val="24"/>
              </w:rPr>
              <w:t>B)</w:t>
            </w:r>
            <w:r w:rsidRPr="005B31B9">
              <w:rPr>
                <w:b/>
                <w:bCs/>
                <w:sz w:val="24"/>
                <w:szCs w:val="24"/>
              </w:rPr>
              <w:t xml:space="preserve"> </w:t>
            </w:r>
            <w:r w:rsidRPr="005B31B9">
              <w:rPr>
                <w:sz w:val="24"/>
                <w:szCs w:val="24"/>
              </w:rPr>
              <w:t>Uluğ Bey</w:t>
            </w:r>
            <w:r w:rsidRPr="005B31B9">
              <w:rPr>
                <w:b/>
                <w:bCs/>
                <w:sz w:val="24"/>
                <w:szCs w:val="24"/>
              </w:rPr>
              <w:t xml:space="preserve">   </w:t>
            </w:r>
            <w:r w:rsidRPr="005B31B9">
              <w:rPr>
                <w:sz w:val="24"/>
                <w:szCs w:val="24"/>
              </w:rPr>
              <w:t>C) Takiyyüddin  D)</w:t>
            </w:r>
            <w:r w:rsidRPr="005B31B9">
              <w:rPr>
                <w:b/>
                <w:bCs/>
                <w:sz w:val="24"/>
                <w:szCs w:val="24"/>
              </w:rPr>
              <w:t xml:space="preserve"> </w:t>
            </w:r>
            <w:r w:rsidRPr="005B31B9">
              <w:rPr>
                <w:sz w:val="24"/>
                <w:szCs w:val="24"/>
              </w:rPr>
              <w:t>Harezmi</w:t>
            </w:r>
            <w:r w:rsidRPr="005B31B9">
              <w:rPr>
                <w:b/>
                <w:bCs/>
                <w:sz w:val="24"/>
                <w:szCs w:val="24"/>
              </w:rPr>
              <w:t xml:space="preserve">             </w:t>
            </w:r>
          </w:p>
          <w:p w:rsidR="00214F58" w:rsidRPr="005B31B9" w:rsidRDefault="00214F58" w:rsidP="00624137">
            <w:pPr>
              <w:pStyle w:val="NoSpacing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F58" w:rsidRPr="005B31B9" w:rsidRDefault="00214F58" w:rsidP="00624137">
            <w:p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b/>
                <w:bCs/>
              </w:rPr>
              <w:t xml:space="preserve">9)   </w:t>
            </w:r>
            <w:r w:rsidRPr="005B31B9">
              <w:rPr>
                <w:sz w:val="24"/>
                <w:szCs w:val="24"/>
              </w:rPr>
              <w:t xml:space="preserve"> I- Türklere Anadolu’nu kapıları açılmıştır.</w:t>
            </w:r>
          </w:p>
          <w:p w:rsidR="00214F58" w:rsidRPr="005B31B9" w:rsidRDefault="00214F58" w:rsidP="00624137">
            <w:p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 xml:space="preserve">      II- Anadolu’nun bir Türk yurdu olduğu kesinleşmiştir.</w:t>
            </w:r>
          </w:p>
          <w:p w:rsidR="00214F58" w:rsidRPr="005B31B9" w:rsidRDefault="00214F58" w:rsidP="0062413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5B31B9">
              <w:rPr>
                <w:b/>
                <w:bCs/>
                <w:sz w:val="24"/>
                <w:szCs w:val="24"/>
              </w:rPr>
              <w:t>Bu gelişmeler sırasıyla hangi seçenekte belirtilen savaşların sonuçlarıdır?</w:t>
            </w:r>
          </w:p>
          <w:p w:rsidR="00214F58" w:rsidRPr="005B31B9" w:rsidRDefault="00214F58" w:rsidP="00624137">
            <w:pPr>
              <w:pStyle w:val="ListParagraph"/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 xml:space="preserve">      I                              II</w:t>
            </w:r>
          </w:p>
          <w:p w:rsidR="00214F58" w:rsidRPr="005B31B9" w:rsidRDefault="00214F58" w:rsidP="0062413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 xml:space="preserve">Malazgirt                Miryokefalon </w:t>
            </w:r>
          </w:p>
          <w:p w:rsidR="00214F58" w:rsidRPr="005B31B9" w:rsidRDefault="00214F58" w:rsidP="0062413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Kösedağ                  Yassı çemen</w:t>
            </w:r>
          </w:p>
          <w:p w:rsidR="00214F58" w:rsidRPr="005B31B9" w:rsidRDefault="00214F58" w:rsidP="0062413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Kösedağ                   Malazgirt</w:t>
            </w:r>
          </w:p>
          <w:p w:rsidR="00214F58" w:rsidRPr="005B31B9" w:rsidRDefault="00214F58" w:rsidP="00624137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sz w:val="24"/>
                <w:szCs w:val="24"/>
              </w:rPr>
            </w:pPr>
            <w:r w:rsidRPr="005B31B9">
              <w:rPr>
                <w:sz w:val="24"/>
                <w:szCs w:val="24"/>
              </w:rPr>
              <w:t>Dandanakan            Miryokefelon</w:t>
            </w:r>
          </w:p>
          <w:p w:rsidR="00214F58" w:rsidRPr="005B31B9" w:rsidRDefault="00214F58" w:rsidP="00624137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  <w:p w:rsidR="00214F58" w:rsidRPr="005B31B9" w:rsidRDefault="00214F58" w:rsidP="00624137">
            <w:pPr>
              <w:spacing w:after="0" w:line="240" w:lineRule="auto"/>
              <w:jc w:val="both"/>
              <w:rPr>
                <w:b/>
                <w:bCs/>
              </w:rPr>
            </w:pPr>
            <w:r w:rsidRPr="005B31B9">
              <w:rPr>
                <w:b/>
                <w:bCs/>
                <w:sz w:val="24"/>
                <w:szCs w:val="24"/>
              </w:rPr>
              <w:t xml:space="preserve">10)   </w:t>
            </w:r>
            <w:r w:rsidRPr="005B31B9">
              <w:rPr>
                <w:sz w:val="24"/>
                <w:szCs w:val="24"/>
              </w:rPr>
              <w:t xml:space="preserve"> </w:t>
            </w:r>
            <w:r w:rsidRPr="005B31B9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B31B9">
              <w:rPr>
                <w:b/>
                <w:bCs/>
              </w:rPr>
              <w:t xml:space="preserve">Aşağıdakilerden hangisi Ahi Teşkilatının görevleri arasında </w:t>
            </w:r>
            <w:r w:rsidRPr="005B31B9">
              <w:rPr>
                <w:b/>
                <w:bCs/>
                <w:u w:val="single"/>
              </w:rPr>
              <w:t>gösterilemez</w:t>
            </w:r>
            <w:r w:rsidRPr="005B31B9">
              <w:rPr>
                <w:b/>
                <w:bCs/>
              </w:rPr>
              <w:t xml:space="preserve">? </w:t>
            </w:r>
          </w:p>
          <w:p w:rsidR="00214F58" w:rsidRPr="005B31B9" w:rsidRDefault="00214F58" w:rsidP="00624137">
            <w:pPr>
              <w:spacing w:after="0" w:line="240" w:lineRule="auto"/>
            </w:pPr>
            <w:r w:rsidRPr="005B31B9">
              <w:t>A)   Esnaflar arasındaki haksız rekabeti önlemek</w:t>
            </w:r>
          </w:p>
          <w:p w:rsidR="00214F58" w:rsidRPr="005B31B9" w:rsidRDefault="00214F58" w:rsidP="00624137">
            <w:pPr>
              <w:spacing w:after="0" w:line="240" w:lineRule="auto"/>
            </w:pPr>
            <w:r w:rsidRPr="005B31B9">
              <w:t>B)   Malların kalitesi ve fiyatını belirlemek</w:t>
            </w:r>
          </w:p>
          <w:p w:rsidR="00214F58" w:rsidRPr="005B31B9" w:rsidRDefault="00214F58" w:rsidP="00624137">
            <w:pPr>
              <w:spacing w:after="0" w:line="240" w:lineRule="auto"/>
            </w:pPr>
            <w:r w:rsidRPr="005B31B9">
              <w:t>C)   Sanatkârlara sanat ahlakını yerleştirmek</w:t>
            </w:r>
          </w:p>
          <w:p w:rsidR="00214F58" w:rsidRPr="005B31B9" w:rsidRDefault="00214F58" w:rsidP="00624137">
            <w:pPr>
              <w:spacing w:after="0" w:line="240" w:lineRule="auto"/>
            </w:pPr>
            <w:r w:rsidRPr="005B31B9">
              <w:t>D)   İhtiyaçtan fazla üretim yaptırtmak</w:t>
            </w:r>
          </w:p>
          <w:p w:rsidR="00214F58" w:rsidRPr="005B31B9" w:rsidRDefault="00214F58" w:rsidP="003B4AB3">
            <w:hyperlink r:id="rId14" w:history="1">
              <w:r>
                <w:rPr>
                  <w:rStyle w:val="Hyperlink"/>
                </w:rPr>
                <w:t>www.sorubak.com</w:t>
              </w:r>
            </w:hyperlink>
          </w:p>
        </w:tc>
      </w:tr>
    </w:tbl>
    <w:p w:rsidR="00214F58" w:rsidRPr="00234B85" w:rsidRDefault="00214F58" w:rsidP="00DE574A">
      <w:pPr>
        <w:autoSpaceDE w:val="0"/>
        <w:autoSpaceDN w:val="0"/>
        <w:adjustRightInd w:val="0"/>
        <w:spacing w:line="240" w:lineRule="auto"/>
        <w:rPr>
          <w:rFonts w:ascii="Monotype Corsiva" w:hAnsi="Monotype Corsiva" w:cs="Monotype Corsiva"/>
          <w:color w:val="000000"/>
          <w:sz w:val="24"/>
          <w:szCs w:val="24"/>
        </w:rPr>
        <w:sectPr w:rsidR="00214F58" w:rsidRPr="00234B85" w:rsidSect="00BC4D5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</w:t>
      </w:r>
      <w:r w:rsidRPr="00916FD8">
        <w:rPr>
          <w:rFonts w:ascii="Algerian" w:hAnsi="Algerian" w:cs="Algerian"/>
          <w:color w:val="000000"/>
          <w:sz w:val="56"/>
          <w:szCs w:val="56"/>
        </w:rPr>
        <w:t xml:space="preserve">  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Monotype Corsiva" w:hAnsi="Monotype Corsiva" w:cs="Monotype Corsiva"/>
          <w:color w:val="000000"/>
          <w:sz w:val="72"/>
          <w:szCs w:val="72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Pr="00437F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4B85">
        <w:rPr>
          <w:rFonts w:ascii="Monotype Corsiva" w:hAnsi="Monotype Corsiva" w:cs="Monotype Corsiva"/>
          <w:color w:val="000000"/>
          <w:sz w:val="44"/>
          <w:szCs w:val="44"/>
        </w:rPr>
        <w:t>Başarılar Dilerim.</w:t>
      </w:r>
    </w:p>
    <w:p w:rsidR="00214F58" w:rsidRPr="00DE574A" w:rsidRDefault="00214F58" w:rsidP="00795802">
      <w:pPr>
        <w:jc w:val="right"/>
        <w:rPr>
          <w:rFonts w:ascii="Monotype Corsiva" w:hAnsi="Monotype Corsiva" w:cs="Monotype Corsiva"/>
        </w:rPr>
      </w:pPr>
      <w:r w:rsidRPr="00FD79BF">
        <w:rPr>
          <w:rFonts w:ascii="Monotype Corsiva" w:hAnsi="Monotype Corsiva" w:cs="Monotype Corsiva"/>
        </w:rPr>
        <w:t xml:space="preserve">Sosyal Bilgiler Öğretmeni </w:t>
      </w:r>
      <w:r>
        <w:t xml:space="preserve">l </w:t>
      </w:r>
      <w:r w:rsidRPr="00FD79BF">
        <w:rPr>
          <w:rFonts w:ascii="Monotype Corsiva" w:hAnsi="Monotype Corsiva" w:cs="Monotype Corsiva"/>
        </w:rPr>
        <w:t xml:space="preserve">İlyas ÖZEN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</w:t>
      </w:r>
    </w:p>
    <w:sectPr w:rsidR="00214F58" w:rsidRPr="00DE574A" w:rsidSect="00FE2FA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06D1F"/>
    <w:multiLevelType w:val="hybridMultilevel"/>
    <w:tmpl w:val="DD245D2C"/>
    <w:lvl w:ilvl="0" w:tplc="76089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22D39"/>
    <w:multiLevelType w:val="hybridMultilevel"/>
    <w:tmpl w:val="DCE246B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93AB4"/>
    <w:multiLevelType w:val="hybridMultilevel"/>
    <w:tmpl w:val="0D48013E"/>
    <w:lvl w:ilvl="0" w:tplc="BC386110">
      <w:start w:val="4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D2A34"/>
    <w:multiLevelType w:val="hybridMultilevel"/>
    <w:tmpl w:val="A3F437B6"/>
    <w:lvl w:ilvl="0" w:tplc="E90633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27477"/>
    <w:multiLevelType w:val="hybridMultilevel"/>
    <w:tmpl w:val="A8DA2FA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1D3A75"/>
    <w:multiLevelType w:val="hybridMultilevel"/>
    <w:tmpl w:val="57E4483A"/>
    <w:lvl w:ilvl="0" w:tplc="DD06ABCC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80" w:hanging="360"/>
      </w:pPr>
    </w:lvl>
    <w:lvl w:ilvl="2" w:tplc="041F001B">
      <w:start w:val="1"/>
      <w:numFmt w:val="lowerRoman"/>
      <w:lvlText w:val="%3."/>
      <w:lvlJc w:val="right"/>
      <w:pPr>
        <w:ind w:left="2400" w:hanging="180"/>
      </w:pPr>
    </w:lvl>
    <w:lvl w:ilvl="3" w:tplc="041F000F">
      <w:start w:val="1"/>
      <w:numFmt w:val="decimal"/>
      <w:lvlText w:val="%4."/>
      <w:lvlJc w:val="left"/>
      <w:pPr>
        <w:ind w:left="3120" w:hanging="360"/>
      </w:pPr>
    </w:lvl>
    <w:lvl w:ilvl="4" w:tplc="041F0019">
      <w:start w:val="1"/>
      <w:numFmt w:val="lowerLetter"/>
      <w:lvlText w:val="%5."/>
      <w:lvlJc w:val="left"/>
      <w:pPr>
        <w:ind w:left="3840" w:hanging="360"/>
      </w:pPr>
    </w:lvl>
    <w:lvl w:ilvl="5" w:tplc="041F001B">
      <w:start w:val="1"/>
      <w:numFmt w:val="lowerRoman"/>
      <w:lvlText w:val="%6."/>
      <w:lvlJc w:val="right"/>
      <w:pPr>
        <w:ind w:left="4560" w:hanging="180"/>
      </w:pPr>
    </w:lvl>
    <w:lvl w:ilvl="6" w:tplc="041F000F">
      <w:start w:val="1"/>
      <w:numFmt w:val="decimal"/>
      <w:lvlText w:val="%7."/>
      <w:lvlJc w:val="left"/>
      <w:pPr>
        <w:ind w:left="5280" w:hanging="360"/>
      </w:pPr>
    </w:lvl>
    <w:lvl w:ilvl="7" w:tplc="041F0019">
      <w:start w:val="1"/>
      <w:numFmt w:val="lowerLetter"/>
      <w:lvlText w:val="%8."/>
      <w:lvlJc w:val="left"/>
      <w:pPr>
        <w:ind w:left="6000" w:hanging="360"/>
      </w:pPr>
    </w:lvl>
    <w:lvl w:ilvl="8" w:tplc="041F001B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3A42390E"/>
    <w:multiLevelType w:val="hybridMultilevel"/>
    <w:tmpl w:val="3DC404F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984C35"/>
    <w:multiLevelType w:val="hybridMultilevel"/>
    <w:tmpl w:val="A1BE9F5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2419B"/>
    <w:multiLevelType w:val="hybridMultilevel"/>
    <w:tmpl w:val="26585E4A"/>
    <w:lvl w:ilvl="0" w:tplc="4D7E3F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F4391C"/>
    <w:multiLevelType w:val="hybridMultilevel"/>
    <w:tmpl w:val="419E98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E553C1"/>
    <w:multiLevelType w:val="hybridMultilevel"/>
    <w:tmpl w:val="D8DCFDF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E1D95"/>
    <w:multiLevelType w:val="hybridMultilevel"/>
    <w:tmpl w:val="29806AC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3592E"/>
    <w:multiLevelType w:val="hybridMultilevel"/>
    <w:tmpl w:val="67908984"/>
    <w:lvl w:ilvl="0" w:tplc="953CB8E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1D56D67E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390B"/>
    <w:multiLevelType w:val="hybridMultilevel"/>
    <w:tmpl w:val="0F00F5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E7B56"/>
    <w:multiLevelType w:val="hybridMultilevel"/>
    <w:tmpl w:val="8FBCAD26"/>
    <w:lvl w:ilvl="0" w:tplc="9C8E8D62">
      <w:start w:val="1"/>
      <w:numFmt w:val="upperLetter"/>
      <w:lvlText w:val="%1-"/>
      <w:lvlJc w:val="left"/>
      <w:pPr>
        <w:ind w:left="78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5B0BE0"/>
    <w:multiLevelType w:val="hybridMultilevel"/>
    <w:tmpl w:val="F1D0788E"/>
    <w:lvl w:ilvl="0" w:tplc="E1F2C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EE6FDE"/>
    <w:multiLevelType w:val="hybridMultilevel"/>
    <w:tmpl w:val="E166B3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72B19"/>
    <w:multiLevelType w:val="hybridMultilevel"/>
    <w:tmpl w:val="AEC666F6"/>
    <w:lvl w:ilvl="0" w:tplc="CA98D9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7620CF"/>
    <w:multiLevelType w:val="hybridMultilevel"/>
    <w:tmpl w:val="EDD824D6"/>
    <w:lvl w:ilvl="0" w:tplc="EC5063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2C62E0"/>
    <w:multiLevelType w:val="hybridMultilevel"/>
    <w:tmpl w:val="011E2A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6906C5"/>
    <w:multiLevelType w:val="hybridMultilevel"/>
    <w:tmpl w:val="CBA62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816B82"/>
    <w:multiLevelType w:val="hybridMultilevel"/>
    <w:tmpl w:val="FAE47FBC"/>
    <w:lvl w:ilvl="0" w:tplc="9DAE92C4">
      <w:start w:val="1"/>
      <w:numFmt w:val="lowerLetter"/>
      <w:lvlText w:val="%1)"/>
      <w:lvlJc w:val="left"/>
      <w:pPr>
        <w:ind w:left="855" w:hanging="360"/>
      </w:pPr>
      <w:rPr>
        <w:rFonts w:ascii="Calibri" w:hAnsi="Calibri"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22">
    <w:nsid w:val="7F511ABF"/>
    <w:multiLevelType w:val="hybridMultilevel"/>
    <w:tmpl w:val="995628C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4"/>
  </w:num>
  <w:num w:numId="4">
    <w:abstractNumId w:val="7"/>
  </w:num>
  <w:num w:numId="5">
    <w:abstractNumId w:val="20"/>
  </w:num>
  <w:num w:numId="6">
    <w:abstractNumId w:val="12"/>
  </w:num>
  <w:num w:numId="7">
    <w:abstractNumId w:val="6"/>
  </w:num>
  <w:num w:numId="8">
    <w:abstractNumId w:val="21"/>
  </w:num>
  <w:num w:numId="9">
    <w:abstractNumId w:val="19"/>
  </w:num>
  <w:num w:numId="10">
    <w:abstractNumId w:val="5"/>
  </w:num>
  <w:num w:numId="11">
    <w:abstractNumId w:val="8"/>
  </w:num>
  <w:num w:numId="12">
    <w:abstractNumId w:val="10"/>
  </w:num>
  <w:num w:numId="13">
    <w:abstractNumId w:val="0"/>
  </w:num>
  <w:num w:numId="14">
    <w:abstractNumId w:val="11"/>
  </w:num>
  <w:num w:numId="15">
    <w:abstractNumId w:val="17"/>
  </w:num>
  <w:num w:numId="16">
    <w:abstractNumId w:val="9"/>
  </w:num>
  <w:num w:numId="17">
    <w:abstractNumId w:val="15"/>
  </w:num>
  <w:num w:numId="18">
    <w:abstractNumId w:val="22"/>
  </w:num>
  <w:num w:numId="19">
    <w:abstractNumId w:val="18"/>
  </w:num>
  <w:num w:numId="20">
    <w:abstractNumId w:val="13"/>
  </w:num>
  <w:num w:numId="21">
    <w:abstractNumId w:val="3"/>
  </w:num>
  <w:num w:numId="22">
    <w:abstractNumId w:val="16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D1B"/>
    <w:rsid w:val="00214F58"/>
    <w:rsid w:val="00234B85"/>
    <w:rsid w:val="0035427B"/>
    <w:rsid w:val="003B4AB3"/>
    <w:rsid w:val="00412D5C"/>
    <w:rsid w:val="00437F99"/>
    <w:rsid w:val="00540D1B"/>
    <w:rsid w:val="00592331"/>
    <w:rsid w:val="005B31B9"/>
    <w:rsid w:val="00624137"/>
    <w:rsid w:val="006C5EB6"/>
    <w:rsid w:val="006E4A18"/>
    <w:rsid w:val="006E7873"/>
    <w:rsid w:val="007644AD"/>
    <w:rsid w:val="00795802"/>
    <w:rsid w:val="007E26C0"/>
    <w:rsid w:val="008B4DDA"/>
    <w:rsid w:val="00916FD8"/>
    <w:rsid w:val="00973E8F"/>
    <w:rsid w:val="00B45766"/>
    <w:rsid w:val="00BC4D57"/>
    <w:rsid w:val="00BD7169"/>
    <w:rsid w:val="00CF59A8"/>
    <w:rsid w:val="00D00320"/>
    <w:rsid w:val="00DC42E7"/>
    <w:rsid w:val="00DE574A"/>
    <w:rsid w:val="00FD79BF"/>
    <w:rsid w:val="00FE2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74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E574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E574A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DE574A"/>
    <w:pPr>
      <w:ind w:left="720"/>
    </w:pPr>
  </w:style>
  <w:style w:type="character" w:styleId="Hyperlink">
    <w:name w:val="Hyperlink"/>
    <w:basedOn w:val="DefaultParagraphFont"/>
    <w:uiPriority w:val="99"/>
    <w:rsid w:val="00B457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http://tbn2.google.com/images?q=tbn:9v9KHN2V4wuDfM:http://imspeakingtruth.files.wordpress.com/2008/07/martin-luther.jpg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</Pages>
  <Words>478</Words>
  <Characters>2729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ilyas özen</dc:creator>
  <cp:keywords>www.sorubak.com</cp:keywords>
  <dc:description/>
  <cp:lastModifiedBy>edanur</cp:lastModifiedBy>
  <cp:revision>8</cp:revision>
  <dcterms:created xsi:type="dcterms:W3CDTF">2014-03-22T20:13:00Z</dcterms:created>
  <dcterms:modified xsi:type="dcterms:W3CDTF">2015-05-26T09:47:00Z</dcterms:modified>
  <cp:category>www.sorubak.com</cp:category>
  <cp:contentStatus>www.sorubak.com</cp:contentStatus>
</cp:coreProperties>
</file>