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0E" w:rsidRPr="00036E55" w:rsidRDefault="00D57E0E" w:rsidP="00036E55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I usually go to the bookstore to buy some ............... .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Seçeneklerden hangisi cümleyi tamamlamak için uygundur?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chocolate   </w:t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books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   C)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 T-shirt    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apples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2) I sometimes 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I </w:t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go to a cafe ................................ .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Aşağıdakilerden hangisi cümleyi tamamlamak için </w:t>
      </w:r>
      <w:r w:rsidRPr="003338E9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uygun değildir?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to meet my friends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to have some dessert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to eat some ice-crea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m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to buy some magazines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3) 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Tom went to the ..................... to buy some new clothes.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green grocer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city hall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shopping mall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florist’s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4) 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I usually .............. lunch at home, but I ............... lunch at a restaurant yesterday.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have / had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had / have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had / had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have / have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5) 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She ................. Maths now because she ................... an exam tomorrow.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studies / has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is studying / had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is studying / will have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will study / is having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6) 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Aşağıdaki cümlelerin hangisinde zaman zarfı yanlış kullanılmıştır?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She usually goes shopping on Saturdays.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We are having dinner now.</w:t>
      </w:r>
      <w:r>
        <w:rPr>
          <w:rStyle w:val="apple-converted-space"/>
          <w:rFonts w:ascii="Arial" w:hAnsi="Arial" w:cs="Arial"/>
          <w:color w:val="000000"/>
          <w:sz w:val="32"/>
          <w:szCs w:val="32"/>
          <w:shd w:val="clear" w:color="auto" w:fill="FFFFFF"/>
        </w:rPr>
        <w:t> </w:t>
      </w:r>
      <w:r>
        <w:rPr>
          <w:rFonts w:ascii="Arial" w:hAnsi="Arial" w:cs="Arial"/>
          <w:color w:val="000000"/>
          <w:sz w:val="32"/>
          <w:szCs w:val="32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He will visit you tomorrow.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</w:rPr>
        <w:br/>
      </w:r>
      <w:r w:rsidRPr="00036E5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036E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36E55">
        <w:rPr>
          <w:rFonts w:ascii="Arial" w:hAnsi="Arial" w:cs="Arial"/>
          <w:color w:val="000000"/>
          <w:sz w:val="24"/>
          <w:szCs w:val="24"/>
          <w:shd w:val="clear" w:color="auto" w:fill="FFFFFF"/>
        </w:rPr>
        <w:t>I went to the cinema next Friday.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7) I met Sally last Saturday.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Yukarıdaki cümlede seçeneklerdeki sorulardan hangisinin cevabı yoktur?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Who did you meet last Saturday?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What did you do last Saturday?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When did you meet Sally?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Where did you meet Sally?</w:t>
      </w:r>
    </w:p>
    <w:p w:rsidR="00D57E0E" w:rsidRDefault="00D57E0E" w:rsidP="002B123C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8)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In many countries, people believe that finding a four-leaf clover ................ good luck.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brings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ab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believes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carries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ab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takes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9)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I am very ill. I ............... go to school tomorrow.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will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can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don’t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won’t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10)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She reads coffee cups and people’s palms and tells people about their future. She is a .................... 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fortune teller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doctor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psychologist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therapist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11)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Which of the following is considered “bad luck”?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putting a horseshoe above the door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walking under a ladder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finding a four-leaf clover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carrying a blue bead</w:t>
      </w:r>
    </w:p>
    <w:p w:rsidR="00D57E0E" w:rsidRPr="00EA6DE4" w:rsidRDefault="00D57E0E" w:rsidP="00EA6DE4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12) Dennis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: Will you go to the cinema next Saturday?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Andy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: Yes, ................ 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 won’t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 will not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will I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 xml:space="preserve">      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 will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</w:t>
      </w:r>
    </w:p>
    <w:p w:rsidR="00D57E0E" w:rsidRDefault="00D57E0E" w:rsidP="00036E55">
      <w:pPr>
        <w:ind w:left="360"/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12) 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Ezgi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: Will your father work next week?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Cem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: No, .................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he will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he won’t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will he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won’t he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13)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Some people think if you break a mirror, you will .................... 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have good luck.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become very lucky.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have seven years of bad luck.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be very happy.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14)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Aşağıdaki eşleştirmelerden hangisi yanlıştır?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green grocer – strawberries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bakery – cakes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supermarket – clothes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pharmacy – medicine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15)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What can you do at the boutique?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You can buy some clothes.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You can buy some CDs and books.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You can see animals.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You can buy shoes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16)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I go to the cinema ............. watch a film.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want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to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want to     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so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17) 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Where can you see new paintings?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at the cinema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at the bookstore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at the supermarket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</w:rPr>
        <w:br/>
      </w:r>
      <w:r w:rsidRPr="00194F8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194F86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94F86">
        <w:rPr>
          <w:rFonts w:ascii="Arial" w:hAnsi="Arial" w:cs="Arial"/>
          <w:color w:val="000000"/>
          <w:sz w:val="24"/>
          <w:szCs w:val="24"/>
          <w:shd w:val="clear" w:color="auto" w:fill="FFFFFF"/>
        </w:rPr>
        <w:t>at the art galery</w:t>
      </w:r>
    </w:p>
    <w:p w:rsidR="00D57E0E" w:rsidRDefault="00D57E0E" w:rsidP="00036E55">
      <w:pPr>
        <w:ind w:left="360"/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8693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18) Mark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: I need some money.</w:t>
      </w:r>
      <w:r w:rsidRPr="00786938">
        <w:rPr>
          <w:rFonts w:ascii="Arial" w:hAnsi="Arial" w:cs="Arial"/>
          <w:color w:val="000000"/>
          <w:sz w:val="24"/>
          <w:szCs w:val="24"/>
        </w:rPr>
        <w:br/>
      </w:r>
      <w:r w:rsidRPr="0078693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Andrew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: Let’s go to the .............. .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color w:val="000000"/>
          <w:sz w:val="24"/>
          <w:szCs w:val="24"/>
        </w:rPr>
        <w:br/>
      </w:r>
      <w:r w:rsidRPr="00786938">
        <w:rPr>
          <w:rFonts w:ascii="Arial" w:hAnsi="Arial" w:cs="Arial"/>
          <w:color w:val="000000"/>
          <w:sz w:val="24"/>
          <w:szCs w:val="24"/>
        </w:rPr>
        <w:br/>
      </w:r>
      <w:r w:rsidRPr="0078693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supermarket     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bakery     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8693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bank    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 xml:space="preserve">  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78693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86938">
        <w:rPr>
          <w:rFonts w:ascii="Arial" w:hAnsi="Arial" w:cs="Arial"/>
          <w:color w:val="000000"/>
          <w:sz w:val="24"/>
          <w:szCs w:val="24"/>
          <w:shd w:val="clear" w:color="auto" w:fill="FFFFFF"/>
        </w:rPr>
        <w:t>school</w:t>
      </w:r>
    </w:p>
    <w:p w:rsidR="00D57E0E" w:rsidRDefault="00D57E0E" w:rsidP="003338E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19) 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Kevin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I’m .................. .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Jerry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Why don’t we go out and have some fun?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bored     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tired     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ill     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busy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20) 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Clare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It’s very cold today.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Dad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..................................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You should go swimming.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You should wear your sunglasses.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Why don’t you wear your coat?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Let’s go to the beach.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21) 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Simge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Where are they going to have their wedding party?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Merve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..............................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on 2nd of June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next Friday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at 16:30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at the cafe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22) </w:t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Oscar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I have a terrible headache.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Mehmet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>: ........................................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Why don’t you listen to music?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You should go out.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Let’s go to the party.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</w:rPr>
        <w:br/>
      </w:r>
      <w:r w:rsidRPr="00460D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You should see a doctor immediately.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23) </w:t>
      </w:r>
      <w:r w:rsidRPr="00460D5F">
        <w:rPr>
          <w:rStyle w:val="sr38"/>
          <w:rFonts w:ascii="Arial" w:hAnsi="Arial" w:cs="Arial"/>
          <w:color w:val="000000"/>
          <w:sz w:val="24"/>
          <w:szCs w:val="24"/>
          <w:shd w:val="clear" w:color="auto" w:fill="FFFFFF"/>
        </w:rPr>
        <w:t>...................... is a radio or television programme completed often for prizes, by answering questions.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460D5F">
        <w:rPr>
          <w:rStyle w:val="sr38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460D5F">
        <w:rPr>
          <w:rStyle w:val="sr38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TV Series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460D5F">
        <w:rPr>
          <w:rStyle w:val="sr38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460D5F">
        <w:rPr>
          <w:rStyle w:val="sr38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Quiz Show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460D5F">
        <w:rPr>
          <w:rStyle w:val="sr38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460D5F">
        <w:rPr>
          <w:rStyle w:val="sr38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News</w:t>
      </w:r>
      <w:r w:rsidRPr="00460D5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460D5F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460D5F">
        <w:rPr>
          <w:rStyle w:val="sr38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460D5F">
        <w:rPr>
          <w:rStyle w:val="sr38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Sports Programme</w:t>
      </w:r>
    </w:p>
    <w:p w:rsidR="00D57E0E" w:rsidRDefault="00D57E0E" w:rsidP="00036E55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24 What is your name?</w:t>
      </w:r>
    </w:p>
    <w:p w:rsidR="00D57E0E" w:rsidRDefault="00D57E0E" w:rsidP="009D6F59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Ahmet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 xml:space="preserve">       C) İzmir</w:t>
      </w:r>
    </w:p>
    <w:p w:rsidR="00D57E0E" w:rsidRDefault="00D57E0E" w:rsidP="009D6F59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12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 xml:space="preserve">       D) Here.</w:t>
      </w:r>
    </w:p>
    <w:p w:rsidR="00D57E0E" w:rsidRDefault="00D57E0E" w:rsidP="009D6F59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25) Where are you from?</w:t>
      </w:r>
    </w:p>
    <w:p w:rsidR="00D57E0E" w:rsidRDefault="00D57E0E" w:rsidP="009D6F59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a) In Autumn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 xml:space="preserve"> b) Sivas</w:t>
      </w:r>
    </w:p>
    <w:p w:rsidR="00D57E0E" w:rsidRDefault="00D57E0E" w:rsidP="00A162B0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c) 13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 xml:space="preserve"> d) Next year</w:t>
      </w:r>
    </w:p>
    <w:p w:rsidR="00D57E0E" w:rsidRDefault="00D57E0E" w:rsidP="00A75DBB">
      <w:pPr>
        <w:pStyle w:val="ListParagraph"/>
        <w:ind w:left="426"/>
        <w:rPr>
          <w:b/>
          <w:bCs/>
          <w:sz w:val="21"/>
          <w:szCs w:val="21"/>
        </w:rPr>
      </w:pPr>
      <w:hyperlink r:id="rId7" w:history="1">
        <w:r>
          <w:rPr>
            <w:rStyle w:val="Hyperlink"/>
            <w:b/>
            <w:bCs/>
            <w:sz w:val="21"/>
            <w:szCs w:val="21"/>
          </w:rPr>
          <w:t>www.sorubak.com</w:t>
        </w:r>
      </w:hyperlink>
      <w:r>
        <w:rPr>
          <w:b/>
          <w:bCs/>
          <w:sz w:val="21"/>
          <w:szCs w:val="21"/>
        </w:rPr>
        <w:t xml:space="preserve"> </w:t>
      </w:r>
    </w:p>
    <w:p w:rsidR="00D57E0E" w:rsidRPr="00A162B0" w:rsidRDefault="00D57E0E" w:rsidP="00A162B0">
      <w:p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D57E0E" w:rsidRPr="00A162B0" w:rsidSect="00036E55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E0E" w:rsidRDefault="00D57E0E" w:rsidP="002B123C">
      <w:pPr>
        <w:spacing w:after="0" w:line="240" w:lineRule="auto"/>
      </w:pPr>
      <w:r>
        <w:separator/>
      </w:r>
    </w:p>
  </w:endnote>
  <w:endnote w:type="continuationSeparator" w:id="0">
    <w:p w:rsidR="00D57E0E" w:rsidRDefault="00D57E0E" w:rsidP="002B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E0E" w:rsidRDefault="00D57E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E0E" w:rsidRDefault="00D57E0E" w:rsidP="002B123C">
      <w:pPr>
        <w:spacing w:after="0" w:line="240" w:lineRule="auto"/>
      </w:pPr>
      <w:r>
        <w:separator/>
      </w:r>
    </w:p>
  </w:footnote>
  <w:footnote w:type="continuationSeparator" w:id="0">
    <w:p w:rsidR="00D57E0E" w:rsidRDefault="00D57E0E" w:rsidP="002B1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E0E" w:rsidRDefault="00D57E0E" w:rsidP="00C65141">
    <w:pPr>
      <w:pStyle w:val="Header"/>
      <w:jc w:val="center"/>
    </w:pPr>
    <w:r>
      <w:t>ATATURK SECONDARY SCHOOL SECOND TERM FIRST EXAM OF OPTINAL ENGLISH FOR THE 7TH GRADERS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33A10"/>
    <w:multiLevelType w:val="hybridMultilevel"/>
    <w:tmpl w:val="F6305258"/>
    <w:lvl w:ilvl="0" w:tplc="A9B4F09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/>
        <w:bCs/>
        <w:color w:val="00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0BB0"/>
    <w:multiLevelType w:val="hybridMultilevel"/>
    <w:tmpl w:val="F68AD352"/>
    <w:lvl w:ilvl="0" w:tplc="DCC05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16B7F"/>
    <w:multiLevelType w:val="hybridMultilevel"/>
    <w:tmpl w:val="1BB2EE5A"/>
    <w:lvl w:ilvl="0" w:tplc="C818B7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95D2F"/>
    <w:multiLevelType w:val="hybridMultilevel"/>
    <w:tmpl w:val="581ED816"/>
    <w:lvl w:ilvl="0" w:tplc="80C8DE8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F20C2"/>
    <w:multiLevelType w:val="hybridMultilevel"/>
    <w:tmpl w:val="2F16E44E"/>
    <w:lvl w:ilvl="0" w:tplc="55FC01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E55"/>
    <w:rsid w:val="00003641"/>
    <w:rsid w:val="00036E55"/>
    <w:rsid w:val="001534FA"/>
    <w:rsid w:val="00153E6B"/>
    <w:rsid w:val="00194F86"/>
    <w:rsid w:val="002B123C"/>
    <w:rsid w:val="003338E9"/>
    <w:rsid w:val="00460D5F"/>
    <w:rsid w:val="004E7B74"/>
    <w:rsid w:val="006D762D"/>
    <w:rsid w:val="00786938"/>
    <w:rsid w:val="00846AC8"/>
    <w:rsid w:val="00861AE1"/>
    <w:rsid w:val="008B4FCF"/>
    <w:rsid w:val="009D6F59"/>
    <w:rsid w:val="00A162B0"/>
    <w:rsid w:val="00A75DBB"/>
    <w:rsid w:val="00BB3B0A"/>
    <w:rsid w:val="00C65141"/>
    <w:rsid w:val="00C95146"/>
    <w:rsid w:val="00D57E0E"/>
    <w:rsid w:val="00DE789C"/>
    <w:rsid w:val="00E2760C"/>
    <w:rsid w:val="00EA6DE4"/>
    <w:rsid w:val="00F03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89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036E55"/>
  </w:style>
  <w:style w:type="paragraph" w:styleId="ListParagraph">
    <w:name w:val="List Paragraph"/>
    <w:basedOn w:val="Normal"/>
    <w:uiPriority w:val="99"/>
    <w:qFormat/>
    <w:rsid w:val="00036E55"/>
    <w:pPr>
      <w:ind w:left="720"/>
    </w:pPr>
  </w:style>
  <w:style w:type="character" w:customStyle="1" w:styleId="sr38">
    <w:name w:val="sr38"/>
    <w:basedOn w:val="DefaultParagraphFont"/>
    <w:uiPriority w:val="99"/>
    <w:rsid w:val="00460D5F"/>
  </w:style>
  <w:style w:type="paragraph" w:styleId="Header">
    <w:name w:val="header"/>
    <w:basedOn w:val="Normal"/>
    <w:link w:val="HeaderChar"/>
    <w:uiPriority w:val="99"/>
    <w:semiHidden/>
    <w:rsid w:val="002B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123C"/>
  </w:style>
  <w:style w:type="paragraph" w:styleId="Footer">
    <w:name w:val="footer"/>
    <w:basedOn w:val="Normal"/>
    <w:link w:val="FooterChar"/>
    <w:uiPriority w:val="99"/>
    <w:semiHidden/>
    <w:rsid w:val="002B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123C"/>
  </w:style>
  <w:style w:type="character" w:styleId="Hyperlink">
    <w:name w:val="Hyperlink"/>
    <w:basedOn w:val="DefaultParagraphFont"/>
    <w:uiPriority w:val="99"/>
    <w:rsid w:val="00A75D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20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3</Pages>
  <Words>615</Words>
  <Characters>3510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13</cp:revision>
  <dcterms:created xsi:type="dcterms:W3CDTF">2015-04-21T15:58:00Z</dcterms:created>
  <dcterms:modified xsi:type="dcterms:W3CDTF">2015-04-25T17:07:00Z</dcterms:modified>
</cp:coreProperties>
</file>